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826"/>
        <w:tblW w:w="100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CF6E74">
        <w:trPr>
          <w:cantSplit/>
        </w:trPr>
        <w:tc>
          <w:tcPr>
            <w:tcW w:w="1276" w:type="dxa"/>
            <w:vMerge w:val="restart"/>
          </w:tcPr>
          <w:p w14:paraId="727F404C" w14:textId="1C73C41F" w:rsidR="00C34D1F" w:rsidRPr="00C34D1F" w:rsidRDefault="00B3298C" w:rsidP="00CF6E74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6BB153AA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F6E74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F6E74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77777777" w:rsidR="00C34D1F" w:rsidRPr="00C34D1F" w:rsidRDefault="00C34D1F" w:rsidP="00CF6E74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2017-2020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6BD3DC0B" w:rsidR="00C34D1F" w:rsidRPr="00C34D1F" w:rsidRDefault="00C9586A" w:rsidP="00CF6E74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657196">
              <w:rPr>
                <w:lang w:val="en-US"/>
              </w:rPr>
              <w:t>LS</w:t>
            </w:r>
            <w:r w:rsidR="005E2C8E">
              <w:rPr>
                <w:lang w:val="en-US"/>
              </w:rPr>
              <w:t>10</w:t>
            </w:r>
          </w:p>
        </w:tc>
      </w:tr>
      <w:tr w:rsidR="00C34D1F" w:rsidRPr="00C34D1F" w14:paraId="2A60C5CC" w14:textId="77777777" w:rsidTr="00CF6E7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F6E7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F6E74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F6E74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CF6E7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F6E74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F6E74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F6E74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CF6E7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CF6E74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9438AB3" w:rsidR="00915BD7" w:rsidRPr="00C34D1F" w:rsidRDefault="000346CB" w:rsidP="00CF6E74">
            <w:pPr>
              <w:spacing w:before="80"/>
              <w:jc w:val="right"/>
            </w:pPr>
            <w:r>
              <w:t>Virtual</w:t>
            </w:r>
            <w:r w:rsidR="00915BD7" w:rsidRPr="00C34D1F">
              <w:t xml:space="preserve">, </w:t>
            </w:r>
            <w:r w:rsidR="00C7713F">
              <w:t>2 December</w:t>
            </w:r>
            <w:r w:rsidR="00165ABE">
              <w:t xml:space="preserve"> 2021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CF6E74">
        <w:trPr>
          <w:cantSplit/>
        </w:trPr>
        <w:tc>
          <w:tcPr>
            <w:tcW w:w="10008" w:type="dxa"/>
            <w:gridSpan w:val="7"/>
          </w:tcPr>
          <w:p w14:paraId="3968819E" w14:textId="0D686488" w:rsidR="00915BD7" w:rsidRPr="00C34D1F" w:rsidRDefault="001F3D02" w:rsidP="00CF6E74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JCA-IMT2020-O</w:t>
            </w:r>
            <w:r w:rsidR="00661771" w:rsidRPr="005E2C8E">
              <w:rPr>
                <w:b/>
                <w:bCs/>
              </w:rPr>
              <w:t>-0</w:t>
            </w:r>
            <w:r w:rsidR="00863643" w:rsidRPr="005E2C8E">
              <w:rPr>
                <w:b/>
                <w:bCs/>
              </w:rPr>
              <w:t>19</w:t>
            </w:r>
            <w:r w:rsidR="00A310BB" w:rsidRPr="005E2C8E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CF6E7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CF6E74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CF6E74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CF6E7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CF6E74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5D535BDD" w:rsidR="00C34D1F" w:rsidRPr="00C34D1F" w:rsidRDefault="00A310BB" w:rsidP="00CF6E74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77784C">
              <w:t>2020</w:t>
            </w:r>
            <w:r w:rsidR="006D3446" w:rsidRPr="006D3446">
              <w:t xml:space="preserve"> 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CF6E7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CF6E74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CF6E7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F6E74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77777777" w:rsidR="006D3446" w:rsidRPr="00EA4DDD" w:rsidRDefault="006D3446" w:rsidP="00CF6E74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IETF (DETNET, DMM, SFC),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533FCE35" w14:textId="77777777" w:rsidTr="00CF6E74">
        <w:trPr>
          <w:cantSplit/>
          <w:trHeight w:val="357"/>
        </w:trPr>
        <w:tc>
          <w:tcPr>
            <w:tcW w:w="2410" w:type="dxa"/>
            <w:gridSpan w:val="3"/>
          </w:tcPr>
          <w:p w14:paraId="290D5B59" w14:textId="77777777" w:rsidR="006D3446" w:rsidRPr="00254098" w:rsidRDefault="006D3446" w:rsidP="00CF6E7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comment to:</w:t>
            </w:r>
          </w:p>
        </w:tc>
        <w:tc>
          <w:tcPr>
            <w:tcW w:w="7598" w:type="dxa"/>
            <w:gridSpan w:val="4"/>
          </w:tcPr>
          <w:p w14:paraId="00763E47" w14:textId="77777777" w:rsidR="006D3446" w:rsidRPr="00C00EDF" w:rsidRDefault="006D3446" w:rsidP="00CF6E74">
            <w:pPr>
              <w:pStyle w:val="LSForComment"/>
              <w:spacing w:before="80"/>
              <w:rPr>
                <w:b w:val="0"/>
                <w:bCs w:val="0"/>
              </w:rPr>
            </w:pPr>
            <w:r w:rsidRPr="00C00EDF">
              <w:rPr>
                <w:b w:val="0"/>
                <w:bCs w:val="0"/>
              </w:rPr>
              <w:t>-</w:t>
            </w:r>
          </w:p>
        </w:tc>
      </w:tr>
      <w:tr w:rsidR="006D3446" w:rsidRPr="00C00EDF" w14:paraId="61F64967" w14:textId="77777777" w:rsidTr="00CF6E7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CF6E7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CF6E74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CF6E7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CF6E7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6956ACE" w:rsidR="006D3446" w:rsidRPr="00BD1420" w:rsidRDefault="006D3446" w:rsidP="00CF6E74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0346CB">
              <w:rPr>
                <w:b/>
                <w:bCs/>
                <w:lang w:eastAsia="ja-JP"/>
              </w:rPr>
              <w:t>Virtual</w:t>
            </w:r>
            <w:r w:rsidR="002B49DF" w:rsidRPr="00BD1420">
              <w:rPr>
                <w:b/>
                <w:bCs/>
                <w:lang w:eastAsia="ja-JP"/>
              </w:rPr>
              <w:t xml:space="preserve">, </w:t>
            </w:r>
            <w:r w:rsidR="003B74FA">
              <w:rPr>
                <w:b/>
                <w:bCs/>
                <w:lang w:eastAsia="ja-JP"/>
              </w:rPr>
              <w:t xml:space="preserve">2 December </w:t>
            </w:r>
            <w:r w:rsidR="00165ABE">
              <w:rPr>
                <w:b/>
                <w:bCs/>
                <w:lang w:eastAsia="ja-JP"/>
              </w:rPr>
              <w:t>2021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CF6E7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CF6E7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76022C12" w:rsidR="006D3446" w:rsidRPr="00145009" w:rsidRDefault="00165ABE" w:rsidP="00CF6E74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3B74FA">
              <w:rPr>
                <w:b w:val="0"/>
                <w:bCs w:val="0"/>
                <w:lang w:eastAsia="ja-JP"/>
              </w:rPr>
              <w:t>4 June</w:t>
            </w:r>
            <w:r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CF6E7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CF6E74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CF6E74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CF6E74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CF6E74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CF6E74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CF6E74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9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CF6E7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CF6E74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CF6E74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CF6E74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CF6E74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CF6E74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6EA522A6" w14:textId="7D6ABC42" w:rsidR="0048066B" w:rsidRDefault="0048066B" w:rsidP="0048066B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#SP-94E</w:t>
      </w:r>
      <w:r>
        <w:rPr>
          <w:rFonts w:ascii="Arial" w:hAnsi="Arial" w:cs="Arial"/>
          <w:b/>
        </w:rPr>
        <w:tab/>
        <w:t>SP-21141</w:t>
      </w:r>
      <w:r>
        <w:rPr>
          <w:rFonts w:ascii="Arial" w:hAnsi="Arial" w:cs="Arial"/>
          <w:b/>
        </w:rPr>
        <w:t>4</w:t>
      </w:r>
    </w:p>
    <w:p w14:paraId="502F2813" w14:textId="77777777" w:rsidR="0048066B" w:rsidRDefault="0048066B" w:rsidP="0048066B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14 - 20 December 2021, Electronic meeting</w:t>
      </w:r>
    </w:p>
    <w:p w14:paraId="72F402FE" w14:textId="77777777" w:rsidR="00CF6E74" w:rsidRDefault="00CF6E74" w:rsidP="00F823AF">
      <w:pPr>
        <w:ind w:left="-426"/>
        <w:rPr>
          <w:lang w:eastAsia="ja-JP"/>
        </w:rPr>
      </w:pPr>
    </w:p>
    <w:p w14:paraId="393D750C" w14:textId="2318369E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1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lastRenderedPageBreak/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2EC10B05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E10EA">
        <w:rPr>
          <w:lang w:eastAsia="ja-JP"/>
        </w:rPr>
        <w:t>in July 2022</w:t>
      </w:r>
      <w:r w:rsidR="00D6606D">
        <w:rPr>
          <w:lang w:eastAsia="ja-JP"/>
        </w:rPr>
        <w:t xml:space="preserve"> alongside the ITU-T SG13 meeting </w:t>
      </w:r>
      <w:r w:rsidR="008E10EA">
        <w:rPr>
          <w:lang w:eastAsia="ja-JP"/>
        </w:rPr>
        <w:t>4 – 15 July 2022</w:t>
      </w:r>
      <w:r w:rsidR="00883112">
        <w:rPr>
          <w:lang w:eastAsia="ja-JP"/>
        </w:rPr>
        <w:t xml:space="preserve">, </w:t>
      </w:r>
      <w:r w:rsidR="00D6606D">
        <w:rPr>
          <w:lang w:eastAsia="ja-JP"/>
        </w:rPr>
        <w:t>place TBC.</w:t>
      </w:r>
      <w:r w:rsidR="005F4062">
        <w:rPr>
          <w:lang w:eastAsia="ja-JP"/>
        </w:rPr>
        <w:t xml:space="preserve"> </w:t>
      </w:r>
    </w:p>
    <w:p w14:paraId="71AF578D" w14:textId="77777777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6EBEA160" w14:textId="77777777" w:rsidR="002E18F4" w:rsidRDefault="002E18F4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2"/>
          <w:footerReference w:type="first" r:id="rId13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174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550"/>
        <w:gridCol w:w="1116"/>
        <w:gridCol w:w="1201"/>
        <w:gridCol w:w="1350"/>
        <w:gridCol w:w="1350"/>
        <w:gridCol w:w="1910"/>
        <w:gridCol w:w="1240"/>
        <w:gridCol w:w="1240"/>
      </w:tblGrid>
      <w:tr w:rsidR="00377A6C" w:rsidRPr="00B50DA8" w14:paraId="41718F85" w14:textId="77777777" w:rsidTr="00B21364">
        <w:tc>
          <w:tcPr>
            <w:tcW w:w="1217" w:type="dxa"/>
            <w:vAlign w:val="center"/>
          </w:tcPr>
          <w:p w14:paraId="5CB02F52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0" w:type="dxa"/>
            <w:vAlign w:val="center"/>
          </w:tcPr>
          <w:p w14:paraId="6E1449F5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rFonts w:hint="eastAsia"/>
                <w:b/>
              </w:rPr>
              <w:t>Stage</w:t>
            </w:r>
            <w:r w:rsidRPr="00DF45EC">
              <w:rPr>
                <w:b/>
              </w:rPr>
              <w:t xml:space="preserve"> (topic)</w:t>
            </w:r>
          </w:p>
        </w:tc>
        <w:tc>
          <w:tcPr>
            <w:tcW w:w="1116" w:type="dxa"/>
            <w:vAlign w:val="center"/>
          </w:tcPr>
          <w:p w14:paraId="1B662ECC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A</w:t>
            </w:r>
            <w:r w:rsidRPr="00DF45EC">
              <w:rPr>
                <w:rFonts w:hint="eastAsia"/>
                <w:b/>
              </w:rPr>
              <w:t>rea</w:t>
            </w:r>
          </w:p>
        </w:tc>
        <w:tc>
          <w:tcPr>
            <w:tcW w:w="1201" w:type="dxa"/>
            <w:vAlign w:val="center"/>
          </w:tcPr>
          <w:p w14:paraId="3A1E0613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350" w:type="dxa"/>
            <w:vAlign w:val="center"/>
          </w:tcPr>
          <w:p w14:paraId="2CDBE90F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1350" w:type="dxa"/>
            <w:vAlign w:val="center"/>
          </w:tcPr>
          <w:p w14:paraId="0B88BC58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0" w:type="dxa"/>
            <w:vAlign w:val="center"/>
          </w:tcPr>
          <w:p w14:paraId="17AE31EB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240" w:type="dxa"/>
            <w:vAlign w:val="center"/>
          </w:tcPr>
          <w:p w14:paraId="10BDD5D2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Starting date</w:t>
            </w:r>
          </w:p>
        </w:tc>
        <w:tc>
          <w:tcPr>
            <w:tcW w:w="1240" w:type="dxa"/>
            <w:vAlign w:val="center"/>
          </w:tcPr>
          <w:p w14:paraId="5DC09DC6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Target date</w:t>
            </w:r>
          </w:p>
        </w:tc>
      </w:tr>
      <w:tr w:rsidR="00377A6C" w:rsidRPr="00B50DA8" w14:paraId="0EBE83E9" w14:textId="77777777" w:rsidTr="00B21364">
        <w:tc>
          <w:tcPr>
            <w:tcW w:w="1217" w:type="dxa"/>
          </w:tcPr>
          <w:p w14:paraId="3C9BABF2" w14:textId="77777777" w:rsidR="00377A6C" w:rsidRDefault="00377A6C" w:rsidP="00377A6C">
            <w:r>
              <w:t>IMT-2020</w:t>
            </w:r>
            <w:r w:rsidR="00D6606D">
              <w:t xml:space="preserve"> and beyond</w:t>
            </w:r>
          </w:p>
          <w:p w14:paraId="3B203975" w14:textId="77777777" w:rsidR="00377A6C" w:rsidRDefault="00377A6C" w:rsidP="00377A6C">
            <w:r>
              <w:t>5G</w:t>
            </w:r>
          </w:p>
          <w:p w14:paraId="5E490F79" w14:textId="77777777" w:rsidR="00377A6C" w:rsidRDefault="00377A6C" w:rsidP="00377A6C">
            <w:r>
              <w:t>Network Slicing</w:t>
            </w:r>
          </w:p>
          <w:p w14:paraId="33E38A39" w14:textId="77777777" w:rsidR="00377A6C" w:rsidRDefault="00377A6C" w:rsidP="00377A6C">
            <w:r>
              <w:t>ICN</w:t>
            </w:r>
          </w:p>
          <w:p w14:paraId="3B3A6A73" w14:textId="77777777" w:rsidR="00377A6C" w:rsidRDefault="00377A6C" w:rsidP="00377A6C">
            <w:r>
              <w:t>FMC</w:t>
            </w:r>
          </w:p>
          <w:p w14:paraId="4B128B07" w14:textId="77777777" w:rsidR="00377A6C" w:rsidRPr="00DF45EC" w:rsidRDefault="00377A6C" w:rsidP="00377A6C"/>
        </w:tc>
        <w:tc>
          <w:tcPr>
            <w:tcW w:w="1550" w:type="dxa"/>
          </w:tcPr>
          <w:p w14:paraId="216C6FCD" w14:textId="77777777" w:rsidR="00377A6C" w:rsidRPr="00DF45EC" w:rsidRDefault="00377A6C" w:rsidP="00377A6C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1116" w:type="dxa"/>
          </w:tcPr>
          <w:p w14:paraId="5809C04C" w14:textId="77777777" w:rsidR="00377A6C" w:rsidRDefault="00377A6C" w:rsidP="00377A6C">
            <w:r>
              <w:t>e.g.</w:t>
            </w:r>
          </w:p>
          <w:p w14:paraId="0922FFA0" w14:textId="77777777" w:rsidR="00377A6C" w:rsidRPr="00DF45EC" w:rsidRDefault="00377A6C" w:rsidP="00377A6C"/>
        </w:tc>
        <w:tc>
          <w:tcPr>
            <w:tcW w:w="1201" w:type="dxa"/>
          </w:tcPr>
          <w:p w14:paraId="1EB552B3" w14:textId="77777777" w:rsidR="00377A6C" w:rsidRPr="00DF45EC" w:rsidRDefault="00377A6C" w:rsidP="00377A6C">
            <w:r w:rsidRPr="00DF45EC">
              <w:rPr>
                <w:rFonts w:hint="eastAsia"/>
              </w:rPr>
              <w:t>SDO, and WG if possible</w:t>
            </w:r>
          </w:p>
        </w:tc>
        <w:tc>
          <w:tcPr>
            <w:tcW w:w="1350" w:type="dxa"/>
          </w:tcPr>
          <w:p w14:paraId="2D3271FF" w14:textId="77777777" w:rsidR="00377A6C" w:rsidRPr="00DF45EC" w:rsidRDefault="00377A6C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Reference</w:t>
            </w:r>
          </w:p>
        </w:tc>
        <w:tc>
          <w:tcPr>
            <w:tcW w:w="1350" w:type="dxa"/>
          </w:tcPr>
          <w:p w14:paraId="034C1CBB" w14:textId="77777777" w:rsidR="00377A6C" w:rsidRPr="00DF45EC" w:rsidRDefault="00377A6C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0" w:type="dxa"/>
          </w:tcPr>
          <w:p w14:paraId="19F6E44A" w14:textId="77777777" w:rsidR="00377A6C" w:rsidRPr="00DF45EC" w:rsidRDefault="00377A6C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240" w:type="dxa"/>
          </w:tcPr>
          <w:p w14:paraId="2FA0A0C3" w14:textId="77777777" w:rsidR="00377A6C" w:rsidRPr="00DF45EC" w:rsidRDefault="00377A6C" w:rsidP="00377A6C">
            <w:r w:rsidRPr="00DF45EC">
              <w:rPr>
                <w:rFonts w:hint="eastAsia"/>
              </w:rPr>
              <w:t>yyyy.mm</w:t>
            </w:r>
          </w:p>
        </w:tc>
        <w:tc>
          <w:tcPr>
            <w:tcW w:w="1240" w:type="dxa"/>
          </w:tcPr>
          <w:p w14:paraId="404413F5" w14:textId="77777777" w:rsidR="00377A6C" w:rsidRPr="00DF45EC" w:rsidRDefault="00377A6C" w:rsidP="00377A6C">
            <w:r w:rsidRPr="00DF45EC">
              <w:t>y</w:t>
            </w:r>
            <w:r w:rsidRPr="00DF45EC">
              <w:rPr>
                <w:rFonts w:hint="eastAsia"/>
              </w:rPr>
              <w:t>yyy.mm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BCC13" w14:textId="77777777" w:rsidR="003204B0" w:rsidRDefault="003204B0" w:rsidP="009F5CAB">
      <w:r>
        <w:separator/>
      </w:r>
    </w:p>
  </w:endnote>
  <w:endnote w:type="continuationSeparator" w:id="0">
    <w:p w14:paraId="4E6498EF" w14:textId="77777777" w:rsidR="003204B0" w:rsidRDefault="003204B0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9B24D" w14:textId="77777777" w:rsidR="003204B0" w:rsidRDefault="003204B0" w:rsidP="009F5CAB">
      <w:r>
        <w:separator/>
      </w:r>
    </w:p>
  </w:footnote>
  <w:footnote w:type="continuationSeparator" w:id="0">
    <w:p w14:paraId="71024213" w14:textId="77777777" w:rsidR="003204B0" w:rsidRDefault="003204B0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96428B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</w:rPr>
    </w:pPr>
    <w:r w:rsidRPr="0096428B">
      <w:rPr>
        <w:rFonts w:eastAsia="MS Mincho"/>
        <w:sz w:val="18"/>
      </w:rPr>
      <w:t xml:space="preserve">- </w:t>
    </w:r>
    <w:r w:rsidRPr="0096428B">
      <w:rPr>
        <w:rFonts w:eastAsia="MS Mincho"/>
        <w:sz w:val="18"/>
      </w:rPr>
      <w:fldChar w:fldCharType="begin"/>
    </w:r>
    <w:r w:rsidRPr="0096428B">
      <w:rPr>
        <w:rFonts w:eastAsia="MS Mincho"/>
        <w:sz w:val="18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>
      <w:rPr>
        <w:rFonts w:eastAsia="MS Mincho"/>
        <w:noProof/>
        <w:sz w:val="18"/>
      </w:rPr>
      <w:t>3</w:t>
    </w:r>
    <w:r w:rsidRPr="0096428B">
      <w:rPr>
        <w:rFonts w:eastAsia="MS Mincho"/>
        <w:sz w:val="18"/>
      </w:rPr>
      <w:fldChar w:fldCharType="end"/>
    </w:r>
    <w:r w:rsidRPr="0096428B">
      <w:rPr>
        <w:rFonts w:eastAsia="MS Mincho"/>
        <w:sz w:val="18"/>
      </w:rPr>
      <w:t xml:space="preserve"> -</w:t>
    </w:r>
  </w:p>
  <w:p w14:paraId="2A66275D" w14:textId="2A947D90" w:rsidR="0096428B" w:rsidRDefault="006D6570" w:rsidP="0049065A">
    <w:pPr>
      <w:pStyle w:val="Header"/>
    </w:pPr>
    <w:r>
      <w:t>JCA-IMT2020-</w:t>
    </w:r>
    <w:r w:rsidR="005E010B">
      <w:t>LS</w:t>
    </w:r>
    <w:r w:rsidR="005E2C8E"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7CA0"/>
    <w:rsid w:val="000527E7"/>
    <w:rsid w:val="000631BF"/>
    <w:rsid w:val="000704FE"/>
    <w:rsid w:val="00075F62"/>
    <w:rsid w:val="0009609B"/>
    <w:rsid w:val="0009721A"/>
    <w:rsid w:val="000D45EE"/>
    <w:rsid w:val="0010596B"/>
    <w:rsid w:val="00112A64"/>
    <w:rsid w:val="00132957"/>
    <w:rsid w:val="00146BD0"/>
    <w:rsid w:val="00165ABE"/>
    <w:rsid w:val="001766B7"/>
    <w:rsid w:val="00187048"/>
    <w:rsid w:val="00187A6E"/>
    <w:rsid w:val="00192C87"/>
    <w:rsid w:val="00195035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4FA"/>
    <w:rsid w:val="00415794"/>
    <w:rsid w:val="00415CA3"/>
    <w:rsid w:val="0042571D"/>
    <w:rsid w:val="00465745"/>
    <w:rsid w:val="0048066B"/>
    <w:rsid w:val="00487779"/>
    <w:rsid w:val="0049065A"/>
    <w:rsid w:val="00490EE7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E010B"/>
    <w:rsid w:val="005E2C8E"/>
    <w:rsid w:val="005E4687"/>
    <w:rsid w:val="005E6166"/>
    <w:rsid w:val="005F4062"/>
    <w:rsid w:val="005F4567"/>
    <w:rsid w:val="00601F56"/>
    <w:rsid w:val="00612EEF"/>
    <w:rsid w:val="006330D9"/>
    <w:rsid w:val="0063535F"/>
    <w:rsid w:val="00657196"/>
    <w:rsid w:val="00657C33"/>
    <w:rsid w:val="00661771"/>
    <w:rsid w:val="00685451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784C"/>
    <w:rsid w:val="007845E6"/>
    <w:rsid w:val="007907BA"/>
    <w:rsid w:val="007C0179"/>
    <w:rsid w:val="007C314F"/>
    <w:rsid w:val="007C73B6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415F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CAB"/>
    <w:rsid w:val="00A15510"/>
    <w:rsid w:val="00A203C1"/>
    <w:rsid w:val="00A310BB"/>
    <w:rsid w:val="00A771D3"/>
    <w:rsid w:val="00A9151C"/>
    <w:rsid w:val="00A91BE0"/>
    <w:rsid w:val="00AC10D8"/>
    <w:rsid w:val="00AC2234"/>
    <w:rsid w:val="00AC7FDF"/>
    <w:rsid w:val="00AE1FFD"/>
    <w:rsid w:val="00AF455F"/>
    <w:rsid w:val="00B042D4"/>
    <w:rsid w:val="00B060CB"/>
    <w:rsid w:val="00B21364"/>
    <w:rsid w:val="00B3298C"/>
    <w:rsid w:val="00B50DA8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20DBB"/>
    <w:rsid w:val="00C25DF8"/>
    <w:rsid w:val="00C2663D"/>
    <w:rsid w:val="00C34D1F"/>
    <w:rsid w:val="00C628CF"/>
    <w:rsid w:val="00C62A7A"/>
    <w:rsid w:val="00C7713F"/>
    <w:rsid w:val="00C944EF"/>
    <w:rsid w:val="00C955F2"/>
    <w:rsid w:val="00C9586A"/>
    <w:rsid w:val="00C97A03"/>
    <w:rsid w:val="00CC5757"/>
    <w:rsid w:val="00CF4914"/>
    <w:rsid w:val="00CF6018"/>
    <w:rsid w:val="00CF6E74"/>
    <w:rsid w:val="00D16526"/>
    <w:rsid w:val="00D306A6"/>
    <w:rsid w:val="00D406AE"/>
    <w:rsid w:val="00D46B54"/>
    <w:rsid w:val="00D6088C"/>
    <w:rsid w:val="00D6606D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7BDC"/>
    <w:rsid w:val="00E64BE9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42AB1"/>
    <w:rsid w:val="00F4382D"/>
    <w:rsid w:val="00F64A17"/>
    <w:rsid w:val="00F823AF"/>
    <w:rsid w:val="00F9704E"/>
    <w:rsid w:val="00FB7A3D"/>
    <w:rsid w:val="00FC3E9B"/>
    <w:rsid w:val="00FC4E63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en/ITU-T/jca/imt2020/Pages/default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gying10@chinauni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ott.mansfield@ericsson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3</Pages>
  <Words>493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3692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23.228_CR1248R1_(Rel-17)_TEI17_IMSGID</cp:lastModifiedBy>
  <cp:revision>3</cp:revision>
  <cp:lastPrinted>2017-07-10T07:48:00Z</cp:lastPrinted>
  <dcterms:created xsi:type="dcterms:W3CDTF">2021-12-03T08:01:00Z</dcterms:created>
  <dcterms:modified xsi:type="dcterms:W3CDTF">2021-12-03T08:02:00Z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