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9326" w14:textId="7CDEA2E7" w:rsidR="00E93A6D" w:rsidRDefault="00E93A6D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SP-211311</w:t>
      </w:r>
    </w:p>
    <w:p w14:paraId="074AF51F" w14:textId="77777777" w:rsidR="00E93A6D" w:rsidRDefault="00E93A6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1AA5158" w14:textId="77777777" w:rsidR="00E93A6D" w:rsidRPr="00BD39AD" w:rsidRDefault="00E93A6D" w:rsidP="001E6A74">
      <w:pPr>
        <w:tabs>
          <w:tab w:val="right" w:pos="9638"/>
        </w:tabs>
      </w:pPr>
    </w:p>
    <w:p w14:paraId="769203AD" w14:textId="100E8E23" w:rsidR="00270B88" w:rsidRPr="00E327E3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  <w:t>SP-211152</w:t>
      </w:r>
      <w:r w:rsidR="008453DB" w:rsidRPr="0024322F">
        <w:rPr>
          <w:b/>
          <w:noProof/>
          <w:sz w:val="24"/>
        </w:rPr>
        <w:t>r</w:t>
      </w:r>
      <w:r w:rsidR="0024322F" w:rsidRPr="0024322F">
        <w:rPr>
          <w:b/>
          <w:noProof/>
          <w:sz w:val="24"/>
        </w:rPr>
        <w:t>02</w:t>
      </w:r>
    </w:p>
    <w:p w14:paraId="5AA3E87A" w14:textId="77777777" w:rsidR="00270B88" w:rsidRPr="00E327E3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27E3">
        <w:rPr>
          <w:b/>
          <w:noProof/>
          <w:sz w:val="24"/>
        </w:rPr>
        <w:t>9-10 December 2021, Electronic meeting</w:t>
      </w:r>
    </w:p>
    <w:p w14:paraId="5D1A680F" w14:textId="77777777" w:rsidR="00270B88" w:rsidRPr="00E646E7" w:rsidRDefault="00270B88" w:rsidP="0024322F"/>
    <w:p w14:paraId="438600FF" w14:textId="381776D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5FEA">
        <w:rPr>
          <w:b/>
          <w:noProof/>
          <w:sz w:val="24"/>
        </w:rPr>
        <w:t>0</w:t>
      </w:r>
      <w:r w:rsidR="00A36143">
        <w:rPr>
          <w:b/>
          <w:noProof/>
          <w:sz w:val="24"/>
        </w:rPr>
        <w:t>8178</w:t>
      </w:r>
    </w:p>
    <w:p w14:paraId="6AA166CE" w14:textId="4FC8300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6C2535">
        <w:rPr>
          <w:rFonts w:eastAsia="Batang" w:cs="Arial"/>
          <w:sz w:val="18"/>
          <w:szCs w:val="18"/>
          <w:lang w:eastAsia="zh-CN"/>
        </w:rPr>
        <w:t>0</w:t>
      </w:r>
      <w:r w:rsidR="008E3A06">
        <w:rPr>
          <w:rFonts w:eastAsia="Batang" w:cs="Arial"/>
          <w:sz w:val="18"/>
          <w:szCs w:val="18"/>
          <w:lang w:eastAsia="zh-CN"/>
        </w:rPr>
        <w:t>7137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4D205EB8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SID: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2C5A3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3A6D"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="00E93A6D" w:rsidRPr="00030261">
        <w:rPr>
          <w:rFonts w:eastAsia="Batang"/>
          <w:lang w:eastAsia="zh-CN"/>
        </w:rPr>
        <w:t>DetNet</w:t>
      </w:r>
      <w:proofErr w:type="spellEnd"/>
    </w:p>
    <w:p w14:paraId="549FB9B6" w14:textId="113C80F8" w:rsidR="00E66B0C" w:rsidRPr="00E66B0C" w:rsidRDefault="00E66B0C" w:rsidP="00D86297"/>
    <w:p w14:paraId="289CB42C" w14:textId="0671861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E93A6D" w:rsidRPr="002E2A22">
        <w:t>FS_DetNet</w:t>
      </w:r>
      <w:proofErr w:type="spellEnd"/>
    </w:p>
    <w:p w14:paraId="0D12AE1F" w14:textId="508E842D" w:rsidR="00B078D6" w:rsidRPr="002E2A22" w:rsidRDefault="00B078D6" w:rsidP="00D86297">
      <w:pPr>
        <w:pStyle w:val="Guidance"/>
      </w:pPr>
    </w:p>
    <w:p w14:paraId="679E2B2D" w14:textId="178AED0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93A6D" w:rsidRPr="00E93A6D">
        <w:t>940054</w:t>
      </w:r>
    </w:p>
    <w:p w14:paraId="20AE909D" w14:textId="47B2D22C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09A5D948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4C2C21B" w:rsidR="00BF7C9D" w:rsidRPr="00662741" w:rsidRDefault="00885BAE" w:rsidP="00D8629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6243B80F" w:rsidR="00FE0522" w:rsidRDefault="00FE0522" w:rsidP="00D86297">
      <w:r w:rsidRPr="008C187B">
        <w:t>RFC 8939</w:t>
      </w:r>
      <w:r>
        <w:t xml:space="preserve">, RFC 8655. RFC 9016, </w:t>
      </w:r>
      <w:r w:rsidRPr="00ED7D5B">
        <w:t>draft-ietf-detnet-yang-1</w:t>
      </w:r>
      <w:r w:rsidR="00F8161E">
        <w:t>2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layers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r>
        <w:rPr>
          <w:lang w:val="en-US"/>
        </w:rPr>
        <w:t xml:space="preserve">is able </w:t>
      </w:r>
      <w:r w:rsidRPr="005D1B72">
        <w:rPr>
          <w:lang w:val="en-US"/>
        </w:rPr>
        <w:t xml:space="preserve">to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6B3E144B" w14:textId="622A9D14" w:rsidR="00F90DD6" w:rsidRDefault="00F23431">
      <w:r>
        <w:t>WT</w:t>
      </w:r>
      <w:r>
        <w:rPr>
          <w:lang w:val="en-US"/>
        </w:rPr>
        <w:t>#1.</w:t>
      </w:r>
      <w:r w:rsidR="007C39FF">
        <w:rPr>
          <w:lang w:val="en-US"/>
        </w:rPr>
        <w:t xml:space="preserve"> </w:t>
      </w:r>
      <w:r w:rsidR="0077531F">
        <w:t xml:space="preserve">Using the assumptions described below, </w:t>
      </w:r>
      <w:r w:rsidR="00AF50BF">
        <w:t>identify</w:t>
      </w:r>
      <w:r w:rsidR="0077531F">
        <w:t xml:space="preserve"> the</w:t>
      </w:r>
      <w:r w:rsidR="00F90DD6">
        <w:t xml:space="preserve"> </w:t>
      </w:r>
      <w:r w:rsidR="003174EA">
        <w:t>functions</w:t>
      </w:r>
      <w:r w:rsidR="006F380E">
        <w:t xml:space="preserve"> </w:t>
      </w:r>
      <w:r w:rsidR="0077531F">
        <w:t xml:space="preserve">that </w:t>
      </w:r>
      <w:r w:rsidR="00F90DD6">
        <w:t xml:space="preserve">are </w:t>
      </w:r>
      <w:r w:rsidR="009B78C7">
        <w:t xml:space="preserve">essential </w:t>
      </w:r>
      <w:r w:rsidR="00F90DD6">
        <w:t xml:space="preserve">in </w:t>
      </w:r>
      <w:r w:rsidR="00F25460">
        <w:t xml:space="preserve">typical </w:t>
      </w:r>
      <w:r w:rsidR="00F90DD6">
        <w:t xml:space="preserve">5GS deployments for basic </w:t>
      </w:r>
      <w:proofErr w:type="spellStart"/>
      <w:r w:rsidR="00F90DD6">
        <w:t>DetNet</w:t>
      </w:r>
      <w:proofErr w:type="spellEnd"/>
      <w:r w:rsidR="00F90DD6">
        <w:t xml:space="preserve"> integration.</w:t>
      </w:r>
      <w:r w:rsidR="00BB29E0">
        <w:t xml:space="preserve"> </w:t>
      </w:r>
      <w:r w:rsidR="00F90DD6">
        <w:t xml:space="preserve">Study solutions to </w:t>
      </w:r>
      <w:r w:rsidR="00F90DD6" w:rsidRPr="00D0616E">
        <w:t xml:space="preserve">enable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 </w:t>
      </w:r>
      <w:r w:rsidR="00F90DD6">
        <w:t xml:space="preserve">The mapping </w:t>
      </w:r>
      <w:r w:rsidR="0024652F">
        <w:t>uses</w:t>
      </w:r>
      <w:r w:rsidR="00F90DD6" w:rsidRPr="007E2411">
        <w:t xml:space="preserve"> </w:t>
      </w:r>
      <w:proofErr w:type="spellStart"/>
      <w:r w:rsidR="00F90DD6" w:rsidRPr="007E2411">
        <w:t>DetNet</w:t>
      </w:r>
      <w:proofErr w:type="spellEnd"/>
      <w:r w:rsidR="00F90DD6" w:rsidRPr="007E2411">
        <w:t xml:space="preserve"> YANG </w:t>
      </w:r>
      <w:r w:rsidR="00F90DD6">
        <w:t>configuration.</w:t>
      </w:r>
    </w:p>
    <w:p w14:paraId="479D7D07" w14:textId="77777777" w:rsidR="00F90DD6" w:rsidRDefault="00F90DD6" w:rsidP="00D86297">
      <w:r>
        <w:t>The study 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lastRenderedPageBreak/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1C951F09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The existing filtering mechanisms can be re-used in the UE and in the UPF to identify the traffic for QoS differentiation. </w:t>
      </w:r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>maybe applied, if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17D8E1E2" w:rsidR="00C54E31" w:rsidRPr="00FF2903" w:rsidRDefault="00C54E31" w:rsidP="00D8629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546ACDAB" w:rsidR="00C54E31" w:rsidRPr="00FF2903" w:rsidRDefault="00573CD5" w:rsidP="00D86297">
            <w:r>
              <w:t>1.5</w:t>
            </w:r>
          </w:p>
        </w:tc>
        <w:tc>
          <w:tcPr>
            <w:tcW w:w="1605" w:type="dxa"/>
          </w:tcPr>
          <w:p w14:paraId="00980A42" w14:textId="2060FD61" w:rsidR="00C54E31" w:rsidRPr="00FF2903" w:rsidRDefault="007B16BE" w:rsidP="00D86297">
            <w:r>
              <w:t>3</w:t>
            </w:r>
          </w:p>
        </w:tc>
        <w:tc>
          <w:tcPr>
            <w:tcW w:w="1605" w:type="dxa"/>
          </w:tcPr>
          <w:p w14:paraId="3F210054" w14:textId="58D25E21" w:rsidR="00C54E31" w:rsidRPr="00FF2903" w:rsidRDefault="00C41D1A" w:rsidP="00D86297">
            <w:r>
              <w:t>Maybe</w:t>
            </w:r>
          </w:p>
        </w:tc>
        <w:tc>
          <w:tcPr>
            <w:tcW w:w="2447" w:type="dxa"/>
          </w:tcPr>
          <w:p w14:paraId="701672D3" w14:textId="43E52710" w:rsidR="00C54E31" w:rsidRPr="000D2A7F" w:rsidRDefault="00C54E31" w:rsidP="00D86297">
            <w:r w:rsidRPr="000D2A7F">
              <w:t>WT#1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49186CD3" w:rsidR="00C54E31" w:rsidRPr="00FF2903" w:rsidRDefault="00C54E31" w:rsidP="00D86297"/>
        </w:tc>
        <w:tc>
          <w:tcPr>
            <w:tcW w:w="1428" w:type="dxa"/>
            <w:shd w:val="clear" w:color="auto" w:fill="auto"/>
          </w:tcPr>
          <w:p w14:paraId="4E9BE452" w14:textId="4913B697" w:rsidR="00C54E31" w:rsidRPr="00FF2903" w:rsidRDefault="00C54E31" w:rsidP="00D86297"/>
        </w:tc>
        <w:tc>
          <w:tcPr>
            <w:tcW w:w="1605" w:type="dxa"/>
          </w:tcPr>
          <w:p w14:paraId="04447221" w14:textId="145093D4" w:rsidR="00C54E31" w:rsidRPr="00FF2903" w:rsidRDefault="00C54E31" w:rsidP="00D86297"/>
        </w:tc>
        <w:tc>
          <w:tcPr>
            <w:tcW w:w="1605" w:type="dxa"/>
          </w:tcPr>
          <w:p w14:paraId="4D930976" w14:textId="7243DEBD" w:rsidR="00C54E31" w:rsidRPr="00FF2903" w:rsidRDefault="00C54E31" w:rsidP="00D86297"/>
        </w:tc>
        <w:tc>
          <w:tcPr>
            <w:tcW w:w="2447" w:type="dxa"/>
          </w:tcPr>
          <w:p w14:paraId="1CDECE62" w14:textId="30C4F7BD" w:rsidR="00C54E31" w:rsidRPr="000D2A7F" w:rsidRDefault="00C54E31" w:rsidP="00D86297"/>
        </w:tc>
      </w:tr>
    </w:tbl>
    <w:p w14:paraId="157F3CB1" w14:textId="40018D97" w:rsidR="006C2E80" w:rsidRDefault="006C2E80" w:rsidP="00D86297"/>
    <w:p w14:paraId="16A1AE9A" w14:textId="0F60E9E6" w:rsidR="00644E12" w:rsidRPr="00DE4CD1" w:rsidRDefault="00C54E31" w:rsidP="00D86297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04C2F">
        <w:t>1.5</w:t>
      </w:r>
    </w:p>
    <w:p w14:paraId="4419A35A" w14:textId="459DDC70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546A4E">
        <w:t>3</w:t>
      </w:r>
    </w:p>
    <w:p w14:paraId="7864D5AF" w14:textId="75210CDF" w:rsidR="006D6AD0" w:rsidRPr="00DE4CD1" w:rsidRDefault="00DE4CD1" w:rsidP="00D86297">
      <w:r>
        <w:t>Total</w:t>
      </w:r>
      <w:r w:rsidR="006D6AD0" w:rsidRPr="00DE4CD1">
        <w:t xml:space="preserve"> TU estimates: </w:t>
      </w:r>
      <w:r w:rsidR="00A04C2F">
        <w:t>1.5</w:t>
      </w:r>
      <w:r w:rsidR="00DF518D">
        <w:t xml:space="preserve"> </w:t>
      </w:r>
      <w:r w:rsidR="006D6AD0" w:rsidRPr="00DE4CD1">
        <w:t xml:space="preserve">+ </w:t>
      </w:r>
      <w:r w:rsidR="00A80E60">
        <w:t>3</w:t>
      </w:r>
      <w:r w:rsidR="00A80E60" w:rsidRPr="00DE4CD1">
        <w:t xml:space="preserve"> </w:t>
      </w:r>
      <w:r w:rsidR="006D6AD0" w:rsidRPr="00DE4CD1">
        <w:t xml:space="preserve">= </w:t>
      </w:r>
      <w:r w:rsidR="00DC2AFC">
        <w:t>4.5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proofErr w:type="spellEnd"/>
            <w:r>
              <w:rPr>
                <w:lang w:val="hu-HU"/>
              </w:rPr>
              <w:t>ós, György, Ericsson, gyorgy.miklos</w:t>
            </w:r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435D9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E062249" w:rsidR="00435D9F" w:rsidRPr="00C27F06" w:rsidRDefault="00435D9F" w:rsidP="00D86297">
            <w:pPr>
              <w:pStyle w:val="Guidance"/>
              <w:rPr>
                <w:lang w:val="hu-HU"/>
              </w:rPr>
            </w:pPr>
            <w:r w:rsidRPr="00930F80">
              <w:t>23.50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903A51" w:rsidR="00435D9F" w:rsidRPr="006C2E80" w:rsidRDefault="00435D9F" w:rsidP="00D86297">
            <w:pPr>
              <w:pStyle w:val="Guidance"/>
            </w:pPr>
            <w:r>
              <w:t xml:space="preserve">Addition of text for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427D4F1" w:rsidR="00435D9F" w:rsidRPr="00C27F06" w:rsidRDefault="00C27F06" w:rsidP="00D86297">
            <w:r w:rsidRPr="00C27F06">
              <w:t>SA#97</w:t>
            </w:r>
            <w:r>
              <w:t xml:space="preserve"> </w:t>
            </w:r>
            <w:r>
              <w:br/>
            </w:r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99F2033" w:rsidR="00435D9F" w:rsidRPr="006C2E80" w:rsidRDefault="00435D9F" w:rsidP="00D86297">
            <w:pPr>
              <w:pStyle w:val="Guidance"/>
            </w:pPr>
          </w:p>
        </w:tc>
      </w:tr>
      <w:tr w:rsidR="00435D9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219F869" w:rsidR="00435D9F" w:rsidRPr="006C2E80" w:rsidRDefault="00435D9F" w:rsidP="00D86297">
            <w:pPr>
              <w:pStyle w:val="TAL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5BBCD1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E25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139C356A" w14:textId="7ED5855C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35D9F" w:rsidRPr="006C2E80" w:rsidRDefault="00435D9F" w:rsidP="00D86297">
            <w:pPr>
              <w:pStyle w:val="TAL"/>
            </w:pPr>
          </w:p>
        </w:tc>
      </w:tr>
      <w:tr w:rsidR="00435D9F" w:rsidRPr="006C2E80" w14:paraId="6AC1AF3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24" w14:textId="4F67949D" w:rsidR="00435D9F" w:rsidRPr="006C2E80" w:rsidRDefault="00435D9F" w:rsidP="00D86297">
            <w:pPr>
              <w:pStyle w:val="TAL"/>
            </w:pPr>
            <w:r w:rsidRPr="00930F80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606" w14:textId="53BD1A15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DB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457FA898" w14:textId="346925C9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3B3" w14:textId="77777777" w:rsidR="00435D9F" w:rsidRPr="006C2E80" w:rsidRDefault="00435D9F" w:rsidP="00D86297">
            <w:pPr>
              <w:pStyle w:val="TAL"/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proofErr w:type="spellEnd"/>
      <w:r>
        <w:rPr>
          <w:lang w:val="hu-HU"/>
        </w:rPr>
        <w:t>ós, György, Ericsson, gyorgy.miklos</w:t>
      </w:r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5FB2" w14:textId="77777777" w:rsidR="00B36043" w:rsidRDefault="00B36043" w:rsidP="00D86297">
      <w:r>
        <w:separator/>
      </w:r>
    </w:p>
  </w:endnote>
  <w:endnote w:type="continuationSeparator" w:id="0">
    <w:p w14:paraId="1D525BE8" w14:textId="77777777" w:rsidR="00B36043" w:rsidRDefault="00B36043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4B4AE" w14:textId="77777777" w:rsidR="00B36043" w:rsidRDefault="00B36043" w:rsidP="00D86297">
      <w:r>
        <w:separator/>
      </w:r>
    </w:p>
  </w:footnote>
  <w:footnote w:type="continuationSeparator" w:id="0">
    <w:p w14:paraId="150EABA7" w14:textId="77777777" w:rsidR="00B36043" w:rsidRDefault="00B36043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1001BD"/>
    <w:rsid w:val="00102222"/>
    <w:rsid w:val="00120541"/>
    <w:rsid w:val="001211F3"/>
    <w:rsid w:val="0012574F"/>
    <w:rsid w:val="00127B5D"/>
    <w:rsid w:val="00133B51"/>
    <w:rsid w:val="00135C4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A0E"/>
    <w:rsid w:val="00205F25"/>
    <w:rsid w:val="00221B1E"/>
    <w:rsid w:val="00240DCD"/>
    <w:rsid w:val="0024322F"/>
    <w:rsid w:val="0024652F"/>
    <w:rsid w:val="0024786B"/>
    <w:rsid w:val="00251D80"/>
    <w:rsid w:val="00254F9A"/>
    <w:rsid w:val="00254FB5"/>
    <w:rsid w:val="002640E5"/>
    <w:rsid w:val="0026436F"/>
    <w:rsid w:val="0026606E"/>
    <w:rsid w:val="00266A62"/>
    <w:rsid w:val="00270B88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044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60A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6AD0"/>
    <w:rsid w:val="006E0F19"/>
    <w:rsid w:val="006E1125"/>
    <w:rsid w:val="006E1FDA"/>
    <w:rsid w:val="006E5E87"/>
    <w:rsid w:val="006F1A44"/>
    <w:rsid w:val="006F380E"/>
    <w:rsid w:val="00706A1A"/>
    <w:rsid w:val="00707673"/>
    <w:rsid w:val="00714F7A"/>
    <w:rsid w:val="007162BE"/>
    <w:rsid w:val="00721122"/>
    <w:rsid w:val="00722267"/>
    <w:rsid w:val="00730B12"/>
    <w:rsid w:val="00746F46"/>
    <w:rsid w:val="0075252A"/>
    <w:rsid w:val="00764B84"/>
    <w:rsid w:val="00765028"/>
    <w:rsid w:val="0077531F"/>
    <w:rsid w:val="0078034D"/>
    <w:rsid w:val="00784CC8"/>
    <w:rsid w:val="00790BCC"/>
    <w:rsid w:val="00791416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F1731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453DB"/>
    <w:rsid w:val="00850175"/>
    <w:rsid w:val="0085530D"/>
    <w:rsid w:val="00860E5F"/>
    <w:rsid w:val="00863E89"/>
    <w:rsid w:val="0086630A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22FCB"/>
    <w:rsid w:val="00935CB0"/>
    <w:rsid w:val="0093702F"/>
    <w:rsid w:val="00937C6F"/>
    <w:rsid w:val="009428A9"/>
    <w:rsid w:val="009437A2"/>
    <w:rsid w:val="00944B28"/>
    <w:rsid w:val="00967838"/>
    <w:rsid w:val="00967C8C"/>
    <w:rsid w:val="009822EC"/>
    <w:rsid w:val="00982CD6"/>
    <w:rsid w:val="00983D58"/>
    <w:rsid w:val="00985B73"/>
    <w:rsid w:val="009870A7"/>
    <w:rsid w:val="00992266"/>
    <w:rsid w:val="00994A54"/>
    <w:rsid w:val="009A0B51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E6C21"/>
    <w:rsid w:val="009F7959"/>
    <w:rsid w:val="00A01CF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B3633"/>
    <w:rsid w:val="00AB58BF"/>
    <w:rsid w:val="00AC6AE6"/>
    <w:rsid w:val="00AD0751"/>
    <w:rsid w:val="00AD2837"/>
    <w:rsid w:val="00AD5C86"/>
    <w:rsid w:val="00AD77C4"/>
    <w:rsid w:val="00AE25BF"/>
    <w:rsid w:val="00AF0C13"/>
    <w:rsid w:val="00AF50BF"/>
    <w:rsid w:val="00B03AF5"/>
    <w:rsid w:val="00B03C01"/>
    <w:rsid w:val="00B078D6"/>
    <w:rsid w:val="00B1248D"/>
    <w:rsid w:val="00B14709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A0968"/>
    <w:rsid w:val="00CA168E"/>
    <w:rsid w:val="00CA6AB0"/>
    <w:rsid w:val="00CB0647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327E3"/>
    <w:rsid w:val="00E418DE"/>
    <w:rsid w:val="00E46D98"/>
    <w:rsid w:val="00E52C57"/>
    <w:rsid w:val="00E57E7D"/>
    <w:rsid w:val="00E60F0D"/>
    <w:rsid w:val="00E66B0C"/>
    <w:rsid w:val="00E84CD8"/>
    <w:rsid w:val="00E90B85"/>
    <w:rsid w:val="00E91679"/>
    <w:rsid w:val="00E92452"/>
    <w:rsid w:val="00E92601"/>
    <w:rsid w:val="00E93A6D"/>
    <w:rsid w:val="00E94CC1"/>
    <w:rsid w:val="00E96431"/>
    <w:rsid w:val="00EC3039"/>
    <w:rsid w:val="00EC5235"/>
    <w:rsid w:val="00ED0ADE"/>
    <w:rsid w:val="00ED6B03"/>
    <w:rsid w:val="00ED7A5B"/>
    <w:rsid w:val="00EE3306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900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</cp:revision>
  <cp:lastPrinted>2000-02-29T11:31:00Z</cp:lastPrinted>
  <dcterms:created xsi:type="dcterms:W3CDTF">2021-12-12T19:43:00Z</dcterms:created>
  <dcterms:modified xsi:type="dcterms:W3CDTF">2021-12-12T19:43:00Z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