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15C68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>
        <w:rPr>
          <w:b/>
          <w:noProof/>
          <w:sz w:val="24"/>
        </w:rPr>
        <w:t>xxx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95B0" w14:textId="77777777" w:rsidR="00AB0983" w:rsidRDefault="00AB0983">
      <w:r>
        <w:separator/>
      </w:r>
    </w:p>
  </w:endnote>
  <w:endnote w:type="continuationSeparator" w:id="0">
    <w:p w14:paraId="092A70ED" w14:textId="77777777" w:rsidR="00AB0983" w:rsidRDefault="00AB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C16F3" w14:textId="77777777" w:rsidR="00AB0983" w:rsidRDefault="00AB0983">
      <w:r>
        <w:separator/>
      </w:r>
    </w:p>
  </w:footnote>
  <w:footnote w:type="continuationSeparator" w:id="0">
    <w:p w14:paraId="32A51DEA" w14:textId="77777777" w:rsidR="00AB0983" w:rsidRDefault="00AB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CR0717r1</cp:lastModifiedBy>
  <cp:revision>14</cp:revision>
  <cp:lastPrinted>1899-12-31T23:00:00Z</cp:lastPrinted>
  <dcterms:created xsi:type="dcterms:W3CDTF">2023-05-09T09:18:00Z</dcterms:created>
  <dcterms:modified xsi:type="dcterms:W3CDTF">2025-01-18T16:02:00Z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