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896EE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117F60">
        <w:rPr>
          <w:b/>
          <w:bCs/>
          <w:sz w:val="24"/>
          <w:szCs w:val="24"/>
        </w:rPr>
        <w:t>325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D5BD7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BFEF5" w:rsidR="001E41F3" w:rsidRPr="00410371" w:rsidRDefault="003D5BD7" w:rsidP="00117F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117F60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3D5BD7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6E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D5BD7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3D5BD7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D5BD7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24F0" w:rsidR="001E41F3" w:rsidRDefault="00A83534" w:rsidP="00A83534">
            <w:pPr>
              <w:pStyle w:val="CRCoverPage"/>
              <w:spacing w:after="0"/>
              <w:ind w:left="100"/>
              <w:rPr>
                <w:noProof/>
              </w:rPr>
            </w:pPr>
            <w:r w:rsidRPr="00A83534">
              <w:t>TEI19,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3D5BD7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D5BD7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3D5BD7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15pt" o:ole="">
            <v:imagedata r:id="rId12" o:title=""/>
          </v:shape>
          <o:OLEObject Type="Embed" ProgID="Visio.Drawing.11" ShapeID="_x0000_i1025" DrawAspect="Content" ObjectID="_1789931489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65pt;height:349.55pt" o:ole="">
            <v:imagedata r:id="rId14" o:title=""/>
          </v:shape>
          <o:OLEObject Type="Embed" ProgID="Visio.Drawing.11" ShapeID="_x0000_i1026" DrawAspect="Content" ObjectID="_1789931490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970B4" w14:textId="77777777" w:rsidR="003D5BD7" w:rsidRDefault="003D5BD7">
      <w:r>
        <w:separator/>
      </w:r>
    </w:p>
  </w:endnote>
  <w:endnote w:type="continuationSeparator" w:id="0">
    <w:p w14:paraId="0DC82FA1" w14:textId="77777777" w:rsidR="003D5BD7" w:rsidRDefault="003D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F5A54" w14:textId="77777777" w:rsidR="003D5BD7" w:rsidRDefault="003D5BD7">
      <w:r>
        <w:separator/>
      </w:r>
    </w:p>
  </w:footnote>
  <w:footnote w:type="continuationSeparator" w:id="0">
    <w:p w14:paraId="37FC80E9" w14:textId="77777777" w:rsidR="003D5BD7" w:rsidRDefault="003D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541B4"/>
    <w:rsid w:val="00EB09B7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02E9D-02E5-4A8D-9BDC-109475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2020-02-03T08:32:00Z</dcterms:created>
  <dcterms:modified xsi:type="dcterms:W3CDTF">2024-10-08T16:50:00Z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