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7936B56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72C66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672C66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40AB3D98" w14:textId="04C75F92" w:rsidR="004D6698" w:rsidRDefault="00672C6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672C66">
        <w:rPr>
          <w:b/>
          <w:noProof/>
          <w:sz w:val="24"/>
          <w:vertAlign w:val="superscript"/>
        </w:rPr>
        <w:t>rd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3CE6AF" w14:textId="7D10543C" w:rsidR="007E6E95" w:rsidRDefault="007E6E95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954653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E11AE" w14:textId="77777777" w:rsidR="0065270E" w:rsidRDefault="0065270E">
      <w:pPr>
        <w:spacing w:after="0"/>
      </w:pPr>
      <w:r>
        <w:separator/>
      </w:r>
    </w:p>
  </w:endnote>
  <w:endnote w:type="continuationSeparator" w:id="0">
    <w:p w14:paraId="5F2E527F" w14:textId="77777777" w:rsidR="0065270E" w:rsidRDefault="006527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E65B2" w14:textId="77777777" w:rsidR="0065270E" w:rsidRDefault="0065270E">
      <w:pPr>
        <w:spacing w:after="0"/>
      </w:pPr>
      <w:r>
        <w:separator/>
      </w:r>
    </w:p>
  </w:footnote>
  <w:footnote w:type="continuationSeparator" w:id="0">
    <w:p w14:paraId="2F496F6F" w14:textId="77777777" w:rsidR="0065270E" w:rsidRDefault="006527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E0D4F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9764C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semiHidden/>
    <w:rsid w:val="00672C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2C66"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44</cp:revision>
  <cp:lastPrinted>2002-04-23T07:10:00Z</cp:lastPrinted>
  <dcterms:created xsi:type="dcterms:W3CDTF">2020-01-14T15:01:00Z</dcterms:created>
  <dcterms:modified xsi:type="dcterms:W3CDTF">2024-07-30T09:45:00Z</dcterms:modified>
</cp:coreProperties>
</file>