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11514C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532BE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2076</w:t>
      </w:r>
    </w:p>
    <w:p w14:paraId="29A30439" w14:textId="5447ED0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03599">
        <w:rPr>
          <w:b/>
          <w:noProof/>
          <w:sz w:val="24"/>
        </w:rPr>
        <w:t>S6-</w:t>
      </w:r>
      <w:r w:rsidR="00E14C48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1942,</w:t>
      </w:r>
      <w:r w:rsidR="00B5011D">
        <w:rPr>
          <w:b/>
          <w:noProof/>
          <w:sz w:val="24"/>
        </w:rPr>
        <w:t>S6-</w:t>
      </w:r>
      <w:r w:rsidR="00702D0D">
        <w:rPr>
          <w:b/>
          <w:noProof/>
          <w:sz w:val="24"/>
        </w:rPr>
        <w:t>231754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6A687C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E14C48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5"/>
    <w:bookmarkEnd w:id="6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6A687C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6A687C">
        <w:rPr>
          <w:rFonts w:ascii="Arial" w:hAnsi="Arial" w:cs="Arial"/>
          <w:b/>
          <w:sz w:val="22"/>
          <w:szCs w:val="22"/>
          <w:lang w:val="fr-CA"/>
        </w:rPr>
        <w:t>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915BC1">
      <w:pPr>
        <w:spacing w:after="360"/>
      </w:pPr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</w:t>
      </w:r>
      <w:proofErr w:type="gramStart"/>
      <w:r w:rsidRPr="00740C3C">
        <w:rPr>
          <w:i/>
          <w:iCs/>
        </w:rPr>
        <w:t>GPP</w:t>
      </w:r>
      <w:r w:rsidR="00010339">
        <w:rPr>
          <w:i/>
          <w:iCs/>
        </w:rPr>
        <w:t xml:space="preserve"> </w:t>
      </w:r>
      <w:r>
        <w:t>”</w:t>
      </w:r>
      <w:proofErr w:type="gramEnd"/>
    </w:p>
    <w:p w14:paraId="66A990F4" w14:textId="77777777" w:rsidR="00F42BFF" w:rsidRDefault="00740C3C" w:rsidP="00600F42">
      <w:r>
        <w:t xml:space="preserve">A1: </w:t>
      </w:r>
      <w:r w:rsidR="00600F42">
        <w:tab/>
        <w:t>PINAPP architecture and reference-point details are available in TS 23.542 clause 6.2 and 6.4.</w:t>
      </w:r>
      <w:r w:rsidR="00F42BFF">
        <w:t xml:space="preserve"> </w:t>
      </w:r>
    </w:p>
    <w:p w14:paraId="5707644C" w14:textId="06C3CAC5" w:rsidR="00740C3C" w:rsidRDefault="00F42BFF" w:rsidP="00F42BFF">
      <w:pPr>
        <w:ind w:left="720"/>
      </w:pPr>
      <w:r>
        <w:t>SA6 considers that the following reference points are in scope:</w:t>
      </w:r>
    </w:p>
    <w:p w14:paraId="12455508" w14:textId="19FFB2A0" w:rsidR="00600F42" w:rsidRDefault="00600F42" w:rsidP="00F10096">
      <w:pPr>
        <w:numPr>
          <w:ilvl w:val="0"/>
          <w:numId w:val="5"/>
        </w:numPr>
      </w:pPr>
      <w:r>
        <w:t>PIN-2, PIN-</w:t>
      </w:r>
      <w:proofErr w:type="gramStart"/>
      <w:r>
        <w:t>3</w:t>
      </w:r>
      <w:proofErr w:type="gramEnd"/>
      <w:r>
        <w:t xml:space="preserve">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B87E4BF" w:rsidR="00600F42" w:rsidRDefault="00600F42" w:rsidP="00F10096">
      <w:pPr>
        <w:numPr>
          <w:ilvl w:val="0"/>
          <w:numId w:val="5"/>
        </w:numPr>
      </w:pPr>
      <w:r>
        <w:t>PIN-6, PIN-</w:t>
      </w:r>
      <w:proofErr w:type="gramStart"/>
      <w:r>
        <w:t>7</w:t>
      </w:r>
      <w:proofErr w:type="gramEnd"/>
      <w:r>
        <w:t xml:space="preserve">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4087BAE2" w14:textId="45338387" w:rsidR="00F42BFF" w:rsidRDefault="00F42BFF" w:rsidP="00F10096">
      <w:pPr>
        <w:numPr>
          <w:ilvl w:val="0"/>
          <w:numId w:val="5"/>
        </w:numPr>
      </w:pPr>
      <w:r>
        <w:t xml:space="preserve">PIN-9 (communication between </w:t>
      </w:r>
      <w:r w:rsidR="007D54D0">
        <w:t xml:space="preserve">application server and </w:t>
      </w:r>
      <w:r>
        <w:t>PIN server)</w:t>
      </w:r>
    </w:p>
    <w:p w14:paraId="7044604D" w14:textId="5D695C8B" w:rsidR="00F42BFF" w:rsidRDefault="00382907" w:rsidP="00915BC1">
      <w:pPr>
        <w:spacing w:after="360"/>
        <w:ind w:left="720"/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</w:t>
      </w:r>
      <w:r w:rsidR="00F42BFF">
        <w:t>1</w:t>
      </w:r>
      <w:r>
        <w:t xml:space="preserve"> is specifying protocol(s) for </w:t>
      </w:r>
      <w:r w:rsidR="00F42BFF">
        <w:t>PIN-2, PIN-3, PIN-4, PIN-6, PIN-</w:t>
      </w:r>
      <w:proofErr w:type="gramStart"/>
      <w:r w:rsidR="00F42BFF">
        <w:t>7</w:t>
      </w:r>
      <w:proofErr w:type="gramEnd"/>
      <w:r w:rsidR="00F42BFF">
        <w:t xml:space="preserve"> and PIN-10 </w:t>
      </w:r>
      <w:r>
        <w:t>reference points in TS 24.583</w:t>
      </w:r>
      <w:r w:rsidR="007D54D0">
        <w:t>, and that</w:t>
      </w:r>
      <w:r w:rsidR="00F42BFF">
        <w:t xml:space="preserve"> CT3 is specifying protocol(s) for PIN-9 reference point in TS </w:t>
      </w:r>
      <w:r w:rsidR="00F42BFF" w:rsidRPr="00F42BFF">
        <w:t>29.583</w:t>
      </w:r>
      <w:r w:rsidR="007D54D0">
        <w:t>.</w:t>
      </w:r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705BC22F" w:rsidR="00382907" w:rsidRDefault="00382907" w:rsidP="00382907">
      <w:pPr>
        <w:ind w:left="720" w:hanging="720"/>
      </w:pPr>
      <w:r>
        <w:t>A</w:t>
      </w:r>
      <w:r w:rsidR="004532BE">
        <w:t>2</w:t>
      </w:r>
      <w:r>
        <w:t>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58153B49" w:rsidR="001E4788" w:rsidRDefault="001E4788" w:rsidP="007D54D0">
      <w:pPr>
        <w:ind w:left="720"/>
      </w:pPr>
      <w:r>
        <w:t>For non-security</w:t>
      </w:r>
      <w:r w:rsidR="00F10096">
        <w:t xml:space="preserve"> purposes</w:t>
      </w:r>
      <w:r>
        <w:t>, CT</w:t>
      </w:r>
      <w:r w:rsidR="007D54D0">
        <w:t>1</w:t>
      </w:r>
      <w:r>
        <w:t xml:space="preserve"> </w:t>
      </w:r>
      <w:r w:rsidR="007D54D0">
        <w:t xml:space="preserve">and CT3 have </w:t>
      </w:r>
      <w:r>
        <w:t>indicated in TS 2</w:t>
      </w:r>
      <w:r w:rsidR="004532BE">
        <w:t>4</w:t>
      </w:r>
      <w:r>
        <w:t xml:space="preserve">.583 </w:t>
      </w:r>
      <w:r w:rsidR="007D54D0">
        <w:t xml:space="preserve">and TS 29.583 respectively, </w:t>
      </w:r>
      <w:r>
        <w:t>that protocols are HTTP based.</w:t>
      </w:r>
    </w:p>
    <w:p w14:paraId="6E37DA66" w14:textId="77777777" w:rsidR="007D54D0" w:rsidRDefault="001E4788" w:rsidP="007D6D9D">
      <w:pPr>
        <w:ind w:left="720"/>
      </w:pPr>
      <w:r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1566E0E2" w14:textId="77777777" w:rsidR="00915BC1" w:rsidRDefault="00915BC1" w:rsidP="007D6D9D">
      <w:pPr>
        <w:ind w:left="720"/>
      </w:pPr>
    </w:p>
    <w:p w14:paraId="2A60C741" w14:textId="1997C9CF" w:rsidR="007D6D9D" w:rsidRPr="00534353" w:rsidRDefault="007D54D0" w:rsidP="006A0BB8">
      <w:r>
        <w:br w:type="page"/>
      </w:r>
      <w:r w:rsidR="006A0BB8">
        <w:lastRenderedPageBreak/>
        <w:t>The</w:t>
      </w:r>
      <w:r w:rsidR="00702D0D">
        <w:t xml:space="preserve"> security</w:t>
      </w:r>
      <w:r w:rsidR="006A0BB8">
        <w:t xml:space="preserve"> </w:t>
      </w:r>
      <w:r w:rsidR="001E4788">
        <w:t xml:space="preserve">requirements </w:t>
      </w:r>
      <w:r w:rsidR="006A0BB8">
        <w:t xml:space="preserve">defined in TS 23.542 </w:t>
      </w:r>
      <w:r w:rsidR="001E4788">
        <w:t>are provided</w:t>
      </w:r>
      <w:r w:rsidR="00700A74">
        <w:t xml:space="preserve"> below</w:t>
      </w:r>
      <w:r>
        <w:t xml:space="preserve"> for convenience</w:t>
      </w:r>
      <w:r w:rsidR="00010339">
        <w:t>:</w:t>
      </w:r>
    </w:p>
    <w:p w14:paraId="5DC8C035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982A8E9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2496F5EC" w14:textId="77777777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4E651B33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7D163C6" w14:textId="721249D8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6ED5A27" w14:textId="4017DC43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AA85EFC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7A5D37CE" w14:textId="3AD154CB" w:rsidR="00600F42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B009" w14:textId="77777777" w:rsidR="00EB71EB" w:rsidRDefault="00EB71EB">
      <w:pPr>
        <w:spacing w:after="0"/>
      </w:pPr>
      <w:r>
        <w:separator/>
      </w:r>
    </w:p>
  </w:endnote>
  <w:endnote w:type="continuationSeparator" w:id="0">
    <w:p w14:paraId="38CEB7A1" w14:textId="77777777" w:rsidR="00EB71EB" w:rsidRDefault="00EB7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63D8" w14:textId="77777777" w:rsidR="00EB71EB" w:rsidRDefault="00EB71EB">
      <w:pPr>
        <w:spacing w:after="0"/>
      </w:pPr>
      <w:r>
        <w:separator/>
      </w:r>
    </w:p>
  </w:footnote>
  <w:footnote w:type="continuationSeparator" w:id="0">
    <w:p w14:paraId="65C159E4" w14:textId="77777777" w:rsidR="00EB71EB" w:rsidRDefault="00EB7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339"/>
    <w:rsid w:val="00017F23"/>
    <w:rsid w:val="00046F08"/>
    <w:rsid w:val="00095BC2"/>
    <w:rsid w:val="000F6242"/>
    <w:rsid w:val="00174844"/>
    <w:rsid w:val="001E4788"/>
    <w:rsid w:val="002201E4"/>
    <w:rsid w:val="00250BEE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32BE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0BB8"/>
    <w:rsid w:val="006A3A35"/>
    <w:rsid w:val="006A687C"/>
    <w:rsid w:val="006E0D4F"/>
    <w:rsid w:val="006F2D99"/>
    <w:rsid w:val="00700A74"/>
    <w:rsid w:val="00702D0D"/>
    <w:rsid w:val="00726022"/>
    <w:rsid w:val="0073133D"/>
    <w:rsid w:val="00740C3C"/>
    <w:rsid w:val="007D54D0"/>
    <w:rsid w:val="007D6D9D"/>
    <w:rsid w:val="007F4F92"/>
    <w:rsid w:val="007F6F25"/>
    <w:rsid w:val="00832356"/>
    <w:rsid w:val="00832B2B"/>
    <w:rsid w:val="00862F0C"/>
    <w:rsid w:val="00872965"/>
    <w:rsid w:val="008858CD"/>
    <w:rsid w:val="008D772F"/>
    <w:rsid w:val="008E197E"/>
    <w:rsid w:val="00915BC1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4C48"/>
    <w:rsid w:val="00E92981"/>
    <w:rsid w:val="00EB71EB"/>
    <w:rsid w:val="00EC00AB"/>
    <w:rsid w:val="00EC0AE9"/>
    <w:rsid w:val="00ED48C3"/>
    <w:rsid w:val="00F03599"/>
    <w:rsid w:val="00F10096"/>
    <w:rsid w:val="00F33593"/>
    <w:rsid w:val="00F34B3C"/>
    <w:rsid w:val="00F4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009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EBF36-8D87-4996-A377-05B004CB2565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InterDigital_v1</cp:lastModifiedBy>
  <cp:revision>11</cp:revision>
  <cp:lastPrinted>2002-04-23T07:10:00Z</cp:lastPrinted>
  <dcterms:created xsi:type="dcterms:W3CDTF">2023-05-11T12:19:00Z</dcterms:created>
  <dcterms:modified xsi:type="dcterms:W3CDTF">2023-05-25T08:36:00Z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