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5D94759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S6-200xxx</w:t>
      </w:r>
    </w:p>
    <w:p w14:paraId="75406C71" w14:textId="79E8785C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bookmarkStart w:id="0" w:name="_GoBack"/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</w:t>
      </w:r>
      <w:bookmarkEnd w:id="0"/>
      <w:r w:rsidR="002F52C8">
        <w:rPr>
          <w:rFonts w:cs="Arial"/>
          <w:b/>
          <w:bCs/>
          <w:sz w:val="22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484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484F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484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484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22E49" w14:textId="77777777" w:rsidR="00484FED" w:rsidRDefault="00484FED">
      <w:r>
        <w:separator/>
      </w:r>
    </w:p>
  </w:endnote>
  <w:endnote w:type="continuationSeparator" w:id="0">
    <w:p w14:paraId="00D03B57" w14:textId="77777777" w:rsidR="00484FED" w:rsidRDefault="0048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5B54A" w14:textId="77777777" w:rsidR="00484FED" w:rsidRDefault="00484FED">
      <w:r>
        <w:separator/>
      </w:r>
    </w:p>
  </w:footnote>
  <w:footnote w:type="continuationSeparator" w:id="0">
    <w:p w14:paraId="5AE629EA" w14:textId="77777777" w:rsidR="00484FED" w:rsidRDefault="00484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F7C94-D7C5-4C07-AC1F-3295829D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2018-11-05T09:14:00Z</dcterms:created>
  <dcterms:modified xsi:type="dcterms:W3CDTF">2020-08-10T05:15:00Z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