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35pt;height:229.3pt" o:ole="">
            <v:imagedata r:id="rId9" o:title=""/>
          </v:shape>
          <o:OLEObject Type="Embed" ProgID="Visio.Drawing.15" ShapeID="_x0000_i1025" DrawAspect="Content" ObjectID="_1787993551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35pt;height:323.65pt" o:ole="">
            <v:imagedata r:id="rId11" o:title=""/>
          </v:shape>
          <o:OLEObject Type="Embed" ProgID="Word.Picture.8" ShapeID="_x0000_i1026" DrawAspect="Content" ObjectID="_1787993552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proofErr w:type="spellEnd"/>
      <w:r>
        <w:t xml:space="preserve"> and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</w:r>
      <w:proofErr w:type="spellStart"/>
      <w:r>
        <w:t>N</w:t>
      </w:r>
      <w:r w:rsidR="004D405A" w:rsidRPr="004D405A">
        <w:t>etworkSlice</w:t>
      </w:r>
      <w:proofErr w:type="spellEnd"/>
      <w:r w:rsidR="004D405A" w:rsidRPr="004D405A">
        <w:t xml:space="preserve">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is a logical object in the management system that represents a complex grouping of resources that may be in various states. At any time, the management system needs to know the state of an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7pt;height:265.65pt" o:ole="">
            <v:imagedata r:id="rId13" o:title=""/>
          </v:shape>
          <o:OLEObject Type="Embed" ProgID="Word.Document.8" ShapeID="_x0000_i1027" DrawAspect="Content" ObjectID="_1787993553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Pr="0041693A">
              <w:t xml:space="preserve">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proofErr w:type="spellStart"/>
            <w:r>
              <w:t>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</w:t>
            </w:r>
            <w:proofErr w:type="spellEnd"/>
            <w:r w:rsidR="004D405A" w:rsidRPr="004D405A">
              <w:t xml:space="preserve">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 w:rsidR="004D405A" w:rsidRPr="004D405A">
        <w:t xml:space="preserve">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is a logical object in the management system that represents a complex grouping of resources that may be in various states. At any time the management system needs to know the state of an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7pt;height:265.65pt" o:ole="">
            <v:imagedata r:id="rId15" o:title=""/>
          </v:shape>
          <o:OLEObject Type="Embed" ProgID="Word.Document.8" ShapeID="_x0000_i1028" DrawAspect="Content" ObjectID="_1787993554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</w:t>
      </w:r>
      <w:proofErr w:type="spellStart"/>
      <w:r>
        <w:t>N</w:t>
      </w:r>
      <w:r w:rsidR="004D405A" w:rsidRPr="004D405A">
        <w:t>NetworkSliceSubnet</w:t>
      </w:r>
      <w:proofErr w:type="spellEnd"/>
      <w:r w:rsidR="004D405A" w:rsidRPr="004D405A">
        <w:t xml:space="preserve"> </w:t>
      </w:r>
      <w:proofErr w:type="spellStart"/>
      <w:r w:rsidR="004D405A" w:rsidRPr="004D405A">
        <w:t>instance</w:t>
      </w:r>
      <w:r>
        <w:t>SSI</w:t>
      </w:r>
      <w:proofErr w:type="spellEnd"/>
      <w:r>
        <w:t xml:space="preserve">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CA66F6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proofErr w:type="spellStart"/>
      <w:r w:rsidRPr="007C1992">
        <w:rPr>
          <w:lang w:val="fr-FR"/>
        </w:rPr>
        <w:t>Void</w:t>
      </w:r>
      <w:bookmarkEnd w:id="37"/>
      <w:proofErr w:type="spellEnd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proofErr w:type="spellStart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  <w:proofErr w:type="spellEnd"/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proofErr w:type="spellStart"/>
      <w:r w:rsidRPr="00EF7973">
        <w:rPr>
          <w:lang w:val="fr-FR"/>
        </w:rPr>
        <w:t>Void</w:t>
      </w:r>
      <w:proofErr w:type="spellEnd"/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proofErr w:type="spellStart"/>
      <w:r w:rsidRPr="00EF7973">
        <w:rPr>
          <w:lang w:val="fr-FR"/>
        </w:rPr>
        <w:t>Void</w:t>
      </w:r>
      <w:bookmarkEnd w:id="52"/>
      <w:proofErr w:type="spellEnd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0550C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AC64F" w14:textId="77777777" w:rsidR="00AB1438" w:rsidRDefault="00AB1438">
      <w:r>
        <w:separator/>
      </w:r>
    </w:p>
  </w:endnote>
  <w:endnote w:type="continuationSeparator" w:id="0">
    <w:p w14:paraId="2791B731" w14:textId="77777777" w:rsidR="00AB1438" w:rsidRDefault="00AB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02F1D" w14:textId="77777777" w:rsidR="00AB1438" w:rsidRDefault="00AB1438">
      <w:r>
        <w:separator/>
      </w:r>
    </w:p>
  </w:footnote>
  <w:footnote w:type="continuationSeparator" w:id="0">
    <w:p w14:paraId="4E81913E" w14:textId="77777777" w:rsidR="00AB1438" w:rsidRDefault="00AB1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2D00AF8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8C25A6">
      <w:rPr>
        <w:rFonts w:ascii="Arial" w:hAnsi="Arial" w:cs="Arial"/>
        <w:b/>
        <w:sz w:val="18"/>
        <w:szCs w:val="18"/>
      </w:rPr>
      <w:t>9</w:t>
    </w:r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</w:t>
    </w:r>
    <w:r w:rsidR="008C25A6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kFAFOTrIw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0C7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25A6"/>
    <w:rsid w:val="008C384C"/>
    <w:rsid w:val="008D2C47"/>
    <w:rsid w:val="008D2E1D"/>
    <w:rsid w:val="008E332B"/>
    <w:rsid w:val="0090271F"/>
    <w:rsid w:val="00902E23"/>
    <w:rsid w:val="0090377D"/>
    <w:rsid w:val="009053FA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1438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18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28.541_CR1341R1_(Rel-17)_TEI16</cp:lastModifiedBy>
  <cp:revision>6</cp:revision>
  <cp:lastPrinted>2019-02-25T14:05:00Z</cp:lastPrinted>
  <dcterms:created xsi:type="dcterms:W3CDTF">2024-04-03T13:21:00Z</dcterms:created>
  <dcterms:modified xsi:type="dcterms:W3CDTF">2024-09-16T10:06:00Z</dcterms:modified>
</cp:coreProperties>
</file>