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5157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  <w:r>
        <w:rPr>
          <w:rFonts w:eastAsia="宋体" w:cs="Arial"/>
          <w:sz w:val="24"/>
          <w:szCs w:val="24"/>
          <w:lang w:eastAsia="en-GB"/>
        </w:rPr>
        <w:t xml:space="preserve">Maastricht, The Netherlands 19 - 23 </w:t>
      </w:r>
      <w:r>
        <w:rPr>
          <w:rFonts w:eastAsia="宋体" w:cs="Arial"/>
          <w:sz w:val="24"/>
          <w:szCs w:val="24"/>
          <w:lang w:eastAsia="zh-CN"/>
        </w:rPr>
        <w:t>August</w:t>
      </w:r>
      <w:r>
        <w:rPr>
          <w:rFonts w:eastAsia="宋体" w:cs="Arial"/>
          <w:sz w:val="24"/>
          <w:szCs w:val="24"/>
          <w:lang w:eastAsia="en-GB"/>
        </w:rPr>
        <w:t xml:space="preserve"> 2024</w:t>
      </w:r>
    </w:p>
    <w:p>
      <w:pPr>
        <w:pStyle w:val="62"/>
        <w:rPr>
          <w:sz w:val="22"/>
          <w:szCs w:val="22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Melbourne, Australia, 10 - 13 September 2024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4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  <w:lang w:val="fr-FR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Document for: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3119"/>
        </w:tabs>
        <w:rPr>
          <w:b/>
          <w:sz w:val="24"/>
          <w:lang w:val="fr-F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color w:val="000000"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Th</w:t>
      </w:r>
      <w:r>
        <w:rPr>
          <w:color w:val="000000"/>
          <w:sz w:val="24"/>
        </w:rPr>
        <w:t>is</w:t>
      </w:r>
      <w:r>
        <w:rPr>
          <w:rFonts w:hint="eastAsia"/>
          <w:color w:val="000000"/>
          <w:sz w:val="24"/>
        </w:rPr>
        <w:t xml:space="preserve"> technical report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 It</w:t>
      </w:r>
      <w:r>
        <w:rPr>
          <w:rFonts w:hint="eastAsia"/>
          <w:color w:val="000000"/>
          <w:sz w:val="24"/>
        </w:rPr>
        <w:t xml:space="preserve"> describes the terms and concepts of NDT. </w:t>
      </w:r>
      <w:r>
        <w:rPr>
          <w:color w:val="000000"/>
          <w:sz w:val="24"/>
        </w:rPr>
        <w:t>It</w:t>
      </w:r>
      <w:r>
        <w:rPr>
          <w:rFonts w:hint="eastAsia"/>
          <w:color w:val="000000"/>
          <w:sz w:val="24"/>
        </w:rPr>
        <w:t xml:space="preserve"> also identifie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and document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the use cases and corresponding potential requirements, possible solutions by using the NDT.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There are multiple valid and valuable use cases which may benefit from NDT. Solutions are proposed</w:t>
      </w:r>
      <w:bookmarkStart w:id="1" w:name="_GoBack"/>
      <w:bookmarkEnd w:id="1"/>
      <w:r>
        <w:rPr>
          <w:rFonts w:hint="eastAsia"/>
          <w:color w:val="000000"/>
          <w:sz w:val="24"/>
        </w:rPr>
        <w:t xml:space="preserve"> based on a new Management Service and associated network resource modelling. The following </w:t>
      </w:r>
      <w:r>
        <w:rPr>
          <w:rFonts w:hint="eastAsia" w:eastAsia="宋体"/>
          <w:color w:val="000000"/>
          <w:sz w:val="24"/>
          <w:lang w:val="en-US" w:eastAsia="zh-CN"/>
        </w:rPr>
        <w:t>are the</w:t>
      </w:r>
      <w:r>
        <w:rPr>
          <w:rFonts w:hint="eastAsia"/>
          <w:color w:val="000000"/>
          <w:sz w:val="24"/>
        </w:rPr>
        <w:t xml:space="preserve"> use cases discussed in this TR, categorized into three major groups.</w:t>
      </w:r>
    </w:p>
    <w:p>
      <w:pPr>
        <w:tabs>
          <w:tab w:val="left" w:pos="3119"/>
        </w:tabs>
        <w:ind w:left="720"/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1)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1: Generic capabilities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Nested NDTs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</w:t>
      </w:r>
      <w:r>
        <w:rPr>
          <w:rFonts w:hint="eastAsia"/>
          <w:color w:val="000000"/>
          <w:sz w:val="24"/>
        </w:rPr>
        <w:t xml:space="preserve">NDT support to network automation </w:t>
      </w:r>
      <w:r>
        <w:rPr>
          <w:rFonts w:hint="eastAsia" w:eastAsia="宋体"/>
          <w:color w:val="000000"/>
          <w:sz w:val="24"/>
          <w:lang w:val="en-US" w:eastAsia="zh-CN"/>
        </w:rPr>
        <w:t xml:space="preserve">and </w:t>
      </w:r>
      <w:r>
        <w:rPr>
          <w:rFonts w:hint="eastAsia"/>
          <w:color w:val="000000"/>
          <w:sz w:val="24"/>
        </w:rPr>
        <w:t>ML model training data generation</w:t>
      </w:r>
      <w:r>
        <w:rPr>
          <w:rFonts w:hint="eastAsia" w:eastAsia="宋体"/>
          <w:color w:val="000000"/>
          <w:sz w:val="24"/>
          <w:lang w:val="en-US" w:eastAsia="zh-CN"/>
        </w:rPr>
        <w:t>.</w:t>
      </w:r>
    </w:p>
    <w:p>
      <w:pPr>
        <w:tabs>
          <w:tab w:val="left" w:pos="3119"/>
        </w:tabs>
        <w:ind w:left="720"/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2)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2: Verification: checking a given policy, configuration, scenario, traffic condition, etc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RAN energy saving policy verification</w:t>
      </w:r>
      <w:r>
        <w:rPr>
          <w:rFonts w:hint="eastAsia" w:eastAsia="宋体"/>
          <w:color w:val="000000"/>
          <w:sz w:val="24"/>
          <w:lang w:val="en-US" w:eastAsia="zh-CN"/>
        </w:rPr>
        <w:t>, s</w:t>
      </w:r>
      <w:r>
        <w:rPr>
          <w:rFonts w:hint="eastAsia"/>
          <w:color w:val="000000"/>
          <w:sz w:val="24"/>
        </w:rPr>
        <w:t>ignalling storm configuration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</w:t>
      </w:r>
      <w:r>
        <w:rPr>
          <w:rFonts w:hint="eastAsia"/>
          <w:color w:val="000000"/>
          <w:sz w:val="24"/>
        </w:rPr>
        <w:t>mergency preparedness</w:t>
      </w:r>
      <w:r>
        <w:rPr>
          <w:rFonts w:hint="eastAsia" w:eastAsia="宋体"/>
          <w:color w:val="000000"/>
          <w:sz w:val="24"/>
          <w:lang w:val="en-US" w:eastAsia="zh-CN"/>
        </w:rPr>
        <w:t>, n</w:t>
      </w:r>
      <w:r>
        <w:rPr>
          <w:rFonts w:hint="eastAsia"/>
          <w:color w:val="000000"/>
          <w:sz w:val="24"/>
        </w:rPr>
        <w:t>etwork failure and risk prediction</w:t>
      </w:r>
      <w:r>
        <w:rPr>
          <w:rFonts w:hint="eastAsia" w:eastAsia="宋体"/>
          <w:color w:val="000000"/>
          <w:sz w:val="24"/>
          <w:lang w:val="en-US" w:eastAsia="zh-CN"/>
        </w:rPr>
        <w:t>, c</w:t>
      </w:r>
      <w:r>
        <w:rPr>
          <w:rFonts w:hint="eastAsia"/>
          <w:color w:val="000000"/>
          <w:sz w:val="24"/>
        </w:rPr>
        <w:t>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etc.</w:t>
      </w:r>
    </w:p>
    <w:p>
      <w:pPr>
        <w:tabs>
          <w:tab w:val="left" w:pos="3119"/>
        </w:tabs>
        <w:ind w:left="7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Scenario </w:t>
      </w:r>
      <w:r>
        <w:rPr>
          <w:color w:val="000000"/>
          <w:sz w:val="24"/>
        </w:rPr>
        <w:t xml:space="preserve">group </w:t>
      </w:r>
      <w:r>
        <w:rPr>
          <w:rFonts w:hint="eastAsia"/>
          <w:color w:val="000000"/>
          <w:sz w:val="24"/>
        </w:rPr>
        <w:t xml:space="preserve">3: </w:t>
      </w:r>
      <w:r>
        <w:rPr>
          <w:rFonts w:hint="eastAsia" w:eastAsia="宋体"/>
          <w:color w:val="000000"/>
          <w:sz w:val="24"/>
          <w:lang w:val="en-US" w:eastAsia="zh-CN"/>
        </w:rPr>
        <w:t>n</w:t>
      </w:r>
      <w:r>
        <w:rPr>
          <w:rFonts w:hint="eastAsia"/>
          <w:color w:val="000000"/>
          <w:sz w:val="24"/>
        </w:rPr>
        <w:t>etwork topology and traffic visualization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rFonts w:eastAsia="宋体"/>
          <w:b/>
          <w:sz w:val="24"/>
          <w:lang w:val="en-US" w:eastAsia="zh-CN"/>
        </w:rPr>
        <w:t>4</w:t>
      </w:r>
      <w:r>
        <w:rPr>
          <w:b/>
          <w:sz w:val="24"/>
        </w:rPr>
        <w:t>:</w:t>
      </w:r>
    </w:p>
    <w:p>
      <w:bookmarkStart w:id="0" w:name="_Hlk175733084"/>
      <w:r>
        <w:rPr>
          <w:sz w:val="24"/>
        </w:rPr>
        <w:t xml:space="preserve">This is the </w:t>
      </w:r>
      <w:bookmarkEnd w:id="0"/>
      <w:r>
        <w:rPr>
          <w:sz w:val="24"/>
        </w:rPr>
        <w:t>first presentation.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color w:val="000000"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273B"/>
    <w:rsid w:val="000453B4"/>
    <w:rsid w:val="0006494B"/>
    <w:rsid w:val="000711AA"/>
    <w:rsid w:val="000F7ECB"/>
    <w:rsid w:val="00103320"/>
    <w:rsid w:val="00106ABB"/>
    <w:rsid w:val="00167D2A"/>
    <w:rsid w:val="0017511D"/>
    <w:rsid w:val="001970B4"/>
    <w:rsid w:val="001D45C5"/>
    <w:rsid w:val="001D50C9"/>
    <w:rsid w:val="00201520"/>
    <w:rsid w:val="00222D66"/>
    <w:rsid w:val="002547B8"/>
    <w:rsid w:val="002A6CA6"/>
    <w:rsid w:val="002B09A1"/>
    <w:rsid w:val="002B220E"/>
    <w:rsid w:val="002D5A2F"/>
    <w:rsid w:val="002D6A80"/>
    <w:rsid w:val="002E7F4D"/>
    <w:rsid w:val="00333EA5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083"/>
    <w:rsid w:val="00A31676"/>
    <w:rsid w:val="00A55084"/>
    <w:rsid w:val="00A658AB"/>
    <w:rsid w:val="00A95044"/>
    <w:rsid w:val="00B03A93"/>
    <w:rsid w:val="00B439F6"/>
    <w:rsid w:val="00B769D5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93D24"/>
    <w:rsid w:val="00D9640C"/>
    <w:rsid w:val="00DC278D"/>
    <w:rsid w:val="00DD3EBC"/>
    <w:rsid w:val="00DD7AC2"/>
    <w:rsid w:val="00E07743"/>
    <w:rsid w:val="00E1741A"/>
    <w:rsid w:val="00E43079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8BB245F"/>
    <w:rsid w:val="08BE6C67"/>
    <w:rsid w:val="092E23DF"/>
    <w:rsid w:val="0CF672D1"/>
    <w:rsid w:val="0F255367"/>
    <w:rsid w:val="10B10371"/>
    <w:rsid w:val="115B4F87"/>
    <w:rsid w:val="18F91185"/>
    <w:rsid w:val="19E8688F"/>
    <w:rsid w:val="1AB062D8"/>
    <w:rsid w:val="1BC23B97"/>
    <w:rsid w:val="1D5774B0"/>
    <w:rsid w:val="1EA700D7"/>
    <w:rsid w:val="1EB26468"/>
    <w:rsid w:val="26981B61"/>
    <w:rsid w:val="2C4058A5"/>
    <w:rsid w:val="2CF72E55"/>
    <w:rsid w:val="2EA84D9A"/>
    <w:rsid w:val="302B4F16"/>
    <w:rsid w:val="33CE508C"/>
    <w:rsid w:val="349F7963"/>
    <w:rsid w:val="3543266F"/>
    <w:rsid w:val="3A6F486B"/>
    <w:rsid w:val="3C3876DA"/>
    <w:rsid w:val="3F6A6298"/>
    <w:rsid w:val="3FB556A8"/>
    <w:rsid w:val="415F764C"/>
    <w:rsid w:val="4281682A"/>
    <w:rsid w:val="43374CD4"/>
    <w:rsid w:val="43552086"/>
    <w:rsid w:val="43590CAA"/>
    <w:rsid w:val="442E77EA"/>
    <w:rsid w:val="45AF69E2"/>
    <w:rsid w:val="462A2AA8"/>
    <w:rsid w:val="48636ED0"/>
    <w:rsid w:val="49C37D91"/>
    <w:rsid w:val="49C43614"/>
    <w:rsid w:val="49EE3059"/>
    <w:rsid w:val="4CEA2B3C"/>
    <w:rsid w:val="4CF9013B"/>
    <w:rsid w:val="4D4322D1"/>
    <w:rsid w:val="4DB56D8D"/>
    <w:rsid w:val="4F573F3A"/>
    <w:rsid w:val="51583680"/>
    <w:rsid w:val="52E96395"/>
    <w:rsid w:val="53213F70"/>
    <w:rsid w:val="548A223D"/>
    <w:rsid w:val="5555648E"/>
    <w:rsid w:val="55B058A3"/>
    <w:rsid w:val="573E3DB0"/>
    <w:rsid w:val="58163A93"/>
    <w:rsid w:val="581F6921"/>
    <w:rsid w:val="58DD79E4"/>
    <w:rsid w:val="5A53303E"/>
    <w:rsid w:val="5B4A5B54"/>
    <w:rsid w:val="5C515082"/>
    <w:rsid w:val="5D915A0E"/>
    <w:rsid w:val="5EC06100"/>
    <w:rsid w:val="5ED94AAC"/>
    <w:rsid w:val="5F420C58"/>
    <w:rsid w:val="644F259F"/>
    <w:rsid w:val="6A6B1B24"/>
    <w:rsid w:val="6A790E3A"/>
    <w:rsid w:val="6BDF03A6"/>
    <w:rsid w:val="6C6454E2"/>
    <w:rsid w:val="6E083615"/>
    <w:rsid w:val="6ECD0DD4"/>
    <w:rsid w:val="6F403311"/>
    <w:rsid w:val="719B34F1"/>
    <w:rsid w:val="71A43E00"/>
    <w:rsid w:val="73CA6759"/>
    <w:rsid w:val="73FB3F54"/>
    <w:rsid w:val="7801636E"/>
    <w:rsid w:val="793876EF"/>
    <w:rsid w:val="7AA82DC9"/>
    <w:rsid w:val="7AF43248"/>
    <w:rsid w:val="7B812EBA"/>
    <w:rsid w:val="7CEC7123"/>
    <w:rsid w:val="7DF45DB4"/>
    <w:rsid w:val="7E3A5223"/>
    <w:rsid w:val="7F6E011A"/>
    <w:rsid w:val="7F787366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248</Words>
  <Characters>1547</Characters>
  <Lines>12</Lines>
  <Paragraphs>3</Paragraphs>
  <TotalTime>2</TotalTime>
  <ScaleCrop>false</ScaleCrop>
  <LinksUpToDate>false</LinksUpToDate>
  <CharactersWithSpaces>1792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2024-08-28T10:44:00Z</dcterms:created>
  <dc:creator>Maurice Pope</dc:creator>
  <dc:description>Template for presentation of Specifications to TSGs and WGs</dc:description>
  <cp:lastModifiedBy>yushuang-cmcc</cp:lastModifiedBy>
  <dcterms:modified xsi:type="dcterms:W3CDTF">2024-08-29T02:25:05Z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3AB6A5AE8593422E99AF70CF8E7CA3F9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</Properties>
</file>