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ADB37" w14:textId="76219F45" w:rsidR="007254B1" w:rsidRDefault="007254B1" w:rsidP="007254B1">
      <w:pPr>
        <w:pStyle w:val="LSHeader"/>
      </w:pPr>
      <w:r>
        <w:t>3GPP TSG SA WG5 Meeting #156</w:t>
      </w:r>
      <w:r>
        <w:tab/>
        <w:t>S5-243</w:t>
      </w:r>
      <w:r w:rsidR="00443524">
        <w:t>811</w:t>
      </w:r>
    </w:p>
    <w:p w14:paraId="7428BF78" w14:textId="77777777" w:rsidR="007254B1" w:rsidRDefault="007254B1" w:rsidP="007254B1">
      <w:pPr>
        <w:pStyle w:val="LSHeader"/>
        <w:pBdr>
          <w:bottom w:val="single" w:sz="6" w:space="1" w:color="auto"/>
        </w:pBdr>
      </w:pPr>
      <w:r>
        <w:t>Maastricht, Netherlands, 19 - 23 August, 2024</w:t>
      </w:r>
    </w:p>
    <w:p w14:paraId="29B4A361" w14:textId="77777777" w:rsidR="007254B1" w:rsidRDefault="007254B1" w:rsidP="007254B1">
      <w:pP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Pr="007254B1">
        <w:rPr>
          <w:rFonts w:ascii="Arial" w:hAnsi="Arial"/>
          <w:b/>
        </w:rPr>
        <w:t>JCA-IMT2020</w:t>
      </w:r>
    </w:p>
    <w:p w14:paraId="71788048" w14:textId="40829480" w:rsidR="007254B1" w:rsidRDefault="007254B1" w:rsidP="007254B1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Pr="007254B1">
        <w:rPr>
          <w:rFonts w:ascii="Arial" w:hAnsi="Arial"/>
          <w:b/>
        </w:rPr>
        <w:t>LS on Invitation to update the information in the IMT-2020 and beyond roadmap</w:t>
      </w:r>
    </w:p>
    <w:p w14:paraId="36DE306F" w14:textId="77777777" w:rsidR="007254B1" w:rsidRDefault="007254B1" w:rsidP="007254B1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</w:t>
      </w:r>
    </w:p>
    <w:p w14:paraId="04F4E9EB" w14:textId="77777777" w:rsidR="007254B1" w:rsidRDefault="007254B1" w:rsidP="007254B1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310969C1" w14:textId="77777777" w:rsidR="007254B1" w:rsidRDefault="007254B1" w:rsidP="004B404E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</w:p>
    <w:p w14:paraId="3B5DBC9D" w14:textId="6AE6BDBA" w:rsidR="004B404E" w:rsidRDefault="004B404E" w:rsidP="004B404E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#SP-104</w:t>
      </w:r>
      <w:r>
        <w:rPr>
          <w:rFonts w:ascii="Arial" w:hAnsi="Arial" w:cs="Arial"/>
          <w:b/>
        </w:rPr>
        <w:tab/>
        <w:t>SP-240531</w:t>
      </w:r>
    </w:p>
    <w:p w14:paraId="71D34180" w14:textId="77777777" w:rsidR="004B404E" w:rsidRDefault="004B404E" w:rsidP="004B404E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June 2024, Shanghai, China</w:t>
      </w:r>
    </w:p>
    <w:p w14:paraId="601CB268" w14:textId="229450DD" w:rsidR="004B404E" w:rsidRPr="004B404E" w:rsidRDefault="004B404E">
      <w:pPr>
        <w:rPr>
          <w:rFonts w:ascii="Arial" w:hAnsi="Arial" w:cs="Arial"/>
          <w:sz w:val="20"/>
        </w:rPr>
      </w:pPr>
    </w:p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56439493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17251E">
              <w:rPr>
                <w:lang w:val="en-US"/>
              </w:rPr>
              <w:t>LS15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768FC220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A7165E">
              <w:t>5 March 2024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33A40593" w:rsidR="00915BD7" w:rsidRPr="00C34D1F" w:rsidRDefault="0017251E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 JCA-IMT2020-O-032-R1</w:t>
            </w:r>
            <w:r w:rsidRPr="00A310BB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309431A5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404163ED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38D345B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61282E">
              <w:rPr>
                <w:b/>
                <w:bCs/>
                <w:lang w:eastAsia="ja-JP"/>
              </w:rPr>
              <w:t>5 March 2024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6796CEBC" w:rsidR="006D3446" w:rsidRPr="00145009" w:rsidRDefault="0061282E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4 Ju</w:t>
            </w:r>
            <w:r w:rsidR="00673DD6">
              <w:rPr>
                <w:b w:val="0"/>
                <w:bCs w:val="0"/>
                <w:lang w:eastAsia="ja-JP"/>
              </w:rPr>
              <w:t>l</w:t>
            </w:r>
            <w:r>
              <w:rPr>
                <w:b w:val="0"/>
                <w:bCs w:val="0"/>
                <w:lang w:eastAsia="ja-JP"/>
              </w:rPr>
              <w:t>y</w:t>
            </w:r>
            <w:r w:rsidR="00905197">
              <w:rPr>
                <w:b w:val="0"/>
                <w:bCs w:val="0"/>
                <w:lang w:eastAsia="ja-JP"/>
              </w:rPr>
              <w:t xml:space="preserve"> 202</w:t>
            </w:r>
            <w:r w:rsidR="00A04945">
              <w:rPr>
                <w:b w:val="0"/>
                <w:bCs w:val="0"/>
                <w:lang w:eastAsia="ja-JP"/>
              </w:rPr>
              <w:t>4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7E217D">
      <w:pPr>
        <w:ind w:left="-284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7E217D">
      <w:pPr>
        <w:ind w:left="-284"/>
        <w:rPr>
          <w:strike/>
          <w:lang w:eastAsia="ja-JP"/>
        </w:rPr>
      </w:pPr>
      <w:r>
        <w:rPr>
          <w:lang w:eastAsia="ja-JP"/>
        </w:rPr>
        <w:lastRenderedPageBreak/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7E217D">
      <w:pPr>
        <w:ind w:left="-284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7E217D">
      <w:pPr>
        <w:ind w:left="-284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77777777" w:rsidR="005C22F7" w:rsidRDefault="0096428B" w:rsidP="007E217D">
      <w:pPr>
        <w:ind w:left="-284"/>
        <w:rPr>
          <w:lang w:eastAsia="ja-JP"/>
        </w:rPr>
      </w:pPr>
      <w:r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7E217D">
      <w:pPr>
        <w:ind w:left="-284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6BD0307E" w:rsidR="00F42AB1" w:rsidRDefault="006D3446" w:rsidP="007E217D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673DD6">
        <w:rPr>
          <w:lang w:eastAsia="ja-JP"/>
        </w:rPr>
        <w:t>on 22 July 2024, 13:00- 14:30</w:t>
      </w:r>
      <w:r w:rsidR="003C08AE">
        <w:rPr>
          <w:lang w:eastAsia="ja-JP"/>
        </w:rPr>
        <w:t>,</w:t>
      </w:r>
      <w:r w:rsidR="00673DD6">
        <w:rPr>
          <w:lang w:eastAsia="ja-JP"/>
        </w:rPr>
        <w:t xml:space="preserve"> </w:t>
      </w:r>
      <w:r w:rsidR="00D6606D">
        <w:rPr>
          <w:lang w:eastAsia="ja-JP"/>
        </w:rPr>
        <w:t>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</w:t>
      </w:r>
      <w:r w:rsidR="0097535F">
        <w:rPr>
          <w:lang w:eastAsia="ja-JP"/>
        </w:rPr>
        <w:t xml:space="preserve">meeting (15 – 26 July 2024) </w:t>
      </w:r>
      <w:r w:rsidR="00D42DDE">
        <w:rPr>
          <w:lang w:eastAsia="ja-JP"/>
        </w:rPr>
        <w:t>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863C3F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863C3F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107B" w14:textId="77777777" w:rsidR="00296B6B" w:rsidRDefault="00296B6B" w:rsidP="009F5CAB">
      <w:r>
        <w:separator/>
      </w:r>
    </w:p>
  </w:endnote>
  <w:endnote w:type="continuationSeparator" w:id="0">
    <w:p w14:paraId="3F2603CD" w14:textId="77777777" w:rsidR="00296B6B" w:rsidRDefault="00296B6B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F694" w14:textId="77777777" w:rsidR="00296B6B" w:rsidRDefault="00296B6B" w:rsidP="009F5CAB">
      <w:r>
        <w:separator/>
      </w:r>
    </w:p>
  </w:footnote>
  <w:footnote w:type="continuationSeparator" w:id="0">
    <w:p w14:paraId="779E10E5" w14:textId="77777777" w:rsidR="00296B6B" w:rsidRDefault="00296B6B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2BB97AA4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17251E">
      <w:rPr>
        <w:lang w:val="de-DE"/>
      </w:rPr>
      <w:t>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e1tLA0MTa3tLS0MLBQ0lEKTi0uzszPAykwqgUA0ktXHCwAAAA="/>
  </w:docVars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A581B"/>
    <w:rsid w:val="000C117F"/>
    <w:rsid w:val="000D45EE"/>
    <w:rsid w:val="000E7834"/>
    <w:rsid w:val="0010596B"/>
    <w:rsid w:val="00112A64"/>
    <w:rsid w:val="00132957"/>
    <w:rsid w:val="00146BD0"/>
    <w:rsid w:val="00153715"/>
    <w:rsid w:val="00165ABE"/>
    <w:rsid w:val="0017251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96B6B"/>
    <w:rsid w:val="002B365D"/>
    <w:rsid w:val="002B3C1C"/>
    <w:rsid w:val="002B49DF"/>
    <w:rsid w:val="002D0C98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C08AE"/>
    <w:rsid w:val="003C284F"/>
    <w:rsid w:val="003E1ADC"/>
    <w:rsid w:val="00415794"/>
    <w:rsid w:val="00415CA3"/>
    <w:rsid w:val="00421C5B"/>
    <w:rsid w:val="0042571D"/>
    <w:rsid w:val="00443524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404E"/>
    <w:rsid w:val="004B6538"/>
    <w:rsid w:val="004B756C"/>
    <w:rsid w:val="004B7EC7"/>
    <w:rsid w:val="004D0C18"/>
    <w:rsid w:val="004D3A4A"/>
    <w:rsid w:val="004E5170"/>
    <w:rsid w:val="00502160"/>
    <w:rsid w:val="005054F4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66"/>
    <w:rsid w:val="005F4062"/>
    <w:rsid w:val="005F4567"/>
    <w:rsid w:val="00601F56"/>
    <w:rsid w:val="0061282E"/>
    <w:rsid w:val="00612EEF"/>
    <w:rsid w:val="00625140"/>
    <w:rsid w:val="006330D9"/>
    <w:rsid w:val="0063535F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254B1"/>
    <w:rsid w:val="00732688"/>
    <w:rsid w:val="00735900"/>
    <w:rsid w:val="00751645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E217D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63C3F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7535F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04945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278B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  <w:style w:type="paragraph" w:customStyle="1" w:styleId="LSHeader">
    <w:name w:val="LSHeader"/>
    <w:rsid w:val="007254B1"/>
    <w:pPr>
      <w:tabs>
        <w:tab w:val="right" w:pos="9781"/>
      </w:tabs>
    </w:pPr>
    <w:rPr>
      <w:rFonts w:ascii="Arial" w:eastAsia="DengXia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4035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MCC</cp:lastModifiedBy>
  <cp:revision>5</cp:revision>
  <cp:lastPrinted>2017-07-10T07:48:00Z</cp:lastPrinted>
  <dcterms:created xsi:type="dcterms:W3CDTF">2024-05-22T07:20:00Z</dcterms:created>
  <dcterms:modified xsi:type="dcterms:W3CDTF">2024-08-08T14:32:00Z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