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735372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pt;height:208.8pt" o:ole="">
            <v:imagedata r:id="rId9" o:title=""/>
          </v:shape>
          <o:OLEObject Type="Embed" ProgID="Word.Document.12" ShapeID="_x0000_i1025" DrawAspect="Content" ObjectID="_1773663780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1pt;height:248.4pt" o:ole="">
            <v:imagedata r:id="rId11" o:title=""/>
          </v:shape>
          <o:OLEObject Type="Embed" ProgID="Word.Document.8" ShapeID="_x0000_i1026" DrawAspect="Content" ObjectID="_1773663781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2F1678" w:rsidRDefault="005E5B5B" w:rsidP="005E5B5B">
      <w:pPr>
        <w:pStyle w:val="Heading8"/>
        <w:rPr>
          <w:lang w:val="fr-FR"/>
        </w:rPr>
      </w:pPr>
      <w:r w:rsidRPr="003F2EBF">
        <w:rPr>
          <w:lang w:val="fr-FR"/>
        </w:rPr>
        <w:br w:type="page"/>
      </w:r>
      <w:r w:rsidRPr="002F1678">
        <w:rPr>
          <w:lang w:val="fr-FR"/>
        </w:rPr>
        <w:t>Annex N (normative):</w:t>
      </w:r>
      <w:r w:rsidRPr="002F1678">
        <w:rPr>
          <w:lang w:val="fr-FR"/>
        </w:rPr>
        <w:br/>
      </w:r>
      <w:r w:rsidR="00447D0A" w:rsidRPr="002F1678">
        <w:rPr>
          <w:lang w:val="fr-FR"/>
        </w:rPr>
        <w:t>Void</w:t>
      </w:r>
    </w:p>
    <w:p w14:paraId="5DD05AED" w14:textId="4941C19A" w:rsidR="00E716D1" w:rsidRPr="002F1678" w:rsidRDefault="00E716D1">
      <w:pPr>
        <w:spacing w:after="0"/>
        <w:rPr>
          <w:lang w:val="fr-FR"/>
        </w:rPr>
      </w:pPr>
      <w:r w:rsidRPr="002F1678">
        <w:rPr>
          <w:lang w:val="fr-FR"/>
        </w:rPr>
        <w:br w:type="page"/>
      </w:r>
    </w:p>
    <w:p w14:paraId="6DE11F82" w14:textId="16AE9C44" w:rsidR="00E716D1" w:rsidRPr="002F1678" w:rsidRDefault="00E716D1" w:rsidP="00E716D1">
      <w:pPr>
        <w:pStyle w:val="Heading8"/>
        <w:rPr>
          <w:lang w:val="fr-FR"/>
        </w:rPr>
      </w:pPr>
      <w:r w:rsidRPr="002F1678">
        <w:rPr>
          <w:lang w:val="fr-FR"/>
        </w:rPr>
        <w:t xml:space="preserve">Annex </w:t>
      </w:r>
      <w:r w:rsidR="00814D51" w:rsidRPr="002F1678">
        <w:rPr>
          <w:lang w:val="fr-FR"/>
        </w:rPr>
        <w:t>O</w:t>
      </w:r>
      <w:r w:rsidRPr="002F1678">
        <w:rPr>
          <w:lang w:val="fr-FR"/>
        </w:rPr>
        <w:t xml:space="preserve"> (informative):</w:t>
      </w:r>
      <w:r w:rsidR="00814D51" w:rsidRPr="002F1678">
        <w:rPr>
          <w:lang w:val="fr-FR"/>
        </w:rPr>
        <w:t xml:space="preserve"> </w:t>
      </w:r>
      <w:r w:rsidR="00814D51" w:rsidRPr="002F1678">
        <w:rPr>
          <w:lang w:val="fr-FR"/>
        </w:rPr>
        <w:br/>
      </w:r>
      <w:r w:rsidRPr="002F1678">
        <w:rPr>
          <w:lang w:val="fr-FR"/>
        </w:rPr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3C7C9F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3FF4D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13D2245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71A29FF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34FC567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2CE3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2AC62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39F1E8F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5DA023B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20A11E7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702F016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7E3DD3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DF14F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0310D" w14:textId="77777777" w:rsidR="00031B3E" w:rsidRDefault="00031B3E">
      <w:r>
        <w:separator/>
      </w:r>
    </w:p>
  </w:endnote>
  <w:endnote w:type="continuationSeparator" w:id="0">
    <w:p w14:paraId="472BA1E5" w14:textId="77777777" w:rsidR="00031B3E" w:rsidRDefault="0003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3739" w14:textId="77777777" w:rsidR="00DF14FA" w:rsidRDefault="00DF1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69F70" w14:textId="77777777" w:rsidR="00DF14FA" w:rsidRDefault="00DF1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2C1D4" w14:textId="77777777" w:rsidR="00031B3E" w:rsidRDefault="00031B3E">
      <w:r>
        <w:separator/>
      </w:r>
    </w:p>
  </w:footnote>
  <w:footnote w:type="continuationSeparator" w:id="0">
    <w:p w14:paraId="5B23EF75" w14:textId="77777777" w:rsidR="00031B3E" w:rsidRDefault="00031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7200" w14:textId="77777777" w:rsidR="00DF14FA" w:rsidRDefault="00DF1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67430B8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C32E54"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C32E54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7A170" w14:textId="77777777" w:rsidR="00DF14FA" w:rsidRDefault="00DF1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gFALlPk8M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B64"/>
    <w:rsid w:val="00A96F2A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13160</Words>
  <Characters>75016</Characters>
  <Application>Microsoft Office Word</Application>
  <DocSecurity>0</DocSecurity>
  <Lines>625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CR1172</cp:lastModifiedBy>
  <cp:revision>2</cp:revision>
  <cp:lastPrinted>2019-02-25T14:05:00Z</cp:lastPrinted>
  <dcterms:created xsi:type="dcterms:W3CDTF">2024-04-03T13:22:00Z</dcterms:created>
  <dcterms:modified xsi:type="dcterms:W3CDTF">2024-04-03T13:22:00Z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