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39BCADB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r w:rsidR="002C755E">
              <w:t>4</w:t>
            </w:r>
            <w:r w:rsidR="00B6683E">
              <w:t>.0</w:t>
            </w:r>
            <w:bookmarkEnd w:id="3"/>
            <w:r w:rsidRPr="004D3578">
              <w:t xml:space="preserve"> </w:t>
            </w:r>
            <w:r w:rsidRPr="00133525">
              <w:rPr>
                <w:sz w:val="32"/>
              </w:rPr>
              <w:t>(</w:t>
            </w:r>
            <w:bookmarkStart w:id="4" w:name="issueDate"/>
            <w:r w:rsidR="00B6683E">
              <w:rPr>
                <w:sz w:val="32"/>
              </w:rPr>
              <w:t>2021-</w:t>
            </w:r>
            <w:r w:rsidR="003C115E">
              <w:rPr>
                <w:sz w:val="32"/>
              </w:rPr>
              <w:t>1</w:t>
            </w:r>
            <w:r w:rsidR="002C755E">
              <w:rPr>
                <w:sz w:val="32"/>
              </w:rPr>
              <w:t>1</w:t>
            </w:r>
            <w:bookmarkEnd w:id="4"/>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8"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2FC0ABF5" w14:textId="5C5EA75A" w:rsidR="00BE2D6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BE2D6C">
        <w:t>Foreword</w:t>
      </w:r>
      <w:r w:rsidR="00BE2D6C">
        <w:tab/>
      </w:r>
      <w:r w:rsidR="00BE2D6C">
        <w:fldChar w:fldCharType="begin"/>
      </w:r>
      <w:r w:rsidR="00BE2D6C">
        <w:instrText xml:space="preserve"> PAGEREF _Toc88560497 \h </w:instrText>
      </w:r>
      <w:r w:rsidR="00BE2D6C">
        <w:fldChar w:fldCharType="separate"/>
      </w:r>
      <w:r w:rsidR="00BE2D6C">
        <w:t>4</w:t>
      </w:r>
      <w:r w:rsidR="00BE2D6C">
        <w:fldChar w:fldCharType="end"/>
      </w:r>
    </w:p>
    <w:p w14:paraId="0D91AC66" w14:textId="1BCAF6AC" w:rsidR="00BE2D6C" w:rsidRDefault="00BE2D6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_Toc88560498 \h </w:instrText>
      </w:r>
      <w:r>
        <w:fldChar w:fldCharType="separate"/>
      </w:r>
      <w:r>
        <w:t>5</w:t>
      </w:r>
      <w:r>
        <w:fldChar w:fldCharType="end"/>
      </w:r>
    </w:p>
    <w:p w14:paraId="288F8917" w14:textId="6BCD5F12" w:rsidR="00BE2D6C" w:rsidRDefault="00BE2D6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_Toc88560499 \h </w:instrText>
      </w:r>
      <w:r>
        <w:fldChar w:fldCharType="separate"/>
      </w:r>
      <w:r>
        <w:t>6</w:t>
      </w:r>
      <w:r>
        <w:fldChar w:fldCharType="end"/>
      </w:r>
    </w:p>
    <w:p w14:paraId="258B0E80" w14:textId="45CE341B" w:rsidR="00BE2D6C" w:rsidRDefault="00BE2D6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_Toc88560500 \h </w:instrText>
      </w:r>
      <w:r>
        <w:fldChar w:fldCharType="separate"/>
      </w:r>
      <w:r>
        <w:t>6</w:t>
      </w:r>
      <w:r>
        <w:fldChar w:fldCharType="end"/>
      </w:r>
    </w:p>
    <w:p w14:paraId="62B8017D" w14:textId="7E7BAD1A" w:rsidR="00BE2D6C" w:rsidRDefault="00BE2D6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_Toc88560501 \h </w:instrText>
      </w:r>
      <w:r>
        <w:fldChar w:fldCharType="separate"/>
      </w:r>
      <w:r>
        <w:t>6</w:t>
      </w:r>
      <w:r>
        <w:fldChar w:fldCharType="end"/>
      </w:r>
    </w:p>
    <w:p w14:paraId="481E1311" w14:textId="5E9F0071" w:rsidR="00BE2D6C" w:rsidRDefault="00BE2D6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_Toc88560502 \h </w:instrText>
      </w:r>
      <w:r>
        <w:fldChar w:fldCharType="separate"/>
      </w:r>
      <w:r>
        <w:t>6</w:t>
      </w:r>
      <w:r>
        <w:fldChar w:fldCharType="end"/>
      </w:r>
    </w:p>
    <w:p w14:paraId="44CE5A47" w14:textId="0AB1824C" w:rsidR="00BE2D6C" w:rsidRDefault="00BE2D6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_Toc88560503 \h </w:instrText>
      </w:r>
      <w:r>
        <w:fldChar w:fldCharType="separate"/>
      </w:r>
      <w:r>
        <w:t>6</w:t>
      </w:r>
      <w:r>
        <w:fldChar w:fldCharType="end"/>
      </w:r>
    </w:p>
    <w:p w14:paraId="3B6A2D3C" w14:textId="7B2BA023" w:rsidR="00BE2D6C" w:rsidRDefault="00BE2D6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_Toc88560504 \h </w:instrText>
      </w:r>
      <w:r>
        <w:fldChar w:fldCharType="separate"/>
      </w:r>
      <w:r>
        <w:t>6</w:t>
      </w:r>
      <w:r>
        <w:fldChar w:fldCharType="end"/>
      </w:r>
    </w:p>
    <w:p w14:paraId="73562FA9" w14:textId="14349C23" w:rsidR="00BE2D6C" w:rsidRDefault="00BE2D6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_Toc88560505 \h </w:instrText>
      </w:r>
      <w:r>
        <w:fldChar w:fldCharType="separate"/>
      </w:r>
      <w:r>
        <w:t>7</w:t>
      </w:r>
      <w:r>
        <w:fldChar w:fldCharType="end"/>
      </w:r>
    </w:p>
    <w:p w14:paraId="4C6F5091" w14:textId="14FDB67A" w:rsidR="00BE2D6C" w:rsidRDefault="00BE2D6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Plug and Connect Concept</w:t>
      </w:r>
      <w:r>
        <w:tab/>
      </w:r>
      <w:r>
        <w:fldChar w:fldCharType="begin"/>
      </w:r>
      <w:r>
        <w:instrText xml:space="preserve"> PAGEREF _Toc88560506 \h </w:instrText>
      </w:r>
      <w:r>
        <w:fldChar w:fldCharType="separate"/>
      </w:r>
      <w:r>
        <w:t>7</w:t>
      </w:r>
      <w:r>
        <w:fldChar w:fldCharType="end"/>
      </w:r>
    </w:p>
    <w:p w14:paraId="6572B359" w14:textId="49C935A2" w:rsidR="00BE2D6C" w:rsidRDefault="00BE2D6C">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_Toc88560507 \h </w:instrText>
      </w:r>
      <w:r>
        <w:fldChar w:fldCharType="separate"/>
      </w:r>
      <w:r>
        <w:t>7</w:t>
      </w:r>
      <w:r>
        <w:fldChar w:fldCharType="end"/>
      </w:r>
    </w:p>
    <w:p w14:paraId="7C575404" w14:textId="63273AAF" w:rsidR="00BE2D6C" w:rsidRDefault="00BE2D6C">
      <w:pPr>
        <w:pStyle w:val="TOC3"/>
        <w:rPr>
          <w:rFonts w:asciiTheme="minorHAnsi" w:eastAsiaTheme="minorEastAsia" w:hAnsiTheme="minorHAnsi" w:cstheme="minorBidi"/>
          <w:sz w:val="22"/>
          <w:szCs w:val="22"/>
          <w:lang w:val="en-US" w:eastAsia="zh-CN"/>
        </w:rPr>
      </w:pPr>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_Toc88560508 \h </w:instrText>
      </w:r>
      <w:r>
        <w:fldChar w:fldCharType="separate"/>
      </w:r>
      <w:r>
        <w:t>7</w:t>
      </w:r>
      <w:r>
        <w:fldChar w:fldCharType="end"/>
      </w:r>
    </w:p>
    <w:p w14:paraId="3D3F12DE" w14:textId="05838C52" w:rsidR="00BE2D6C" w:rsidRDefault="00BE2D6C">
      <w:pPr>
        <w:pStyle w:val="TOC4"/>
        <w:rPr>
          <w:rFonts w:asciiTheme="minorHAnsi" w:eastAsiaTheme="minorEastAsia" w:hAnsiTheme="minorHAnsi" w:cstheme="minorBidi"/>
          <w:sz w:val="22"/>
          <w:szCs w:val="22"/>
          <w:lang w:val="en-US" w:eastAsia="zh-CN"/>
        </w:rPr>
      </w:pPr>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_Toc88560509 \h </w:instrText>
      </w:r>
      <w:r>
        <w:fldChar w:fldCharType="separate"/>
      </w:r>
      <w:r>
        <w:t>7</w:t>
      </w:r>
      <w:r>
        <w:fldChar w:fldCharType="end"/>
      </w:r>
    </w:p>
    <w:p w14:paraId="37C39A67" w14:textId="4D563330" w:rsidR="00BE2D6C" w:rsidRDefault="00BE2D6C">
      <w:pPr>
        <w:pStyle w:val="TOC4"/>
        <w:rPr>
          <w:rFonts w:asciiTheme="minorHAnsi" w:eastAsiaTheme="minorEastAsia" w:hAnsiTheme="minorHAnsi" w:cstheme="minorBidi"/>
          <w:sz w:val="22"/>
          <w:szCs w:val="22"/>
          <w:lang w:val="en-US" w:eastAsia="zh-CN"/>
        </w:rPr>
      </w:pPr>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_Toc88560510 \h </w:instrText>
      </w:r>
      <w:r>
        <w:fldChar w:fldCharType="separate"/>
      </w:r>
      <w:r>
        <w:t>8</w:t>
      </w:r>
      <w:r>
        <w:fldChar w:fldCharType="end"/>
      </w:r>
    </w:p>
    <w:p w14:paraId="66072D65" w14:textId="3CE40055" w:rsidR="00BE2D6C" w:rsidRDefault="00BE2D6C">
      <w:pPr>
        <w:pStyle w:val="TOC3"/>
        <w:rPr>
          <w:rFonts w:asciiTheme="minorHAnsi" w:eastAsiaTheme="minorEastAsia" w:hAnsiTheme="minorHAnsi" w:cstheme="minorBidi"/>
          <w:sz w:val="22"/>
          <w:szCs w:val="22"/>
          <w:lang w:val="en-US" w:eastAsia="zh-CN"/>
        </w:rPr>
      </w:pPr>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_Toc88560511 \h </w:instrText>
      </w:r>
      <w:r>
        <w:fldChar w:fldCharType="separate"/>
      </w:r>
      <w:r>
        <w:t>8</w:t>
      </w:r>
      <w:r>
        <w:fldChar w:fldCharType="end"/>
      </w:r>
    </w:p>
    <w:p w14:paraId="3C655C93" w14:textId="7CF076C0" w:rsidR="00BE2D6C" w:rsidRDefault="00BE2D6C">
      <w:pPr>
        <w:pStyle w:val="TOC4"/>
        <w:rPr>
          <w:rFonts w:asciiTheme="minorHAnsi" w:eastAsiaTheme="minorEastAsia" w:hAnsiTheme="minorHAnsi" w:cstheme="minorBidi"/>
          <w:sz w:val="22"/>
          <w:szCs w:val="22"/>
          <w:lang w:val="en-US" w:eastAsia="zh-CN"/>
        </w:rPr>
      </w:pPr>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_Toc88560512 \h </w:instrText>
      </w:r>
      <w:r>
        <w:fldChar w:fldCharType="separate"/>
      </w:r>
      <w:r>
        <w:t>8</w:t>
      </w:r>
      <w:r>
        <w:fldChar w:fldCharType="end"/>
      </w:r>
    </w:p>
    <w:p w14:paraId="179D47ED" w14:textId="069E2F64" w:rsidR="00BE2D6C" w:rsidRDefault="00BE2D6C">
      <w:pPr>
        <w:pStyle w:val="TOC4"/>
        <w:rPr>
          <w:rFonts w:asciiTheme="minorHAnsi" w:eastAsiaTheme="minorEastAsia" w:hAnsiTheme="minorHAnsi" w:cstheme="minorBidi"/>
          <w:sz w:val="22"/>
          <w:szCs w:val="22"/>
          <w:lang w:val="en-US" w:eastAsia="zh-CN"/>
        </w:rPr>
      </w:pPr>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_Toc88560513 \h </w:instrText>
      </w:r>
      <w:r>
        <w:fldChar w:fldCharType="separate"/>
      </w:r>
      <w:r>
        <w:t>9</w:t>
      </w:r>
      <w:r>
        <w:fldChar w:fldCharType="end"/>
      </w:r>
    </w:p>
    <w:p w14:paraId="07DCFE62" w14:textId="469D2DE5" w:rsidR="00BE2D6C" w:rsidRDefault="00BE2D6C">
      <w:pPr>
        <w:pStyle w:val="TOC4"/>
        <w:rPr>
          <w:rFonts w:asciiTheme="minorHAnsi" w:eastAsiaTheme="minorEastAsia" w:hAnsiTheme="minorHAnsi" w:cstheme="minorBidi"/>
          <w:sz w:val="22"/>
          <w:szCs w:val="22"/>
          <w:lang w:val="en-US" w:eastAsia="zh-CN"/>
        </w:rPr>
      </w:pPr>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_Toc88560514 \h </w:instrText>
      </w:r>
      <w:r>
        <w:fldChar w:fldCharType="separate"/>
      </w:r>
      <w:r>
        <w:t>9</w:t>
      </w:r>
      <w:r>
        <w:fldChar w:fldCharType="end"/>
      </w:r>
    </w:p>
    <w:p w14:paraId="44179A51" w14:textId="31C3BE86" w:rsidR="00BE2D6C" w:rsidRDefault="00BE2D6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_Toc88560515 \h </w:instrText>
      </w:r>
      <w:r>
        <w:fldChar w:fldCharType="separate"/>
      </w:r>
      <w:r>
        <w:t>9</w:t>
      </w:r>
      <w:r>
        <w:fldChar w:fldCharType="end"/>
      </w:r>
    </w:p>
    <w:p w14:paraId="5887EF6A" w14:textId="78AA2A0A" w:rsidR="00BE2D6C" w:rsidRDefault="00BE2D6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Business Requirements for Plug and Connect</w:t>
      </w:r>
      <w:r>
        <w:tab/>
      </w:r>
      <w:r>
        <w:fldChar w:fldCharType="begin"/>
      </w:r>
      <w:r>
        <w:instrText xml:space="preserve"> PAGEREF _Toc88560516 \h </w:instrText>
      </w:r>
      <w:r>
        <w:fldChar w:fldCharType="separate"/>
      </w:r>
      <w:r>
        <w:t>9</w:t>
      </w:r>
      <w:r>
        <w:fldChar w:fldCharType="end"/>
      </w:r>
    </w:p>
    <w:p w14:paraId="71F8951D" w14:textId="70605D9A" w:rsidR="00BE2D6C" w:rsidRDefault="00BE2D6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_Toc88560517 \h </w:instrText>
      </w:r>
      <w:r>
        <w:fldChar w:fldCharType="separate"/>
      </w:r>
      <w:r>
        <w:t>10</w:t>
      </w:r>
      <w:r>
        <w:fldChar w:fldCharType="end"/>
      </w:r>
    </w:p>
    <w:p w14:paraId="687D710B" w14:textId="4963610D" w:rsidR="00BE2D6C" w:rsidRDefault="00BE2D6C">
      <w:pPr>
        <w:pStyle w:val="TOC2"/>
        <w:rPr>
          <w:rFonts w:asciiTheme="minorHAnsi" w:eastAsiaTheme="minorEastAsia" w:hAnsiTheme="minorHAnsi" w:cstheme="minorBidi"/>
          <w:sz w:val="22"/>
          <w:szCs w:val="22"/>
          <w:lang w:val="en-US" w:eastAsia="zh-CN"/>
        </w:rPr>
      </w:pPr>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_Toc88560518 \h </w:instrText>
      </w:r>
      <w:r>
        <w:fldChar w:fldCharType="separate"/>
      </w:r>
      <w:r>
        <w:t>10</w:t>
      </w:r>
      <w:r>
        <w:fldChar w:fldCharType="end"/>
      </w:r>
    </w:p>
    <w:p w14:paraId="2F66A869" w14:textId="0024D343" w:rsidR="00BE2D6C" w:rsidRDefault="00BE2D6C">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Use case Plug and Connect</w:t>
      </w:r>
      <w:r>
        <w:tab/>
      </w:r>
      <w:r>
        <w:fldChar w:fldCharType="begin"/>
      </w:r>
      <w:r>
        <w:instrText xml:space="preserve"> PAGEREF _Toc88560519 \h </w:instrText>
      </w:r>
      <w:r>
        <w:fldChar w:fldCharType="separate"/>
      </w:r>
      <w:r>
        <w:t>10</w:t>
      </w:r>
      <w:r>
        <w:fldChar w:fldCharType="end"/>
      </w:r>
    </w:p>
    <w:p w14:paraId="10578FD3" w14:textId="1A4DC282" w:rsidR="00BE2D6C" w:rsidRDefault="00BE2D6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_Toc88560520 \h </w:instrText>
      </w:r>
      <w:r>
        <w:fldChar w:fldCharType="separate"/>
      </w:r>
      <w:r>
        <w:t>12</w:t>
      </w:r>
      <w:r>
        <w:fldChar w:fldCharType="end"/>
      </w:r>
    </w:p>
    <w:p w14:paraId="0A3556AA" w14:textId="2459E04C" w:rsidR="00BE2D6C" w:rsidRDefault="00BE2D6C">
      <w:pPr>
        <w:pStyle w:val="TOC3"/>
        <w:rPr>
          <w:rFonts w:asciiTheme="minorHAnsi" w:eastAsiaTheme="minorEastAsia" w:hAnsiTheme="minorHAnsi" w:cstheme="minorBidi"/>
          <w:sz w:val="22"/>
          <w:szCs w:val="22"/>
          <w:lang w:val="en-US" w:eastAsia="zh-CN"/>
        </w:rPr>
      </w:pPr>
      <w:r w:rsidRPr="00800EEA">
        <w:rPr>
          <w:lang w:val="en-US"/>
        </w:rPr>
        <w:t>6.2.1</w:t>
      </w:r>
      <w:r>
        <w:rPr>
          <w:rFonts w:asciiTheme="minorHAnsi" w:eastAsiaTheme="minorEastAsia" w:hAnsiTheme="minorHAnsi" w:cstheme="minorBidi"/>
          <w:sz w:val="22"/>
          <w:szCs w:val="22"/>
          <w:lang w:val="en-US" w:eastAsia="zh-CN"/>
        </w:rPr>
        <w:tab/>
      </w:r>
      <w:r w:rsidRPr="00800EEA">
        <w:rPr>
          <w:lang w:val="en-US"/>
        </w:rPr>
        <w:t>Specification Requirements for Plug and Connect</w:t>
      </w:r>
      <w:r>
        <w:tab/>
      </w:r>
      <w:r>
        <w:fldChar w:fldCharType="begin"/>
      </w:r>
      <w:r>
        <w:instrText xml:space="preserve"> PAGEREF _Toc88560521 \h </w:instrText>
      </w:r>
      <w:r>
        <w:fldChar w:fldCharType="separate"/>
      </w:r>
      <w:r>
        <w:t>12</w:t>
      </w:r>
      <w:r>
        <w:fldChar w:fldCharType="end"/>
      </w:r>
    </w:p>
    <w:p w14:paraId="3B4A7666" w14:textId="51D0B87F" w:rsidR="00BE2D6C" w:rsidRDefault="00BE2D6C">
      <w:pPr>
        <w:pStyle w:val="TOC8"/>
        <w:rPr>
          <w:rFonts w:asciiTheme="minorHAnsi" w:eastAsiaTheme="minorEastAsia" w:hAnsiTheme="minorHAnsi" w:cstheme="minorBidi"/>
          <w:b w:val="0"/>
          <w:szCs w:val="22"/>
          <w:lang w:val="en-US" w:eastAsia="zh-CN"/>
        </w:rPr>
      </w:pPr>
      <w:r>
        <w:t>Annex &lt;A&gt; (informative): Graphical representation of the PnC Use Case</w:t>
      </w:r>
      <w:r>
        <w:tab/>
      </w:r>
      <w:r>
        <w:fldChar w:fldCharType="begin"/>
      </w:r>
      <w:r>
        <w:instrText xml:space="preserve"> PAGEREF _Toc88560522 \h </w:instrText>
      </w:r>
      <w:r>
        <w:fldChar w:fldCharType="separate"/>
      </w:r>
      <w:r>
        <w:t>12</w:t>
      </w:r>
      <w:r>
        <w:fldChar w:fldCharType="end"/>
      </w:r>
    </w:p>
    <w:p w14:paraId="32ACFB33" w14:textId="42DF61D6" w:rsidR="00BE2D6C" w:rsidRDefault="00BE2D6C">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_Toc88560523 \h </w:instrText>
      </w:r>
      <w:r>
        <w:fldChar w:fldCharType="separate"/>
      </w:r>
      <w:r>
        <w:t>15</w:t>
      </w:r>
      <w:r>
        <w:fldChar w:fldCharType="end"/>
      </w:r>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88560497"/>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9" w:name="introduction"/>
      <w:bookmarkStart w:id="20" w:name="_Toc88560498"/>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88560499"/>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88560500"/>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25" w:name="definitions"/>
      <w:bookmarkStart w:id="26" w:name="_Toc88560501"/>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C5EC2A0" w14:textId="77777777" w:rsidR="00080512" w:rsidRPr="004D3578" w:rsidRDefault="00080512">
      <w:pPr>
        <w:pStyle w:val="Heading2"/>
      </w:pPr>
      <w:bookmarkStart w:id="27" w:name="_Toc88560502"/>
      <w:r w:rsidRPr="004D3578">
        <w:t>3.1</w:t>
      </w:r>
      <w:r w:rsidRPr="004D3578">
        <w:tab/>
      </w:r>
      <w:r w:rsidR="002B6339">
        <w:t>Terms</w:t>
      </w:r>
      <w:bookmarkEnd w:id="27"/>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28" w:name="_Toc88560503"/>
      <w:r w:rsidRPr="004D3578">
        <w:t>3.2</w:t>
      </w:r>
      <w:r w:rsidRPr="004D3578">
        <w:tab/>
        <w:t>Symbols</w:t>
      </w:r>
      <w:bookmarkEnd w:id="28"/>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29" w:name="_Toc88560504"/>
      <w:r w:rsidRPr="004D3578">
        <w:t>3.3</w:t>
      </w:r>
      <w:r w:rsidRPr="004D3578">
        <w:tab/>
        <w:t>Abbreviations</w:t>
      </w:r>
      <w:bookmarkEnd w:id="29"/>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proofErr w:type="spellStart"/>
      <w:r w:rsidRPr="002A47F3">
        <w:t>SeGW</w:t>
      </w:r>
      <w:proofErr w:type="spellEnd"/>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30" w:name="clause4"/>
      <w:bookmarkStart w:id="31" w:name="_Toc88560505"/>
      <w:bookmarkEnd w:id="30"/>
      <w:r w:rsidRPr="004D3578">
        <w:t>4</w:t>
      </w:r>
      <w:r w:rsidRPr="004D3578">
        <w:tab/>
      </w:r>
      <w:r w:rsidR="001348F7">
        <w:t>Concepts and background</w:t>
      </w:r>
      <w:bookmarkEnd w:id="31"/>
    </w:p>
    <w:p w14:paraId="3690670A" w14:textId="7F709DCD" w:rsidR="00650E09" w:rsidRDefault="00650E09" w:rsidP="00B81E0A">
      <w:pPr>
        <w:pStyle w:val="Heading2"/>
      </w:pPr>
      <w:bookmarkStart w:id="32" w:name="_Toc88560506"/>
      <w:r w:rsidRPr="00650E09">
        <w:t>4.1</w:t>
      </w:r>
      <w:r w:rsidRPr="00650E09">
        <w:tab/>
        <w:t>Plug and Connect Concept</w:t>
      </w:r>
      <w:bookmarkEnd w:id="32"/>
    </w:p>
    <w:p w14:paraId="7AD31D74" w14:textId="77777777" w:rsidR="00E67053" w:rsidRPr="00E67053" w:rsidRDefault="00E67053" w:rsidP="001E1C3E">
      <w:pPr>
        <w:pStyle w:val="Heading3"/>
      </w:pPr>
      <w:bookmarkStart w:id="33" w:name="_Toc88560507"/>
      <w:r w:rsidRPr="00E67053">
        <w:t xml:space="preserve">4.1.1 </w:t>
      </w:r>
      <w:r w:rsidRPr="00E67053">
        <w:tab/>
        <w:t>General description</w:t>
      </w:r>
      <w:bookmarkEnd w:id="33"/>
    </w:p>
    <w:p w14:paraId="101DE49A" w14:textId="1A8BE8F8" w:rsidR="00E67053" w:rsidRPr="00E67053" w:rsidRDefault="00E67053" w:rsidP="00E67053">
      <w:r w:rsidRPr="00E67053">
        <w:t xml:space="preserve">Plug and connect </w:t>
      </w:r>
      <w:r w:rsidR="00B45673">
        <w:t xml:space="preserve">is a list of procedures for connecting </w:t>
      </w:r>
      <w:r w:rsidRPr="00E67053">
        <w:t>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34" w:name="_Toc88560508"/>
      <w:r w:rsidRPr="00E67053">
        <w:t xml:space="preserve">4.1.2 </w:t>
      </w:r>
      <w:r w:rsidRPr="00E67053">
        <w:tab/>
        <w:t>Network Scenarios</w:t>
      </w:r>
      <w:bookmarkEnd w:id="34"/>
    </w:p>
    <w:p w14:paraId="6599CBF5" w14:textId="77777777" w:rsidR="00E67053" w:rsidRPr="00E67053" w:rsidRDefault="00E67053" w:rsidP="001E1C3E">
      <w:pPr>
        <w:pStyle w:val="Heading4"/>
      </w:pPr>
      <w:bookmarkStart w:id="35" w:name="_Toc367116390"/>
      <w:bookmarkStart w:id="36" w:name="_Toc88560509"/>
      <w:r w:rsidRPr="00E67053">
        <w:t>4.1.</w:t>
      </w:r>
      <w:r w:rsidRPr="00E67053">
        <w:rPr>
          <w:lang w:eastAsia="zh-CN"/>
        </w:rPr>
        <w:t>2</w:t>
      </w:r>
      <w:r w:rsidRPr="00E67053">
        <w:t>.1</w:t>
      </w:r>
      <w:r w:rsidRPr="00E67053">
        <w:tab/>
        <w:t>NE connected via a Non-Secure, Operator Controlled Network</w:t>
      </w:r>
      <w:bookmarkEnd w:id="35"/>
      <w:bookmarkEnd w:id="36"/>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A30A93"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8.35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37" w:name="_Toc367116391"/>
      <w:bookmarkStart w:id="38" w:name="_Toc88560510"/>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37"/>
      <w:bookmarkEnd w:id="38"/>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A30A93" w:rsidP="00E67053">
      <w:pPr>
        <w:keepNext/>
        <w:keepLines/>
        <w:spacing w:before="60"/>
        <w:jc w:val="center"/>
        <w:rPr>
          <w:rFonts w:ascii="Arial" w:hAnsi="Arial"/>
          <w:b/>
        </w:rPr>
      </w:pPr>
      <w:r>
        <w:rPr>
          <w:rFonts w:ascii="Arial" w:hAnsi="Arial"/>
          <w:b/>
        </w:rPr>
        <w:pict w14:anchorId="1518FDF3">
          <v:shape id="_x0000_i1026" type="#_x0000_t75" style="width:481.5pt;height:196.45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39" w:name="_Toc88560511"/>
      <w:r w:rsidRPr="00E67053">
        <w:t xml:space="preserve">4.1.3 </w:t>
      </w:r>
      <w:r w:rsidRPr="00E67053">
        <w:tab/>
        <w:t>Security Aspects</w:t>
      </w:r>
      <w:bookmarkEnd w:id="39"/>
    </w:p>
    <w:p w14:paraId="29A96464" w14:textId="77777777" w:rsidR="00E67053" w:rsidRPr="00E67053" w:rsidRDefault="00E67053" w:rsidP="001E1C3E">
      <w:pPr>
        <w:pStyle w:val="Heading4"/>
      </w:pPr>
      <w:bookmarkStart w:id="40" w:name="_Toc367116394"/>
      <w:bookmarkStart w:id="41" w:name="_Toc88560512"/>
      <w:r w:rsidRPr="00E67053">
        <w:t>4.1.3.1</w:t>
      </w:r>
      <w:r w:rsidRPr="00E67053">
        <w:tab/>
        <w:t>Root Certificate Acquisition:</w:t>
      </w:r>
      <w:bookmarkEnd w:id="40"/>
      <w:bookmarkEnd w:id="41"/>
    </w:p>
    <w:p w14:paraId="627D0E4B" w14:textId="77777777" w:rsidR="00E67053" w:rsidRPr="00E67053" w:rsidRDefault="00E67053" w:rsidP="00E67053">
      <w:r w:rsidRPr="00E67053">
        <w:t xml:space="preserve">In accordance </w:t>
      </w:r>
      <w:proofErr w:type="gramStart"/>
      <w:r w:rsidRPr="00E67053">
        <w:t>to</w:t>
      </w:r>
      <w:proofErr w:type="gramEnd"/>
      <w:r w:rsidRPr="00E67053">
        <w:t xml:space="preserve">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Therefore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42" w:name="_Toc367116395"/>
      <w:bookmarkStart w:id="43" w:name="_Toc88560513"/>
      <w:r w:rsidRPr="00E67053">
        <w:t>4.1.3.2</w:t>
      </w:r>
      <w:r w:rsidRPr="00E67053">
        <w:tab/>
        <w:t>Number of CA servers</w:t>
      </w:r>
      <w:bookmarkEnd w:id="42"/>
      <w:bookmarkEnd w:id="43"/>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44" w:name="_Toc367116396"/>
      <w:bookmarkStart w:id="45" w:name="_Toc88560514"/>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44"/>
      <w:bookmarkEnd w:id="45"/>
      <w:proofErr w:type="spellEnd"/>
    </w:p>
    <w:p w14:paraId="638A27F6" w14:textId="77777777"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 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46" w:name="_Toc88560515"/>
      <w:r w:rsidRPr="00650E09">
        <w:t>5</w:t>
      </w:r>
      <w:r w:rsidRPr="00650E09">
        <w:tab/>
        <w:t>Business Level Requirements</w:t>
      </w:r>
      <w:bookmarkEnd w:id="46"/>
    </w:p>
    <w:p w14:paraId="41B59626" w14:textId="07DFADE4" w:rsidR="00650E09" w:rsidRDefault="00650E09" w:rsidP="00B81E0A">
      <w:pPr>
        <w:pStyle w:val="Heading2"/>
      </w:pPr>
      <w:bookmarkStart w:id="47" w:name="_Toc88560516"/>
      <w:r w:rsidRPr="00650E09">
        <w:t>5.1</w:t>
      </w:r>
      <w:r w:rsidRPr="00650E09">
        <w:tab/>
        <w:t>Business Requirements for Plug and Connect</w:t>
      </w:r>
      <w:bookmarkEnd w:id="47"/>
      <w:r w:rsidRPr="00650E09">
        <w:t xml:space="preserve"> </w:t>
      </w:r>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04752F17"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 xml:space="preserve">For Plug and Connect the </w:t>
      </w:r>
      <w:r w:rsidR="000D292A">
        <w:rPr>
          <w:bCs/>
        </w:rPr>
        <w:t xml:space="preserve">SCS </w:t>
      </w:r>
      <w:r w:rsidRPr="0068159E">
        <w:rPr>
          <w:bCs/>
        </w:rPr>
        <w:t>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48" w:name="_Toc88560517"/>
      <w:r w:rsidRPr="00650E09">
        <w:t>6</w:t>
      </w:r>
      <w:r w:rsidRPr="00650E09">
        <w:tab/>
        <w:t>Specification Level Requirements</w:t>
      </w:r>
      <w:bookmarkEnd w:id="48"/>
    </w:p>
    <w:p w14:paraId="42CC3100" w14:textId="77777777" w:rsidR="00650E09" w:rsidRPr="00650E09" w:rsidRDefault="00650E09" w:rsidP="00B81E0A">
      <w:pPr>
        <w:pStyle w:val="Heading2"/>
      </w:pPr>
      <w:bookmarkStart w:id="49" w:name="_Toc88560518"/>
      <w:r w:rsidRPr="00650E09">
        <w:t xml:space="preserve">6.1 </w:t>
      </w:r>
      <w:r w:rsidRPr="00650E09">
        <w:tab/>
        <w:t>Use Cases</w:t>
      </w:r>
      <w:bookmarkEnd w:id="49"/>
    </w:p>
    <w:p w14:paraId="2E80B2D4" w14:textId="367CE1FA" w:rsidR="00650E09" w:rsidRDefault="00650E09" w:rsidP="00B81E0A">
      <w:pPr>
        <w:pStyle w:val="Heading3"/>
      </w:pPr>
      <w:bookmarkStart w:id="50" w:name="_Toc88560519"/>
      <w:r w:rsidRPr="00650E09">
        <w:t>6.1.1</w:t>
      </w:r>
      <w:r w:rsidRPr="00650E09">
        <w:tab/>
        <w:t>Use case Plug and Connect</w:t>
      </w:r>
      <w:bookmarkEnd w:id="50"/>
      <w:r w:rsidRPr="00650E09">
        <w:t xml:space="preserve"> </w:t>
      </w:r>
    </w:p>
    <w:p w14:paraId="722523D2"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Table 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gNB</w:t>
            </w:r>
            <w:proofErr w:type="spellEnd"/>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eNB</w:t>
            </w:r>
            <w:proofErr w:type="spellEnd"/>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42E6141A" w14:textId="77777777" w:rsidR="00C33945" w:rsidRPr="00C33945" w:rsidRDefault="00C33945" w:rsidP="00C33945">
            <w:pPr>
              <w:keepLines/>
              <w:ind w:left="1135" w:hanging="851"/>
              <w:rPr>
                <w:rFonts w:eastAsia="SimSun"/>
                <w:color w:val="FF0000"/>
                <w:lang w:bidi="ar-KW"/>
              </w:rPr>
            </w:pPr>
            <w:r w:rsidRPr="00C33945">
              <w:rPr>
                <w:rFonts w:eastAsia="SimSun"/>
                <w:color w:val="FF0000"/>
                <w:lang w:bidi="ar-KW"/>
              </w:rPr>
              <w:t xml:space="preserve">Editor’s Note: </w:t>
            </w:r>
            <w:r w:rsidRPr="00C33945">
              <w:rPr>
                <w:rFonts w:eastAsia="SimSun"/>
                <w:color w:val="FF0000"/>
              </w:rPr>
              <w:t>This use case is applicable to RAN NE and maybe applicable to other types of NE in need of plug and connect. Other types of NE are FFS.</w:t>
            </w:r>
          </w:p>
          <w:p w14:paraId="0F9DFCEB" w14:textId="77777777" w:rsidR="00C33945" w:rsidRPr="00C33945" w:rsidRDefault="00C33945" w:rsidP="00C33945">
            <w:pPr>
              <w:keepNext/>
              <w:keepLines/>
              <w:spacing w:after="0"/>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proofErr w:type="gramStart"/>
            <w:r w:rsidRPr="00C33945">
              <w:rPr>
                <w:rFonts w:ascii="Arial" w:hAnsi="Arial"/>
                <w:sz w:val="18"/>
                <w:szCs w:val="18"/>
                <w:lang w:bidi="ar-KW"/>
              </w:rPr>
              <w:t>Pre conditions</w:t>
            </w:r>
            <w:proofErr w:type="gramEnd"/>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FQDN of the initial OAM </w:t>
            </w:r>
            <w:proofErr w:type="spellStart"/>
            <w:r w:rsidRPr="00C33945">
              <w:rPr>
                <w:rFonts w:ascii="Arial" w:hAnsi="Arial"/>
                <w:sz w:val="18"/>
              </w:rPr>
              <w:t>SeGW</w:t>
            </w:r>
            <w:proofErr w:type="spellEnd"/>
            <w:r w:rsidRPr="00C33945">
              <w:rPr>
                <w:rFonts w:ascii="Arial" w:hAnsi="Arial"/>
                <w:sz w:val="18"/>
              </w:rPr>
              <w:t xml:space="preserve"> at the NE</w:t>
            </w:r>
            <w:r w:rsidRPr="00C33945">
              <w:rPr>
                <w:rFonts w:ascii="Arial" w:hAnsi="Arial"/>
                <w:sz w:val="18"/>
              </w:rPr>
              <w:br/>
              <w:t xml:space="preserve">  and/or</w:t>
            </w:r>
            <w:r w:rsidRPr="00C33945">
              <w:rPr>
                <w:rFonts w:ascii="Arial" w:hAnsi="Arial"/>
                <w:sz w:val="18"/>
              </w:rPr>
              <w:br/>
              <w:t xml:space="preserve">FQDN or IP address of the initial OAM </w:t>
            </w:r>
            <w:proofErr w:type="spellStart"/>
            <w:r w:rsidRPr="00C33945">
              <w:rPr>
                <w:rFonts w:ascii="Arial" w:hAnsi="Arial"/>
                <w:sz w:val="18"/>
              </w:rPr>
              <w:t>SeGW</w:t>
            </w:r>
            <w:proofErr w:type="spellEnd"/>
            <w:r w:rsidRPr="00C33945">
              <w:rPr>
                <w:rFonts w:ascii="Arial" w:hAnsi="Arial"/>
                <w:sz w:val="18"/>
              </w:rPr>
              <w:t xml:space="preserve">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(Inner) IP autoconfiguration information at the IP Autoconfiguration Service or at the initial OAM </w:t>
            </w:r>
            <w:proofErr w:type="spellStart"/>
            <w:r w:rsidRPr="00C33945">
              <w:rPr>
                <w:rFonts w:ascii="Arial" w:hAnsi="Arial"/>
                <w:sz w:val="18"/>
              </w:rPr>
              <w:t>SeGW</w:t>
            </w:r>
            <w:proofErr w:type="spellEnd"/>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r>
            <w:proofErr w:type="gramStart"/>
            <w:r w:rsidRPr="00C33945">
              <w:rPr>
                <w:rFonts w:ascii="Arial" w:hAnsi="Arial"/>
                <w:sz w:val="18"/>
              </w:rPr>
              <w:t>If  FQDNs</w:t>
            </w:r>
            <w:proofErr w:type="gramEnd"/>
            <w:r w:rsidRPr="00C33945">
              <w:rPr>
                <w:rFonts w:ascii="Arial" w:hAnsi="Arial"/>
                <w:sz w:val="18"/>
              </w:rPr>
              <w:t xml:space="preserve">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 xml:space="preserve">If a VLAN ID is </w:t>
            </w:r>
            <w:proofErr w:type="gramStart"/>
            <w:r w:rsidRPr="00C33945">
              <w:rPr>
                <w:rFonts w:ascii="Arial" w:hAnsi="Arial"/>
                <w:bCs/>
                <w:color w:val="000000"/>
                <w:sz w:val="18"/>
                <w:szCs w:val="18"/>
              </w:rPr>
              <w:t>available</w:t>
            </w:r>
            <w:proofErr w:type="gramEnd"/>
            <w:r w:rsidRPr="00C33945">
              <w:rPr>
                <w:rFonts w:ascii="Arial" w:hAnsi="Arial"/>
                <w:bCs/>
                <w:color w:val="000000"/>
                <w:sz w:val="18"/>
                <w:szCs w:val="18"/>
              </w:rPr>
              <w:t xml:space="preserve"> the NE uses it</w:t>
            </w:r>
            <w:r w:rsidRPr="00C33945">
              <w:rPr>
                <w:rFonts w:ascii="Arial" w:hAnsi="Arial" w:cs="Arial"/>
                <w:color w:val="000000"/>
                <w:sz w:val="18"/>
                <w:szCs w:val="18"/>
              </w:rPr>
              <w:t xml:space="preserve">. Otherwise the NE uses the </w:t>
            </w:r>
            <w:r w:rsidRPr="00C33945">
              <w:rPr>
                <w:rFonts w:ascii="Arial" w:hAnsi="Arial"/>
                <w:bCs/>
                <w:color w:val="000000"/>
                <w:sz w:val="18"/>
                <w:szCs w:val="18"/>
              </w:rPr>
              <w:t xml:space="preserve">native VLAN where </w:t>
            </w:r>
            <w:proofErr w:type="spellStart"/>
            <w:r w:rsidRPr="00C33945">
              <w:rPr>
                <w:rFonts w:ascii="Arial" w:hAnsi="Arial"/>
                <w:bCs/>
                <w:color w:val="000000"/>
                <w:sz w:val="18"/>
                <w:szCs w:val="18"/>
              </w:rPr>
              <w:t>PnC</w:t>
            </w:r>
            <w:proofErr w:type="spellEnd"/>
            <w:r w:rsidRPr="00C33945">
              <w:rPr>
                <w:rFonts w:ascii="Arial" w:hAnsi="Arial"/>
                <w:bCs/>
                <w:color w:val="000000"/>
                <w:sz w:val="18"/>
                <w:szCs w:val="18"/>
              </w:rPr>
              <w:t xml:space="preserve">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proofErr w:type="spellStart"/>
            <w:r w:rsidRPr="00C33945">
              <w:rPr>
                <w:rFonts w:ascii="Arial" w:hAnsi="Arial"/>
                <w:sz w:val="18"/>
                <w:szCs w:val="18"/>
              </w:rPr>
              <w:t>SeGW</w:t>
            </w:r>
            <w:proofErr w:type="spellEnd"/>
            <w:r w:rsidRPr="00C33945">
              <w:rPr>
                <w:rFonts w:ascii="Arial" w:hAnsi="Arial"/>
                <w:sz w:val="18"/>
                <w:szCs w:val="18"/>
              </w:rPr>
              <w:t xml:space="preserve">. </w:t>
            </w:r>
            <w:r w:rsidRPr="00C33945">
              <w:rPr>
                <w:rFonts w:ascii="Arial" w:hAnsi="Arial"/>
                <w:color w:val="000000"/>
                <w:sz w:val="18"/>
                <w:szCs w:val="18"/>
              </w:rPr>
              <w:t xml:space="preserve">The FQDN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pre-configured in the NE or the FQDN or the IP address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configuration may contain an address to another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e.g. the </w:t>
            </w:r>
            <w:proofErr w:type="spellStart"/>
            <w:r w:rsidRPr="00C33945">
              <w:rPr>
                <w:rFonts w:ascii="Arial" w:hAnsi="Arial"/>
                <w:sz w:val="18"/>
                <w:szCs w:val="18"/>
                <w:lang w:bidi="ar-KW"/>
              </w:rPr>
              <w:t>administrativeState</w:t>
            </w:r>
            <w:proofErr w:type="spellEnd"/>
            <w:r w:rsidRPr="00C33945">
              <w:rPr>
                <w:rFonts w:ascii="Arial" w:hAnsi="Arial"/>
                <w:sz w:val="18"/>
                <w:szCs w:val="18"/>
                <w:lang w:bidi="ar-KW"/>
              </w:rPr>
              <w:t xml:space="preserv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204BAB10" w:rsidR="00C33945" w:rsidRPr="00C33945" w:rsidRDefault="00C33945" w:rsidP="00C33945">
      <w:r w:rsidRPr="00C33945">
        <w:t xml:space="preserve">Security aspects – e.g. prevention of unauthorized network access and of fake parameters supplied to the NEs etc.  -have special importance. Security related sub-steps to establish secure connections are not shown in table 6.1.1-1. More security aspects are described in a specific chapter (see clause 4.1.3). </w:t>
      </w:r>
    </w:p>
    <w:p w14:paraId="01B64BCC" w14:textId="77777777" w:rsidR="00650E09" w:rsidRPr="00650E09" w:rsidRDefault="00650E09" w:rsidP="00B81E0A">
      <w:pPr>
        <w:pStyle w:val="Heading2"/>
      </w:pPr>
      <w:bookmarkStart w:id="51" w:name="_Toc88560520"/>
      <w:r w:rsidRPr="00650E09">
        <w:t>6.2</w:t>
      </w:r>
      <w:r w:rsidRPr="00650E09">
        <w:tab/>
        <w:t>Requirements</w:t>
      </w:r>
      <w:bookmarkEnd w:id="51"/>
    </w:p>
    <w:p w14:paraId="70AF9E91" w14:textId="6B114457" w:rsidR="00AA6B28" w:rsidRDefault="00650E09" w:rsidP="00B81E0A">
      <w:pPr>
        <w:pStyle w:val="Heading3"/>
        <w:rPr>
          <w:lang w:val="en-US"/>
        </w:rPr>
      </w:pPr>
      <w:bookmarkStart w:id="52" w:name="_Toc88560521"/>
      <w:r w:rsidRPr="00650E09">
        <w:rPr>
          <w:lang w:val="en-US"/>
        </w:rPr>
        <w:t>6.2.1</w:t>
      </w:r>
      <w:r w:rsidRPr="00650E09">
        <w:rPr>
          <w:lang w:val="en-US"/>
        </w:rPr>
        <w:tab/>
        <w:t>Specification Requirements for Plug and Connect</w:t>
      </w:r>
      <w:bookmarkEnd w:id="52"/>
      <w:r w:rsidRPr="00650E09">
        <w:rPr>
          <w:lang w:val="en-US"/>
        </w:rPr>
        <w:t xml:space="preserve"> </w:t>
      </w:r>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75A54C22" w:rsidR="00650E09" w:rsidRDefault="00650E09">
      <w:pPr>
        <w:pStyle w:val="Heading8"/>
      </w:pPr>
      <w:bookmarkStart w:id="53" w:name="_Toc88560522"/>
      <w:r w:rsidRPr="00650E09">
        <w:t xml:space="preserve">Annex </w:t>
      </w:r>
      <w:r w:rsidR="00D16727">
        <w:t>&lt;</w:t>
      </w:r>
      <w:r w:rsidRPr="00650E09">
        <w:t>A</w:t>
      </w:r>
      <w:r w:rsidR="00D16727">
        <w:t>&gt;</w:t>
      </w:r>
      <w:r w:rsidRPr="00650E09">
        <w:t xml:space="preserve"> (informative):</w:t>
      </w:r>
      <w:bookmarkStart w:id="54" w:name="_Hlk66458398"/>
      <w:r w:rsidRPr="00650E09">
        <w:t xml:space="preserve"> Graphical representation of the </w:t>
      </w:r>
      <w:proofErr w:type="spellStart"/>
      <w:r w:rsidRPr="00650E09">
        <w:t>PnC</w:t>
      </w:r>
      <w:proofErr w:type="spellEnd"/>
      <w:r w:rsidRPr="00650E09">
        <w:t xml:space="preserve"> Use Case</w:t>
      </w:r>
      <w:bookmarkEnd w:id="53"/>
      <w:bookmarkEnd w:id="54"/>
    </w:p>
    <w:p w14:paraId="446296DF" w14:textId="77777777" w:rsidR="0026789D" w:rsidRPr="0026789D" w:rsidRDefault="0026789D" w:rsidP="0026789D">
      <w:pPr>
        <w:rPr>
          <w:noProof/>
          <w:lang w:eastAsia="zh-CN"/>
        </w:rPr>
      </w:pPr>
      <w:r w:rsidRPr="0026789D">
        <w:rPr>
          <w:noProof/>
          <w:lang w:eastAsia="zh-CN"/>
        </w:rPr>
        <w:t>The NE Plug and Connect procedure, given in section 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55pt;height:691.1pt" o:ole="">
            <v:imagedata r:id="rId17" o:title=""/>
          </v:shape>
          <o:OLEObject Type="Embed" ProgID="Visio.Drawing.15" ShapeID="_x0000_i1027" DrawAspect="Content" ObjectID="_1699173797"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55pt;height:508pt" o:ole="">
            <v:imagedata r:id="rId19" o:title=""/>
          </v:shape>
          <o:OLEObject Type="Embed" ProgID="Visio.Drawing.15" ShapeID="_x0000_i1028" DrawAspect="Content" ObjectID="_1699173798"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 xml:space="preserve">Figure A.2: </w:t>
      </w:r>
      <w:proofErr w:type="spellStart"/>
      <w:r w:rsidRPr="0026789D">
        <w:rPr>
          <w:rFonts w:ascii="Arial" w:hAnsi="Arial"/>
          <w:b/>
          <w:bCs/>
        </w:rPr>
        <w:t>PnC</w:t>
      </w:r>
      <w:proofErr w:type="spellEnd"/>
      <w:r w:rsidRPr="0026789D">
        <w:rPr>
          <w:rFonts w:ascii="Arial" w:hAnsi="Arial"/>
          <w:b/>
          <w:bCs/>
        </w:rPr>
        <w:t xml:space="preserve"> Procedure for the secure Operator Network.</w:t>
      </w:r>
    </w:p>
    <w:p w14:paraId="50E9B775" w14:textId="77777777" w:rsidR="0026789D" w:rsidRPr="0026789D" w:rsidRDefault="0026789D" w:rsidP="0026789D"/>
    <w:p w14:paraId="5CE766D9" w14:textId="442C15F6" w:rsidR="00080512" w:rsidRPr="004D3578" w:rsidRDefault="00080512">
      <w:pPr>
        <w:pStyle w:val="Heading8"/>
      </w:pPr>
      <w:bookmarkStart w:id="55" w:name="_Toc88560523"/>
      <w:r w:rsidRPr="004D3578">
        <w:t>Annex &lt;X&gt; (informative):</w:t>
      </w:r>
      <w:r w:rsidRPr="004D3578">
        <w:br/>
        <w:t>Change history</w:t>
      </w:r>
      <w:bookmarkEnd w:id="55"/>
    </w:p>
    <w:p w14:paraId="1D5B5D11"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61FBD" w14:textId="77777777" w:rsidR="00A30A93" w:rsidRDefault="00A30A93">
      <w:r>
        <w:separator/>
      </w:r>
    </w:p>
  </w:endnote>
  <w:endnote w:type="continuationSeparator" w:id="0">
    <w:p w14:paraId="5CDB26C2" w14:textId="77777777" w:rsidR="00A30A93" w:rsidRDefault="00A3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CA7B5" w14:textId="77777777" w:rsidR="00A30A93" w:rsidRDefault="00A30A93">
      <w:r>
        <w:separator/>
      </w:r>
    </w:p>
  </w:footnote>
  <w:footnote w:type="continuationSeparator" w:id="0">
    <w:p w14:paraId="359D5677" w14:textId="77777777" w:rsidR="00A30A93" w:rsidRDefault="00A3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02C7CE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4EA">
      <w:rPr>
        <w:rFonts w:ascii="Arial" w:hAnsi="Arial" w:cs="Arial"/>
        <w:b/>
        <w:noProof/>
        <w:sz w:val="18"/>
        <w:szCs w:val="18"/>
      </w:rPr>
      <w:t>3GPP TS 28.314 V0.4.0 (2021-11)</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5E52EF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4EA">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730A7"/>
    <w:rsid w:val="00080512"/>
    <w:rsid w:val="000C47C3"/>
    <w:rsid w:val="000D292A"/>
    <w:rsid w:val="000D58AB"/>
    <w:rsid w:val="0010736A"/>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6789D"/>
    <w:rsid w:val="002A47F3"/>
    <w:rsid w:val="002A5B1D"/>
    <w:rsid w:val="002B6339"/>
    <w:rsid w:val="002C0A6E"/>
    <w:rsid w:val="002C755E"/>
    <w:rsid w:val="002E00EE"/>
    <w:rsid w:val="002F28D6"/>
    <w:rsid w:val="002F2A4B"/>
    <w:rsid w:val="002F5C79"/>
    <w:rsid w:val="00316DC7"/>
    <w:rsid w:val="003172DC"/>
    <w:rsid w:val="003366AF"/>
    <w:rsid w:val="00346C83"/>
    <w:rsid w:val="0035462D"/>
    <w:rsid w:val="003765B8"/>
    <w:rsid w:val="003C115E"/>
    <w:rsid w:val="003C3971"/>
    <w:rsid w:val="003C3AA3"/>
    <w:rsid w:val="003C6C55"/>
    <w:rsid w:val="003F24F1"/>
    <w:rsid w:val="00423334"/>
    <w:rsid w:val="004345EC"/>
    <w:rsid w:val="0045298B"/>
    <w:rsid w:val="00465515"/>
    <w:rsid w:val="004B05CB"/>
    <w:rsid w:val="004D3578"/>
    <w:rsid w:val="004E213A"/>
    <w:rsid w:val="004F0988"/>
    <w:rsid w:val="004F3340"/>
    <w:rsid w:val="00510B41"/>
    <w:rsid w:val="0053388B"/>
    <w:rsid w:val="00535773"/>
    <w:rsid w:val="00543E6C"/>
    <w:rsid w:val="00554B99"/>
    <w:rsid w:val="00565087"/>
    <w:rsid w:val="00572489"/>
    <w:rsid w:val="005872EB"/>
    <w:rsid w:val="00597B11"/>
    <w:rsid w:val="005A33AD"/>
    <w:rsid w:val="005D2E01"/>
    <w:rsid w:val="005D7526"/>
    <w:rsid w:val="005E2D22"/>
    <w:rsid w:val="005E4BB2"/>
    <w:rsid w:val="00602AEA"/>
    <w:rsid w:val="00614FDF"/>
    <w:rsid w:val="0063543D"/>
    <w:rsid w:val="00647114"/>
    <w:rsid w:val="00650E09"/>
    <w:rsid w:val="006659B4"/>
    <w:rsid w:val="0068159E"/>
    <w:rsid w:val="006A323F"/>
    <w:rsid w:val="006B30D0"/>
    <w:rsid w:val="006C3D95"/>
    <w:rsid w:val="006E5C86"/>
    <w:rsid w:val="00701116"/>
    <w:rsid w:val="00701FDD"/>
    <w:rsid w:val="00712634"/>
    <w:rsid w:val="00713C44"/>
    <w:rsid w:val="00734A5B"/>
    <w:rsid w:val="0074026F"/>
    <w:rsid w:val="007429F6"/>
    <w:rsid w:val="00744E76"/>
    <w:rsid w:val="0074657A"/>
    <w:rsid w:val="00774DA4"/>
    <w:rsid w:val="00781F0F"/>
    <w:rsid w:val="007B600E"/>
    <w:rsid w:val="007F0F4A"/>
    <w:rsid w:val="008028A4"/>
    <w:rsid w:val="008217A5"/>
    <w:rsid w:val="00830747"/>
    <w:rsid w:val="00862E1F"/>
    <w:rsid w:val="008768CA"/>
    <w:rsid w:val="008A75CA"/>
    <w:rsid w:val="008C384C"/>
    <w:rsid w:val="008D173D"/>
    <w:rsid w:val="008D38F7"/>
    <w:rsid w:val="0090271F"/>
    <w:rsid w:val="00902E23"/>
    <w:rsid w:val="00907E71"/>
    <w:rsid w:val="009114D7"/>
    <w:rsid w:val="0091348E"/>
    <w:rsid w:val="00917CCB"/>
    <w:rsid w:val="00922B46"/>
    <w:rsid w:val="00942EC2"/>
    <w:rsid w:val="0094720D"/>
    <w:rsid w:val="00960E20"/>
    <w:rsid w:val="00992311"/>
    <w:rsid w:val="009C45A7"/>
    <w:rsid w:val="009F37B7"/>
    <w:rsid w:val="00A004EA"/>
    <w:rsid w:val="00A10F02"/>
    <w:rsid w:val="00A164B4"/>
    <w:rsid w:val="00A26956"/>
    <w:rsid w:val="00A27486"/>
    <w:rsid w:val="00A30A93"/>
    <w:rsid w:val="00A53724"/>
    <w:rsid w:val="00A56066"/>
    <w:rsid w:val="00A707BE"/>
    <w:rsid w:val="00A73129"/>
    <w:rsid w:val="00A82346"/>
    <w:rsid w:val="00A87851"/>
    <w:rsid w:val="00A92BA1"/>
    <w:rsid w:val="00AA0AFC"/>
    <w:rsid w:val="00AA6B28"/>
    <w:rsid w:val="00AC6BC6"/>
    <w:rsid w:val="00AD5251"/>
    <w:rsid w:val="00AE06F7"/>
    <w:rsid w:val="00AE65E2"/>
    <w:rsid w:val="00B15449"/>
    <w:rsid w:val="00B15EE3"/>
    <w:rsid w:val="00B16826"/>
    <w:rsid w:val="00B45673"/>
    <w:rsid w:val="00B6683E"/>
    <w:rsid w:val="00B7445B"/>
    <w:rsid w:val="00B81E0A"/>
    <w:rsid w:val="00B8645F"/>
    <w:rsid w:val="00B86B53"/>
    <w:rsid w:val="00B93086"/>
    <w:rsid w:val="00BA19ED"/>
    <w:rsid w:val="00BA4B8D"/>
    <w:rsid w:val="00BB6F22"/>
    <w:rsid w:val="00BC0F7D"/>
    <w:rsid w:val="00BD7D31"/>
    <w:rsid w:val="00BE2D6C"/>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E1F68"/>
    <w:rsid w:val="00CF522B"/>
    <w:rsid w:val="00D05446"/>
    <w:rsid w:val="00D16727"/>
    <w:rsid w:val="00D16BA7"/>
    <w:rsid w:val="00D303E6"/>
    <w:rsid w:val="00D57972"/>
    <w:rsid w:val="00D675A9"/>
    <w:rsid w:val="00D738D6"/>
    <w:rsid w:val="00D755EB"/>
    <w:rsid w:val="00D76048"/>
    <w:rsid w:val="00D80E0C"/>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465A"/>
    <w:rsid w:val="00F00B61"/>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3134</Words>
  <Characters>17868</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20961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2021-11-23T16:56:00Z</dcterms:created>
  <dcterms:modified xsi:type="dcterms:W3CDTF">2021-11-23T16:56:00Z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