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7070668"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993904">
        <w:rPr>
          <w:b/>
          <w:noProof/>
          <w:sz w:val="24"/>
        </w:rPr>
        <w:t xml:space="preserve">SA4 </w:t>
      </w:r>
      <w:r w:rsidR="00F42683" w:rsidRPr="00F42683">
        <w:rPr>
          <w:b/>
          <w:noProof/>
          <w:sz w:val="24"/>
        </w:rPr>
        <w:t>#12</w:t>
      </w:r>
      <w:r w:rsidR="00556E02">
        <w:rPr>
          <w:b/>
          <w:noProof/>
          <w:sz w:val="24"/>
        </w:rPr>
        <w:t>9</w:t>
      </w:r>
      <w:r w:rsidR="00FA21D9">
        <w:rPr>
          <w:b/>
          <w:noProof/>
          <w:sz w:val="24"/>
        </w:rPr>
        <w:t>-e</w:t>
      </w:r>
      <w:r w:rsidR="00B4140D" w:rsidRPr="009128DB">
        <w:rPr>
          <w:b/>
          <w:noProof/>
          <w:sz w:val="24"/>
        </w:rPr>
        <w:tab/>
      </w:r>
      <w:r w:rsidR="00B328B3" w:rsidRPr="00B328B3">
        <w:rPr>
          <w:b/>
          <w:noProof/>
          <w:sz w:val="24"/>
        </w:rPr>
        <w:t>S4-241503</w:t>
      </w:r>
    </w:p>
    <w:bookmarkEnd w:id="0"/>
    <w:p w14:paraId="52D4CE2D" w14:textId="5FB5FC40" w:rsidR="00D83946" w:rsidRPr="00A0044E" w:rsidRDefault="00993904" w:rsidP="00A0044E">
      <w:pPr>
        <w:pStyle w:val="CRCoverPage"/>
        <w:tabs>
          <w:tab w:val="right" w:pos="9639"/>
        </w:tabs>
        <w:spacing w:after="0"/>
        <w:rPr>
          <w:b/>
          <w:noProof/>
          <w:sz w:val="24"/>
        </w:rPr>
      </w:pPr>
      <w:r>
        <w:rPr>
          <w:b/>
          <w:noProof/>
          <w:sz w:val="24"/>
        </w:rPr>
        <w:t xml:space="preserve">Online, </w:t>
      </w:r>
      <w:r w:rsidR="00556E02">
        <w:rPr>
          <w:b/>
          <w:noProof/>
          <w:sz w:val="24"/>
        </w:rPr>
        <w:t>19</w:t>
      </w:r>
      <w:r w:rsidR="0006284A">
        <w:rPr>
          <w:b/>
          <w:noProof/>
          <w:sz w:val="24"/>
        </w:rPr>
        <w:t xml:space="preserve"> </w:t>
      </w:r>
      <w:r w:rsidR="00556E02">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r w:rsidR="00556E02">
        <w:rPr>
          <w:b/>
          <w:noProof/>
          <w:sz w:val="24"/>
        </w:rPr>
        <w:t xml:space="preserve">Revision of </w:t>
      </w:r>
      <w:r w:rsidR="00556E02" w:rsidRPr="005B7CB2">
        <w:rPr>
          <w:b/>
          <w:noProof/>
          <w:sz w:val="24"/>
        </w:rPr>
        <w:t>S4aR240039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9AD8553"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940DFB">
              <w:rPr>
                <w:b/>
                <w:bCs/>
              </w:rPr>
              <w:t xml:space="preserve">AL-FEC awareness </w:t>
            </w:r>
            <w:bookmarkEnd w:id="2"/>
            <w:r w:rsidR="007D7F5C">
              <w:rPr>
                <w:b/>
                <w:bCs/>
              </w:rPr>
              <w:t xml:space="preserve">at RAN </w:t>
            </w:r>
            <w:r w:rsidR="003A402C">
              <w:rPr>
                <w:b/>
                <w:bCs/>
              </w:rPr>
              <w:t>while</w:t>
            </w:r>
            <w:r w:rsidR="0067322B">
              <w:rPr>
                <w:b/>
                <w:bCs/>
              </w:rPr>
              <w:t xml:space="preserve"> consider</w:t>
            </w:r>
            <w:r w:rsidR="003A402C">
              <w:rPr>
                <w:b/>
                <w:bCs/>
              </w:rPr>
              <w:t xml:space="preserve">ing </w:t>
            </w:r>
            <w:r w:rsidR="0067322B">
              <w:rPr>
                <w:b/>
                <w:bCs/>
              </w:rPr>
              <w:t>upstream and downstream packet losses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A8520EB" w:rsidR="001E41F3" w:rsidRDefault="0006284A">
            <w:pPr>
              <w:pStyle w:val="CRCoverPage"/>
              <w:spacing w:after="0"/>
              <w:ind w:left="100"/>
              <w:rPr>
                <w:noProof/>
              </w:rPr>
            </w:pPr>
            <w:r>
              <w:rPr>
                <w:color w:val="000000" w:themeColor="text1"/>
              </w:rPr>
              <w:t>0</w:t>
            </w:r>
            <w:r w:rsidR="00556E02">
              <w:rPr>
                <w:color w:val="000000" w:themeColor="text1"/>
              </w:rPr>
              <w:t>8</w:t>
            </w:r>
            <w:r w:rsidR="005268CB" w:rsidRPr="00D57B96">
              <w:rPr>
                <w:color w:val="000000" w:themeColor="text1"/>
              </w:rPr>
              <w:t>/</w:t>
            </w:r>
            <w:r w:rsidR="00556E02">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8B33A" w14:textId="6600F452" w:rsidR="00940DFB" w:rsidRDefault="002E5FA4" w:rsidP="0067322B">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xml:space="preserve"> and </w:t>
            </w:r>
            <w:proofErr w:type="gramStart"/>
            <w:r w:rsidR="00940DFB">
              <w:t>in particular</w:t>
            </w:r>
            <w:r w:rsidR="0067322B">
              <w:t xml:space="preserve"> regarding</w:t>
            </w:r>
            <w:proofErr w:type="gramEnd"/>
            <w:r w:rsidR="0067322B">
              <w:t xml:space="preserve"> “</w:t>
            </w:r>
            <w:r w:rsidR="00940DFB" w:rsidRPr="00940DFB">
              <w:t>network dropping extra PDUs in a PDU Set encoded with application-layer FEC</w:t>
            </w:r>
            <w:r w:rsidR="0067322B">
              <w:t>”.</w:t>
            </w:r>
          </w:p>
          <w:p w14:paraId="2F03E12A" w14:textId="77777777" w:rsidR="00CA4636" w:rsidRDefault="00CA4636" w:rsidP="00D90FBF">
            <w:pPr>
              <w:pStyle w:val="CRCoverPage"/>
              <w:spacing w:after="0"/>
              <w:rPr>
                <w:lang w:eastAsia="zh-CN"/>
              </w:rPr>
            </w:pPr>
          </w:p>
          <w:p w14:paraId="6947EC66" w14:textId="77777777" w:rsidR="0058704D" w:rsidRDefault="0067322B" w:rsidP="00D90FBF">
            <w:pPr>
              <w:pStyle w:val="CRCoverPage"/>
              <w:spacing w:after="0"/>
              <w:rPr>
                <w:lang w:eastAsia="zh-CN"/>
              </w:rPr>
            </w:pPr>
            <w:r>
              <w:rPr>
                <w:lang w:eastAsia="zh-CN"/>
              </w:rPr>
              <w:t xml:space="preserve">When the RAN drops extra PDUs in a PDU Set, it needs to consider the packet losses that happened in the upstream links or will happen in the downstream links. </w:t>
            </w:r>
          </w:p>
          <w:p w14:paraId="6034FF4A" w14:textId="77777777" w:rsidR="00F50F23" w:rsidRDefault="00F50F23" w:rsidP="00D90FBF">
            <w:pPr>
              <w:pStyle w:val="CRCoverPage"/>
              <w:spacing w:after="0"/>
              <w:rPr>
                <w:lang w:eastAsia="zh-CN"/>
              </w:rPr>
            </w:pPr>
          </w:p>
          <w:p w14:paraId="511BA505" w14:textId="52E375CB" w:rsidR="00F50F23" w:rsidRDefault="00F50F23" w:rsidP="00D90FBF">
            <w:pPr>
              <w:pStyle w:val="CRCoverPage"/>
              <w:spacing w:after="0"/>
              <w:rPr>
                <w:noProof/>
              </w:rPr>
            </w:pPr>
            <w:r>
              <w:rPr>
                <w:lang w:eastAsia="zh-CN"/>
              </w:rPr>
              <w:t>The need to address comments received during the June 26 RTC Ad Hoc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27247F2" w:rsidR="000F3840" w:rsidRDefault="00940DFB" w:rsidP="00F70EDB">
            <w:pPr>
              <w:pStyle w:val="CRCoverPage"/>
              <w:spacing w:after="0"/>
            </w:pPr>
            <w:r>
              <w:rPr>
                <w:lang w:eastAsia="zh-CN"/>
              </w:rPr>
              <w:t>Added</w:t>
            </w:r>
            <w:r w:rsidR="0067322B">
              <w:rPr>
                <w:lang w:eastAsia="zh-CN"/>
              </w:rPr>
              <w:t xml:space="preserve"> a solution by which the RAN drops extra PDUs with the consideration of packet losses that happened in the upstream links or will happen in the downstream links</w:t>
            </w:r>
            <w:r w:rsidR="00802938">
              <w:rPr>
                <w:lang w:eastAsia="zh-CN"/>
              </w:rPr>
              <w:t>, including edits to address the comments from the RTC Ad Hoc meeting.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53E0EDB" w:rsidR="00433591" w:rsidRDefault="003A402C" w:rsidP="00433591">
            <w:pPr>
              <w:pStyle w:val="CRCoverPage"/>
              <w:spacing w:after="0"/>
            </w:pPr>
            <w:r>
              <w:rPr>
                <w:noProof/>
              </w:rPr>
              <w:t>RAN dropping extra PDUs may make it impossible to reconstruct source packets at the application receiver.</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396FD7C9"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3A402C" w:rsidRPr="003A402C">
        <w:t xml:space="preserve">AL-FEC awareness </w:t>
      </w:r>
      <w:r w:rsidR="007D7F5C">
        <w:t>at RAN while</w:t>
      </w:r>
      <w:r w:rsidR="003A402C" w:rsidRPr="003A402C">
        <w:t xml:space="preserve"> consider</w:t>
      </w:r>
      <w:r w:rsidR="007D7F5C">
        <w:t>ing</w:t>
      </w:r>
      <w:r w:rsidR="003A402C" w:rsidRPr="003A402C">
        <w:t xml:space="preserve"> upstream and downstream packet losses</w:t>
      </w:r>
    </w:p>
    <w:p w14:paraId="403E6BCD" w14:textId="77777777" w:rsidR="001A60E2" w:rsidRPr="00822E86" w:rsidRDefault="001A60E2" w:rsidP="001A60E2">
      <w:pPr>
        <w:pStyle w:val="Heading3"/>
      </w:pPr>
      <w:bookmarkStart w:id="4" w:name="_Toc163769604"/>
      <w:r w:rsidRPr="00822E86">
        <w:t>6.</w:t>
      </w:r>
      <w:r>
        <w:t>x</w:t>
      </w:r>
      <w:r w:rsidRPr="00822E86">
        <w:t>.</w:t>
      </w:r>
      <w:r w:rsidRPr="00822E86">
        <w:rPr>
          <w:rFonts w:hint="eastAsia"/>
        </w:rPr>
        <w:t>1</w:t>
      </w:r>
      <w:r w:rsidRPr="00822E86">
        <w:rPr>
          <w:rFonts w:hint="eastAsia"/>
        </w:rPr>
        <w:tab/>
      </w:r>
      <w:r w:rsidRPr="00822E86">
        <w:t>Key Issue mapping</w:t>
      </w:r>
      <w:bookmarkEnd w:id="4"/>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5" w:name="_Toc163769605"/>
      <w:r w:rsidRPr="00822E86">
        <w:t>6.</w:t>
      </w:r>
      <w:r>
        <w:t>x</w:t>
      </w:r>
      <w:r w:rsidRPr="00822E86">
        <w:t>.2</w:t>
      </w:r>
      <w:r w:rsidRPr="00822E86">
        <w:rPr>
          <w:rFonts w:hint="eastAsia"/>
        </w:rPr>
        <w:tab/>
        <w:t>Description</w:t>
      </w:r>
      <w:bookmarkEnd w:id="5"/>
    </w:p>
    <w:p w14:paraId="5A643734" w14:textId="0F0E28C6" w:rsidR="0038774F" w:rsidRDefault="0038774F" w:rsidP="00E00208">
      <w:pPr>
        <w:pStyle w:val="Heading3"/>
      </w:pPr>
      <w:r>
        <w:t>6</w:t>
      </w:r>
      <w:r w:rsidRPr="00822E86">
        <w:t>.</w:t>
      </w:r>
      <w:r>
        <w:t>x.2.1</w:t>
      </w:r>
      <w:r w:rsidRPr="00822E86">
        <w:rPr>
          <w:rFonts w:hint="eastAsia"/>
        </w:rPr>
        <w:tab/>
      </w:r>
      <w:r w:rsidR="003A402C">
        <w:t>Motivation</w:t>
      </w:r>
      <w:r>
        <w:t xml:space="preserve"> </w:t>
      </w:r>
    </w:p>
    <w:p w14:paraId="7550F3CA" w14:textId="40C7640A" w:rsidR="00154FAA" w:rsidRDefault="003A402C" w:rsidP="00E00208">
      <w:pPr>
        <w:rPr>
          <w:lang w:val="en-US"/>
        </w:rPr>
      </w:pPr>
      <w:r>
        <w:rPr>
          <w:lang w:val="en-US"/>
        </w:rPr>
        <w:t>As explained in clause 5.4.2.2, there</w:t>
      </w:r>
      <w:r w:rsidR="007D7F5C">
        <w:rPr>
          <w:lang w:val="en-US"/>
        </w:rPr>
        <w:t xml:space="preserve"> is an </w:t>
      </w:r>
      <w:r>
        <w:rPr>
          <w:lang w:val="en-US"/>
        </w:rPr>
        <w:t xml:space="preserve">upstream network segment before the RAN and </w:t>
      </w:r>
      <w:r w:rsidR="007D7F5C">
        <w:rPr>
          <w:lang w:val="en-US"/>
        </w:rPr>
        <w:t xml:space="preserve">there may be a </w:t>
      </w:r>
      <w:r>
        <w:rPr>
          <w:lang w:val="en-US"/>
        </w:rPr>
        <w:t>downstream network segment after the RAN (e.g., a tether</w:t>
      </w:r>
      <w:r w:rsidR="000038B1">
        <w:rPr>
          <w:lang w:val="en-US"/>
        </w:rPr>
        <w:t>ed</w:t>
      </w:r>
      <w:r>
        <w:rPr>
          <w:lang w:val="en-US"/>
        </w:rPr>
        <w:t xml:space="preserve"> link). When the RAN drops extra PDUs of a PDU Set encoded with AL-FEC, it needs to consider how many of the PDUs have already been lost in the upstream network se</w:t>
      </w:r>
      <w:r w:rsidR="007D7F5C">
        <w:rPr>
          <w:lang w:val="en-US"/>
        </w:rPr>
        <w:t>g</w:t>
      </w:r>
      <w:r>
        <w:rPr>
          <w:lang w:val="en-US"/>
        </w:rPr>
        <w:t xml:space="preserve">ment. </w:t>
      </w:r>
      <w:r w:rsidR="000038B1">
        <w:rPr>
          <w:lang w:val="en-US"/>
        </w:rPr>
        <w:t>T</w:t>
      </w:r>
      <w:r>
        <w:rPr>
          <w:lang w:val="en-US"/>
        </w:rPr>
        <w:t xml:space="preserve">he RAN </w:t>
      </w:r>
      <w:r w:rsidR="000038B1">
        <w:rPr>
          <w:lang w:val="en-US"/>
        </w:rPr>
        <w:t xml:space="preserve">also </w:t>
      </w:r>
      <w:r>
        <w:rPr>
          <w:lang w:val="en-US"/>
        </w:rPr>
        <w:t>needs to consider how many packets may get lost in the downstream network segment. Otherwise, the application receiver may not receive enough PDUs for reconstructing all the source PDUs.</w:t>
      </w:r>
    </w:p>
    <w:p w14:paraId="66F042E7" w14:textId="0EAB044F" w:rsidR="004D0F2B" w:rsidRPr="00E00208" w:rsidRDefault="004D0F2B" w:rsidP="00E00208">
      <w:pPr>
        <w:rPr>
          <w:lang w:val="en-US"/>
        </w:rPr>
      </w:pPr>
      <w:r>
        <w:rPr>
          <w:lang w:val="en-US"/>
        </w:rPr>
        <w:t>Not</w:t>
      </w:r>
      <w:r w:rsidR="00301FD5">
        <w:rPr>
          <w:lang w:val="en-US"/>
        </w:rPr>
        <w:t>e 1</w:t>
      </w:r>
      <w:r>
        <w:rPr>
          <w:lang w:val="en-US"/>
        </w:rPr>
        <w:t>: although the solution below is on how the RAN drops extra PDUs</w:t>
      </w:r>
      <w:r w:rsidR="00301FD5">
        <w:rPr>
          <w:lang w:val="en-US"/>
        </w:rPr>
        <w:t xml:space="preserve">, it applies to a generic network device </w:t>
      </w:r>
      <w:r w:rsidR="00466FAF">
        <w:rPr>
          <w:lang w:val="en-US"/>
        </w:rPr>
        <w:t>if</w:t>
      </w:r>
      <w:r w:rsidR="00301FD5">
        <w:rPr>
          <w:lang w:val="en-US"/>
        </w:rPr>
        <w:t xml:space="preserve"> the </w:t>
      </w:r>
      <w:r w:rsidR="00466FAF">
        <w:rPr>
          <w:lang w:val="en-US"/>
        </w:rPr>
        <w:t xml:space="preserve">network </w:t>
      </w:r>
      <w:r w:rsidR="00301FD5">
        <w:rPr>
          <w:lang w:val="en-US"/>
        </w:rPr>
        <w:t>device receives the downstream packet loss probability.</w:t>
      </w:r>
      <w:r>
        <w:rPr>
          <w:lang w:val="en-US"/>
        </w:rPr>
        <w:t xml:space="preserve"> </w:t>
      </w:r>
    </w:p>
    <w:p w14:paraId="6A490CFA" w14:textId="09951DCD" w:rsidR="00A44672" w:rsidRPr="00A44672" w:rsidRDefault="00A6772B" w:rsidP="00A44672">
      <w:pPr>
        <w:pStyle w:val="Heading3"/>
      </w:pPr>
      <w:r w:rsidRPr="00822E86">
        <w:t>6.</w:t>
      </w:r>
      <w:r>
        <w:t>x</w:t>
      </w:r>
      <w:r w:rsidRPr="00822E86">
        <w:t>.2</w:t>
      </w:r>
      <w:r>
        <w:t>.</w:t>
      </w:r>
      <w:r w:rsidR="0038774F">
        <w:t>2</w:t>
      </w:r>
      <w:r w:rsidRPr="00822E86">
        <w:rPr>
          <w:rFonts w:hint="eastAsia"/>
        </w:rPr>
        <w:tab/>
      </w:r>
      <w:r w:rsidR="007D7F5C">
        <w:t>Solution</w:t>
      </w:r>
    </w:p>
    <w:p w14:paraId="64368F2A" w14:textId="77777777" w:rsidR="00A44672" w:rsidRDefault="00745D76" w:rsidP="00A44672">
      <w:pPr>
        <w:keepNext/>
      </w:pPr>
      <w:r>
        <w:object w:dxaOrig="21870" w:dyaOrig="11340" w14:anchorId="3B4DB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9.6pt" o:ole="">
            <v:imagedata r:id="rId15" o:title=""/>
          </v:shape>
          <o:OLEObject Type="Embed" ProgID="Visio.Drawing.15" ShapeID="_x0000_i1025" DrawAspect="Content" ObjectID="_1785055856" r:id="rId16"/>
        </w:object>
      </w:r>
    </w:p>
    <w:p w14:paraId="04B80E51" w14:textId="26429ED9" w:rsidR="00140E5F" w:rsidRDefault="00A44672" w:rsidP="00A44672">
      <w:pPr>
        <w:pStyle w:val="Caption"/>
      </w:pPr>
      <w:r>
        <w:t>Figure 6.x.2.2</w:t>
      </w:r>
      <w:r w:rsidR="00567630">
        <w:t>-1</w:t>
      </w:r>
      <w:r>
        <w:t xml:space="preserve"> The RAN drops extra PDUs by considering packet losses in the upstream network segment and downstream network segment. </w:t>
      </w:r>
    </w:p>
    <w:p w14:paraId="635F51B5" w14:textId="77777777" w:rsidR="00A44672" w:rsidRPr="00A44672" w:rsidRDefault="00A44672" w:rsidP="00A44672">
      <w:pPr>
        <w:rPr>
          <w:lang w:val="en-US" w:eastAsia="zh-CN"/>
        </w:rPr>
      </w:pPr>
    </w:p>
    <w:p w14:paraId="60D362E6" w14:textId="77777777" w:rsidR="00A44672" w:rsidRDefault="00745D76" w:rsidP="002F4D6C">
      <w:r>
        <w:t xml:space="preserve">The RAN derives the PDUs that have been lost in the upstream network segment, e.g., by taking the difference between the number of PDUs in the PDU set (NPDS) in the RTP header extension for PDU Set marking </w:t>
      </w:r>
      <w:r w:rsidR="00A44672">
        <w:t xml:space="preserve">for a PDU Set </w:t>
      </w:r>
      <w:r>
        <w:t xml:space="preserve">and the number of PDUs </w:t>
      </w:r>
      <w:r w:rsidR="00A44672">
        <w:t xml:space="preserve">of the PDU Set </w:t>
      </w:r>
      <w:r>
        <w:t xml:space="preserve">that it has received. </w:t>
      </w:r>
    </w:p>
    <w:p w14:paraId="1AA455C1" w14:textId="30AA3BCF" w:rsidR="00A44672" w:rsidRDefault="00A44672" w:rsidP="002F4D6C">
      <w:r>
        <w:t>The downlink network segment informs the RAN of the packet loss rate over the tethered link. This is shown in Figure 6.x.2.2</w:t>
      </w:r>
      <w:r w:rsidR="00567630">
        <w:t>-1</w:t>
      </w:r>
      <w:r>
        <w:t>.</w:t>
      </w:r>
    </w:p>
    <w:p w14:paraId="4A66CC12" w14:textId="209A770A" w:rsidR="00301FD5" w:rsidRDefault="00301FD5" w:rsidP="002F4D6C">
      <w:r>
        <w:lastRenderedPageBreak/>
        <w:t xml:space="preserve">Note 2: although in Figure 6.x.2.2-1 it is shown that the UE provides the packet loss feedback, the XR Tethered Endpoint can also provide the packet loss feedback. </w:t>
      </w:r>
    </w:p>
    <w:p w14:paraId="528922E6" w14:textId="0D777881" w:rsidR="00A44672" w:rsidRDefault="00A44672" w:rsidP="002F4D6C">
      <w:r>
        <w:t>The RAN then decides on how many PDUs are extra PDUs given (1) the upstream packet losses, (2) the packet losses at the RAN (not dropped as extra PDUs), and (3) the downstream packet loss rate.</w:t>
      </w:r>
    </w:p>
    <w:p w14:paraId="6A5F9DE9" w14:textId="1D6DF33D" w:rsidR="00935BC9" w:rsidRDefault="00A44672" w:rsidP="002F4D6C">
      <w:r>
        <w:t xml:space="preserve">The following example shows how the RAN decides on the number of </w:t>
      </w:r>
      <w:r w:rsidR="000038B1">
        <w:t xml:space="preserve">extra </w:t>
      </w:r>
      <w:r>
        <w:t xml:space="preserve">PDUs that it can drop while still ensuring that the receiver can reconstruct </w:t>
      </w:r>
      <w:r w:rsidR="000038B1">
        <w:t xml:space="preserve">all </w:t>
      </w:r>
      <w:r>
        <w:t xml:space="preserve">the source packets with a high probability. </w:t>
      </w:r>
      <w:r w:rsidR="00935BC9">
        <w:t>Denote the following:</w:t>
      </w:r>
    </w:p>
    <w:p w14:paraId="43E33D8C" w14:textId="1A1AFADE" w:rsidR="00935BC9" w:rsidRDefault="00935BC9" w:rsidP="00935BC9">
      <w:pPr>
        <w:ind w:left="284"/>
      </w:pPr>
      <w:r>
        <w:t xml:space="preserve">(1) the upstream packet losses: </w:t>
      </w:r>
      <w:r w:rsidRPr="000038B1">
        <w:rPr>
          <w:i/>
          <w:iCs/>
        </w:rPr>
        <w:t>N</w:t>
      </w:r>
      <w:r w:rsidRPr="000038B1">
        <w:rPr>
          <w:i/>
          <w:iCs/>
          <w:vertAlign w:val="subscript"/>
        </w:rPr>
        <w:t>1</w:t>
      </w:r>
    </w:p>
    <w:p w14:paraId="6000F93B" w14:textId="6EEEBB8F" w:rsidR="00935BC9" w:rsidRDefault="00935BC9" w:rsidP="00935BC9">
      <w:pPr>
        <w:ind w:left="284"/>
      </w:pPr>
      <w:r>
        <w:t xml:space="preserve">(2) the packet losses at the RAN (not dropped as extra PDUs): </w:t>
      </w:r>
      <w:r w:rsidRPr="000038B1">
        <w:rPr>
          <w:i/>
          <w:iCs/>
        </w:rPr>
        <w:t>N</w:t>
      </w:r>
      <w:r w:rsidR="000038B1" w:rsidRPr="000038B1">
        <w:rPr>
          <w:i/>
          <w:iCs/>
          <w:vertAlign w:val="subscript"/>
        </w:rPr>
        <w:t>2</w:t>
      </w:r>
    </w:p>
    <w:p w14:paraId="289102F8" w14:textId="733BB0C0" w:rsidR="00935BC9" w:rsidRDefault="00935BC9" w:rsidP="00935BC9">
      <w:pPr>
        <w:ind w:left="284"/>
      </w:pPr>
      <w:r>
        <w:t xml:space="preserve">(3) the downstream packet loss rate: </w:t>
      </w:r>
      <w:r w:rsidRPr="000038B1">
        <w:rPr>
          <w:i/>
          <w:iCs/>
        </w:rPr>
        <w:t>p</w:t>
      </w:r>
    </w:p>
    <w:p w14:paraId="71634BC4" w14:textId="5B37D806" w:rsidR="00935BC9" w:rsidRDefault="00935BC9" w:rsidP="002F4D6C">
      <w:r>
        <w:t xml:space="preserve">It is assumed that the packet losses in the </w:t>
      </w:r>
      <w:proofErr w:type="spellStart"/>
      <w:r>
        <w:t>downsteam</w:t>
      </w:r>
      <w:proofErr w:type="spellEnd"/>
      <w:r>
        <w:t xml:space="preserve"> are independent. </w:t>
      </w:r>
      <w:r w:rsidR="000038B1">
        <w:t>Consider</w:t>
      </w:r>
      <w:r w:rsidR="001E51B2">
        <w:t xml:space="preserve"> a PDU Set</w:t>
      </w:r>
      <w:r w:rsidR="000038B1">
        <w:t xml:space="preserve"> with</w:t>
      </w:r>
      <w:r w:rsidR="001E51B2">
        <w:t xml:space="preserve"> be </w:t>
      </w:r>
      <w:r w:rsidRPr="000038B1">
        <w:rPr>
          <w:i/>
          <w:iCs/>
        </w:rPr>
        <w:t>K</w:t>
      </w:r>
      <w:r w:rsidR="001E51B2">
        <w:t>=</w:t>
      </w:r>
      <w:r>
        <w:t>30</w:t>
      </w:r>
      <w:r w:rsidR="001E51B2">
        <w:t xml:space="preserve"> source PDUs</w:t>
      </w:r>
      <w:r>
        <w:t xml:space="preserve">, and </w:t>
      </w:r>
      <w:r w:rsidR="000038B1">
        <w:t>15</w:t>
      </w:r>
      <w:r w:rsidR="001E51B2">
        <w:t xml:space="preserve"> </w:t>
      </w:r>
      <w:r>
        <w:t xml:space="preserve">repair </w:t>
      </w:r>
      <w:r w:rsidR="001E51B2">
        <w:t xml:space="preserve">PDUs, hence a </w:t>
      </w:r>
      <w:r>
        <w:t xml:space="preserve">total </w:t>
      </w:r>
      <w:r w:rsidR="001E51B2">
        <w:t xml:space="preserve">of </w:t>
      </w:r>
      <w:r w:rsidRPr="000038B1">
        <w:rPr>
          <w:i/>
          <w:iCs/>
        </w:rPr>
        <w:t>N</w:t>
      </w:r>
      <w:r>
        <w:t>=</w:t>
      </w:r>
      <w:r w:rsidR="000038B1">
        <w:t>45</w:t>
      </w:r>
      <w:r w:rsidR="001E51B2">
        <w:t xml:space="preserve"> PDUs</w:t>
      </w:r>
      <w:r>
        <w:t xml:space="preserve">. </w:t>
      </w:r>
      <w:r w:rsidR="001E51B2">
        <w:t xml:space="preserve">Let the packet losses at the RAN </w:t>
      </w:r>
      <w:r w:rsidR="000038B1">
        <w:t>due to wireless link error (</w:t>
      </w:r>
      <w:r w:rsidR="00567630">
        <w:t>not dropped as extra PDUs</w:t>
      </w:r>
      <w:r w:rsidR="000038B1">
        <w:t>)</w:t>
      </w:r>
      <w:r w:rsidR="00567630">
        <w:t xml:space="preserve"> </w:t>
      </w:r>
      <w:r w:rsidR="001E51B2">
        <w:t xml:space="preserve">be </w:t>
      </w:r>
      <w:r w:rsidR="001E51B2" w:rsidRPr="000038B1">
        <w:rPr>
          <w:i/>
          <w:iCs/>
        </w:rPr>
        <w:t>N</w:t>
      </w:r>
      <w:r w:rsidR="00567630" w:rsidRPr="000038B1">
        <w:rPr>
          <w:i/>
          <w:iCs/>
          <w:vertAlign w:val="subscript"/>
        </w:rPr>
        <w:t>2</w:t>
      </w:r>
      <w:r w:rsidR="001E51B2">
        <w:t xml:space="preserve">. </w:t>
      </w:r>
      <w:r>
        <w:t xml:space="preserve">Let the AL-FEC code be a MDS code. For simplicity each PDU is assumed to be sent in a separate transport block over the RAN air interface. Let </w:t>
      </w:r>
      <w:r w:rsidRPr="000038B1">
        <w:rPr>
          <w:i/>
          <w:iCs/>
        </w:rPr>
        <w:t>N</w:t>
      </w:r>
      <w:r w:rsidRPr="000038B1">
        <w:rPr>
          <w:i/>
          <w:iCs/>
          <w:vertAlign w:val="subscript"/>
        </w:rPr>
        <w:t>1</w:t>
      </w:r>
      <w:r>
        <w:t xml:space="preserve">=2, </w:t>
      </w:r>
      <w:r w:rsidRPr="000038B1">
        <w:rPr>
          <w:i/>
          <w:iCs/>
        </w:rPr>
        <w:t>p</w:t>
      </w:r>
      <w:r>
        <w:t xml:space="preserve">=2%. </w:t>
      </w:r>
      <w:r w:rsidR="001E51B2">
        <w:t xml:space="preserve">Let the minimum reconstruction success probability be 0.995. </w:t>
      </w:r>
      <w:r>
        <w:t>Then the</w:t>
      </w:r>
      <w:r w:rsidR="00567630">
        <w:t xml:space="preserve"> allowed values for the number of extra PDUs </w:t>
      </w:r>
      <w:r w:rsidR="00567630" w:rsidRPr="000038B1">
        <w:rPr>
          <w:i/>
          <w:iCs/>
        </w:rPr>
        <w:t>N</w:t>
      </w:r>
      <w:r w:rsidR="00567630" w:rsidRPr="000038B1">
        <w:rPr>
          <w:i/>
          <w:iCs/>
          <w:vertAlign w:val="subscript"/>
        </w:rPr>
        <w:t>3</w:t>
      </w:r>
      <w:r w:rsidR="00567630">
        <w:t xml:space="preserve"> </w:t>
      </w:r>
      <w:r w:rsidR="000038B1">
        <w:t xml:space="preserve">that the RAN can drop </w:t>
      </w:r>
      <w:r w:rsidR="00567630">
        <w:t>must satisfy the following inequality:</w:t>
      </w:r>
      <w:r w:rsidR="001E51B2">
        <w:t xml:space="preserve"> </w:t>
      </w:r>
      <w:r>
        <w:t xml:space="preserve"> </w:t>
      </w:r>
    </w:p>
    <w:p w14:paraId="1D37110A" w14:textId="649578D5" w:rsidR="004D0F2B" w:rsidRDefault="008D2DD5" w:rsidP="00935BC9">
      <w:pPr>
        <w:rPr>
          <w:lang w:val="en-US"/>
        </w:rPr>
      </w:pPr>
      <m:oMath>
        <m:nary>
          <m:naryPr>
            <m:chr m:val="∑"/>
            <m:ctrlPr>
              <w:rPr>
                <w:rFonts w:ascii="Cambria Math" w:hAnsi="Cambria Math"/>
                <w:i/>
                <w:iCs/>
                <w:lang w:val="en-US"/>
              </w:rPr>
            </m:ctrlPr>
          </m:naryPr>
          <m:sub>
            <m:r>
              <w:rPr>
                <w:rFonts w:ascii="Cambria Math" w:hAnsi="Cambria Math"/>
                <w:lang w:val="en-US"/>
              </w:rPr>
              <m:t>n</m:t>
            </m:r>
            <m:r>
              <w:rPr>
                <w:rFonts w:ascii="Cambria Math" w:hAnsi="Cambria Math"/>
                <w:lang w:val="en-US"/>
              </w:rPr>
              <m:t>=</m:t>
            </m:r>
            <m:r>
              <w:rPr>
                <w:rFonts w:ascii="Cambria Math" w:hAnsi="Cambria Math"/>
                <w:lang w:val="en-US"/>
              </w:rPr>
              <m:t>K</m:t>
            </m:r>
          </m:sub>
          <m:sup>
            <m:r>
              <w:rPr>
                <w:rFonts w:ascii="Cambria Math" w:hAnsi="Cambria Math"/>
                <w:lang w:val="en-US"/>
              </w:rPr>
              <m:t>m</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sup>
          <m:e>
            <m:d>
              <m:dPr>
                <m:ctrlPr>
                  <w:rPr>
                    <w:rFonts w:ascii="Cambria Math" w:hAnsi="Cambria Math"/>
                    <w:i/>
                    <w:iCs/>
                    <w:lang w:val="en-US"/>
                  </w:rPr>
                </m:ctrlPr>
              </m:dPr>
              <m:e>
                <m:m>
                  <m:mPr>
                    <m:mcs>
                      <m:mc>
                        <m:mcPr>
                          <m:count m:val="1"/>
                          <m:mcJc m:val="center"/>
                        </m:mcPr>
                      </m:mc>
                    </m:mcs>
                    <m:ctrlPr>
                      <w:rPr>
                        <w:rFonts w:ascii="Cambria Math" w:hAnsi="Cambria Math"/>
                        <w:i/>
                        <w:iCs/>
                        <w:lang w:val="en-US"/>
                      </w:rPr>
                    </m:ctrlPr>
                  </m:mPr>
                  <m:mr>
                    <m:e>
                      <m:r>
                        <w:rPr>
                          <w:rFonts w:ascii="Cambria Math" w:hAnsi="Cambria Math"/>
                          <w:lang w:val="en-US"/>
                        </w:rPr>
                        <m:t>m</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e>
                  </m:mr>
                  <m:mr>
                    <m:e>
                      <m:r>
                        <w:rPr>
                          <w:rFonts w:ascii="Cambria Math" w:hAnsi="Cambria Math"/>
                          <w:lang w:val="en-US"/>
                        </w:rPr>
                        <m:t>n</m:t>
                      </m:r>
                    </m:e>
                  </m:mr>
                </m:m>
              </m:e>
            </m:d>
            <m:sSup>
              <m:sSupPr>
                <m:ctrlPr>
                  <w:rPr>
                    <w:rFonts w:ascii="Cambria Math" w:hAnsi="Cambria Math"/>
                    <w:i/>
                    <w:iCs/>
                    <w:lang w:val="en-US"/>
                  </w:rPr>
                </m:ctrlPr>
              </m:sSupPr>
              <m:e>
                <m:r>
                  <w:rPr>
                    <w:rFonts w:ascii="Cambria Math" w:hAnsi="Cambria Math"/>
                    <w:lang w:val="en-US"/>
                  </w:rPr>
                  <m:t>(1-</m:t>
                </m:r>
                <m:r>
                  <w:rPr>
                    <w:rFonts w:ascii="Cambria Math" w:hAnsi="Cambria Math"/>
                    <w:lang w:val="en-US"/>
                  </w:rPr>
                  <m:t>p</m:t>
                </m:r>
                <m:r>
                  <w:rPr>
                    <w:rFonts w:ascii="Cambria Math" w:hAnsi="Cambria Math"/>
                    <w:lang w:val="en-US"/>
                  </w:rPr>
                  <m:t>)</m:t>
                </m:r>
              </m:e>
              <m:sup>
                <m:r>
                  <w:rPr>
                    <w:rFonts w:ascii="Cambria Math" w:hAnsi="Cambria Math"/>
                    <w:lang w:val="en-US"/>
                  </w:rPr>
                  <m:t>n</m:t>
                </m:r>
              </m:sup>
            </m:sSup>
          </m:e>
        </m:nary>
      </m:oMath>
      <w:r w:rsidR="00935BC9" w:rsidRPr="00935BC9">
        <w:rPr>
          <w:lang w:val="en-US"/>
        </w:rPr>
        <w:t xml:space="preserve"> </w:t>
      </w:r>
      <m:oMath>
        <m:sSup>
          <m:sSupPr>
            <m:ctrlPr>
              <w:rPr>
                <w:rFonts w:ascii="Cambria Math" w:hAnsi="Cambria Math"/>
                <w:i/>
                <w:iCs/>
                <w:lang w:val="en-US"/>
              </w:rPr>
            </m:ctrlPr>
          </m:sSupPr>
          <m:e>
            <m:r>
              <w:rPr>
                <w:rFonts w:ascii="Cambria Math" w:hAnsi="Cambria Math"/>
                <w:lang w:val="en-US"/>
              </w:rPr>
              <m:t>p</m:t>
            </m:r>
          </m:e>
          <m:sup>
            <m:r>
              <w:rPr>
                <w:rFonts w:ascii="Cambria Math" w:hAnsi="Cambria Math"/>
                <w:lang w:val="en-US"/>
              </w:rPr>
              <m:t>m</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r>
              <w:rPr>
                <w:rFonts w:ascii="Cambria Math" w:hAnsi="Cambria Math"/>
                <w:lang w:val="en-US"/>
              </w:rPr>
              <m:t>n</m:t>
            </m:r>
          </m:sup>
        </m:sSup>
        <m:r>
          <w:rPr>
            <w:rFonts w:ascii="Cambria Math" w:hAnsi="Cambria Math"/>
            <w:lang w:val="en-US"/>
          </w:rPr>
          <m:t xml:space="preserve">&gt; </m:t>
        </m:r>
      </m:oMath>
      <w:r w:rsidR="00567630">
        <w:rPr>
          <w:lang w:val="en-US"/>
        </w:rPr>
        <w:t>0.995</w:t>
      </w:r>
      <w:r w:rsidR="00B56558">
        <w:rPr>
          <w:lang w:val="en-US"/>
        </w:rPr>
        <w:t xml:space="preserve">, where </w:t>
      </w:r>
      <m:oMath>
        <m:r>
          <w:rPr>
            <w:rFonts w:ascii="Cambria Math" w:hAnsi="Cambria Math"/>
            <w:lang w:val="en-US"/>
          </w:rPr>
          <m:t>m</m:t>
        </m:r>
        <m:r>
          <w:rPr>
            <w:rFonts w:ascii="Cambria Math" w:hAnsi="Cambria Math"/>
            <w:lang w:val="en-US"/>
          </w:rPr>
          <m:t>=</m:t>
        </m:r>
        <m:r>
          <w:rPr>
            <w:rFonts w:ascii="Cambria Math" w:hAnsi="Cambria Math"/>
            <w:lang w:val="en-US"/>
          </w:rPr>
          <m:t>N</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p>
    <w:p w14:paraId="7F0FF893" w14:textId="36800343" w:rsidR="004D0F2B" w:rsidRPr="00935BC9" w:rsidRDefault="004D0F2B" w:rsidP="00935BC9">
      <w:pPr>
        <w:rPr>
          <w:lang w:val="en-US"/>
        </w:rPr>
      </w:pPr>
      <w:r>
        <w:rPr>
          <w:lang w:val="en-US"/>
        </w:rPr>
        <w:t xml:space="preserve">In the above, the summand gives the probability that </w:t>
      </w:r>
      <m:oMath>
        <m:r>
          <w:rPr>
            <w:rFonts w:ascii="Cambria Math" w:hAnsi="Cambria Math"/>
            <w:lang w:val="en-US"/>
          </w:rPr>
          <m:t>n</m:t>
        </m:r>
      </m:oMath>
      <w:r>
        <w:rPr>
          <w:lang w:val="en-US"/>
        </w:rPr>
        <w:t xml:space="preserve"> packets out of </w:t>
      </w:r>
      <m:oMath>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Pr>
          <w:iCs/>
          <w:lang w:val="en-US"/>
        </w:rPr>
        <w:t xml:space="preserve"> packets are a success and the remaining </w:t>
      </w:r>
      <m:oMath>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-n</m:t>
        </m:r>
      </m:oMath>
      <w:r>
        <w:rPr>
          <w:lang w:val="en-US"/>
        </w:rPr>
        <w:t xml:space="preserve"> packets are a failure. The probabilities are summed across all values of </w:t>
      </w:r>
      <m:oMath>
        <m:r>
          <w:rPr>
            <w:rFonts w:ascii="Cambria Math" w:hAnsi="Cambria Math"/>
            <w:lang w:val="en-US"/>
          </w:rPr>
          <m:t>n</m:t>
        </m:r>
      </m:oMath>
      <w:r>
        <w:rPr>
          <w:lang w:val="en-US"/>
        </w:rPr>
        <w:t xml:space="preserve"> which allow the application receiver to reconstruct all the source packets.</w:t>
      </w:r>
    </w:p>
    <w:p w14:paraId="0B069088" w14:textId="7D7635E4" w:rsidR="00567630" w:rsidRDefault="00935BC9" w:rsidP="00567630">
      <w:pPr>
        <w:keepNext/>
      </w:pPr>
      <w:r>
        <w:t xml:space="preserve"> </w:t>
      </w:r>
      <w:r w:rsidR="00B56558">
        <w:rPr>
          <w:noProof/>
        </w:rPr>
        <w:drawing>
          <wp:inline distT="0" distB="0" distL="0" distR="0" wp14:anchorId="6D56CB1A" wp14:editId="2ADEBB87">
            <wp:extent cx="4754880" cy="3564557"/>
            <wp:effectExtent l="0" t="0" r="7620" b="0"/>
            <wp:docPr id="446408267" name="Picture 2"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08267" name="Picture 2" descr="A graph with a blue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0451" cy="3568733"/>
                    </a:xfrm>
                    <a:prstGeom prst="rect">
                      <a:avLst/>
                    </a:prstGeom>
                    <a:noFill/>
                    <a:ln>
                      <a:noFill/>
                    </a:ln>
                  </pic:spPr>
                </pic:pic>
              </a:graphicData>
            </a:graphic>
          </wp:inline>
        </w:drawing>
      </w:r>
    </w:p>
    <w:p w14:paraId="532A3747" w14:textId="5E8DCBFB" w:rsidR="00A44672" w:rsidRDefault="00567630" w:rsidP="00567630">
      <w:pPr>
        <w:pStyle w:val="Caption"/>
      </w:pPr>
      <w:r>
        <w:t>Figure 6.x.2.2-2 The RAN</w:t>
      </w:r>
      <w:r w:rsidR="00B56558">
        <w:t xml:space="preserve"> can drop up to </w:t>
      </w:r>
      <w:r w:rsidR="000038B1">
        <w:t>N</w:t>
      </w:r>
      <w:r w:rsidR="000038B1" w:rsidRPr="000038B1">
        <w:rPr>
          <w:vertAlign w:val="subscript"/>
        </w:rPr>
        <w:t>3</w:t>
      </w:r>
      <w:r w:rsidR="000038B1">
        <w:t>=</w:t>
      </w:r>
      <w:r w:rsidR="00B56558">
        <w:t xml:space="preserve">6 extra DPUs while still meeting the reconstruction probability threshold 0.995 </w:t>
      </w:r>
      <w:r w:rsidR="000038B1">
        <w:t>with</w:t>
      </w:r>
      <w:r w:rsidR="00B56558">
        <w:t xml:space="preserve"> the packet losses</w:t>
      </w:r>
      <w:r w:rsidR="000038B1">
        <w:t xml:space="preserve"> in the </w:t>
      </w:r>
      <w:proofErr w:type="spellStart"/>
      <w:r w:rsidR="000038B1">
        <w:t>upsteam</w:t>
      </w:r>
      <w:proofErr w:type="spellEnd"/>
      <w:r w:rsidR="00B56558">
        <w:t>, at the RAN (</w:t>
      </w:r>
      <w:r w:rsidR="000038B1">
        <w:t xml:space="preserve">due to wireless link error, </w:t>
      </w:r>
      <w:r w:rsidR="00B56558">
        <w:t>not dropped as extra PDUs)</w:t>
      </w:r>
      <w:r w:rsidR="000038B1">
        <w:t xml:space="preserve">, </w:t>
      </w:r>
      <w:r w:rsidR="00B56558">
        <w:t>an</w:t>
      </w:r>
      <w:r w:rsidR="000038B1">
        <w:t xml:space="preserve">d </w:t>
      </w:r>
      <w:r w:rsidR="00B56558">
        <w:t>in the downstream</w:t>
      </w:r>
      <w:r w:rsidR="000038B1">
        <w:t>.</w:t>
      </w:r>
    </w:p>
    <w:p w14:paraId="1EE79FAD" w14:textId="77777777" w:rsidR="00A44672" w:rsidRDefault="00A44672" w:rsidP="002F4D6C"/>
    <w:p w14:paraId="57674058" w14:textId="7F976D88" w:rsidR="00301FD5" w:rsidRDefault="00301FD5" w:rsidP="002F4D6C">
      <w:r>
        <w:t xml:space="preserve">Note 3: </w:t>
      </w:r>
      <w:r w:rsidR="00466FAF">
        <w:t>Although t</w:t>
      </w:r>
      <w:r>
        <w:t xml:space="preserve">he solution presented above is for DL traffic, </w:t>
      </w:r>
      <w:r w:rsidR="00466FAF">
        <w:t>a similar solution can be devised for</w:t>
      </w:r>
      <w:r>
        <w:t xml:space="preserve"> UL traffic, in </w:t>
      </w:r>
      <w:r w:rsidR="00466FAF">
        <w:t>which</w:t>
      </w:r>
      <w:r>
        <w:t xml:space="preserve"> case the tethered link becomes upstream and the </w:t>
      </w:r>
      <w:proofErr w:type="spellStart"/>
      <w:r>
        <w:t>gNB</w:t>
      </w:r>
      <w:proofErr w:type="spellEnd"/>
      <w:r>
        <w:t xml:space="preserve"> to the AS </w:t>
      </w:r>
      <w:r w:rsidR="00466FAF">
        <w:t xml:space="preserve">segment </w:t>
      </w:r>
      <w:r>
        <w:t>(5G core network and N6 segment) becomes downstream.</w:t>
      </w:r>
    </w:p>
    <w:p w14:paraId="3D7F918B" w14:textId="69BB743D" w:rsidR="00CF6C0A" w:rsidRDefault="00CF6C0A" w:rsidP="002F4D6C">
      <w:r>
        <w:lastRenderedPageBreak/>
        <w:t xml:space="preserve">The above assumes that the extra PDUs dropped at the RAN are not taken as signals of network congestion. </w:t>
      </w:r>
      <w:r w:rsidR="007540AD">
        <w:t xml:space="preserve">Network congestion can occur in the upstream network segment, at the RAN </w:t>
      </w:r>
      <w:r w:rsidR="00AA2113">
        <w:t>or</w:t>
      </w:r>
      <w:r w:rsidR="007540AD">
        <w:t xml:space="preserve"> </w:t>
      </w:r>
      <w:r w:rsidR="00AA2113">
        <w:t>in</w:t>
      </w:r>
      <w:r w:rsidR="007540AD">
        <w:t xml:space="preserve"> the downstream network segment. </w:t>
      </w:r>
    </w:p>
    <w:p w14:paraId="685337D8" w14:textId="3A41C690" w:rsidR="007540AD" w:rsidRPr="001A60E2" w:rsidRDefault="007540AD" w:rsidP="002F4D6C">
      <w:r w:rsidRPr="00AA2113">
        <w:rPr>
          <w:b/>
          <w:bCs/>
        </w:rPr>
        <w:t>FFS:</w:t>
      </w:r>
      <w:r>
        <w:t xml:space="preserve"> </w:t>
      </w:r>
      <w:r w:rsidR="00881594">
        <w:t>Under what conditions the RAN can drop extra PDUs considering network congestion</w:t>
      </w:r>
      <w:r w:rsidR="00AA2113">
        <w:t xml:space="preserve"> in the upstream network segment, at the RAN or in the downstream network segment. </w:t>
      </w:r>
      <w:r w:rsidR="00881594">
        <w:t xml:space="preserve"> </w:t>
      </w:r>
    </w:p>
    <w:p w14:paraId="1E9E6016" w14:textId="002B548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D7F5C">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B084E" w14:textId="77777777" w:rsidR="00497DDD" w:rsidRDefault="00497DDD">
      <w:r>
        <w:separator/>
      </w:r>
    </w:p>
  </w:endnote>
  <w:endnote w:type="continuationSeparator" w:id="0">
    <w:p w14:paraId="36E75935" w14:textId="77777777" w:rsidR="00497DDD" w:rsidRDefault="00497DDD">
      <w:r>
        <w:continuationSeparator/>
      </w:r>
    </w:p>
  </w:endnote>
  <w:endnote w:type="continuationNotice" w:id="1">
    <w:p w14:paraId="535FB553" w14:textId="77777777" w:rsidR="00497DDD" w:rsidRDefault="00497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61E5B" w14:textId="77777777" w:rsidR="00497DDD" w:rsidRDefault="00497DDD">
      <w:r>
        <w:separator/>
      </w:r>
    </w:p>
  </w:footnote>
  <w:footnote w:type="continuationSeparator" w:id="0">
    <w:p w14:paraId="390D7FCB" w14:textId="77777777" w:rsidR="00497DDD" w:rsidRDefault="00497DDD">
      <w:r>
        <w:continuationSeparator/>
      </w:r>
    </w:p>
  </w:footnote>
  <w:footnote w:type="continuationNotice" w:id="1">
    <w:p w14:paraId="66E5B1A6" w14:textId="77777777" w:rsidR="00497DDD" w:rsidRDefault="00497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38B1"/>
    <w:rsid w:val="000051BC"/>
    <w:rsid w:val="000058EE"/>
    <w:rsid w:val="00007B20"/>
    <w:rsid w:val="00010430"/>
    <w:rsid w:val="00012416"/>
    <w:rsid w:val="0001268D"/>
    <w:rsid w:val="0001321D"/>
    <w:rsid w:val="0001338C"/>
    <w:rsid w:val="000176F1"/>
    <w:rsid w:val="00017E6B"/>
    <w:rsid w:val="00017EE2"/>
    <w:rsid w:val="000204AB"/>
    <w:rsid w:val="0002087F"/>
    <w:rsid w:val="000213BD"/>
    <w:rsid w:val="0002149C"/>
    <w:rsid w:val="00021A24"/>
    <w:rsid w:val="00022E4A"/>
    <w:rsid w:val="00024ABF"/>
    <w:rsid w:val="0002516F"/>
    <w:rsid w:val="000252B9"/>
    <w:rsid w:val="00025548"/>
    <w:rsid w:val="00026BEB"/>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0D16"/>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97136"/>
    <w:rsid w:val="000A05AC"/>
    <w:rsid w:val="000A07BB"/>
    <w:rsid w:val="000A46BE"/>
    <w:rsid w:val="000A47C6"/>
    <w:rsid w:val="000A493A"/>
    <w:rsid w:val="000A5872"/>
    <w:rsid w:val="000A6394"/>
    <w:rsid w:val="000B01D4"/>
    <w:rsid w:val="000B24F3"/>
    <w:rsid w:val="000B2938"/>
    <w:rsid w:val="000B4F46"/>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4FAA"/>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3F31"/>
    <w:rsid w:val="0018442B"/>
    <w:rsid w:val="0018506D"/>
    <w:rsid w:val="00190CB6"/>
    <w:rsid w:val="00190F9A"/>
    <w:rsid w:val="0019135E"/>
    <w:rsid w:val="00192C46"/>
    <w:rsid w:val="00192FDA"/>
    <w:rsid w:val="001933BD"/>
    <w:rsid w:val="00193C59"/>
    <w:rsid w:val="00193E92"/>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1B2"/>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0FB8"/>
    <w:rsid w:val="00221355"/>
    <w:rsid w:val="00224B8E"/>
    <w:rsid w:val="00226AAC"/>
    <w:rsid w:val="00227176"/>
    <w:rsid w:val="00231B9B"/>
    <w:rsid w:val="00232A57"/>
    <w:rsid w:val="00234A79"/>
    <w:rsid w:val="0023528A"/>
    <w:rsid w:val="00235E0B"/>
    <w:rsid w:val="002363F8"/>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019E"/>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9F8"/>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757"/>
    <w:rsid w:val="002A50A1"/>
    <w:rsid w:val="002A50EB"/>
    <w:rsid w:val="002A5395"/>
    <w:rsid w:val="002A583A"/>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5EE"/>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1FD5"/>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52CE"/>
    <w:rsid w:val="0032619F"/>
    <w:rsid w:val="003265EF"/>
    <w:rsid w:val="00327408"/>
    <w:rsid w:val="00327D07"/>
    <w:rsid w:val="003303C9"/>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19"/>
    <w:rsid w:val="00396850"/>
    <w:rsid w:val="00396887"/>
    <w:rsid w:val="00397D5E"/>
    <w:rsid w:val="003A2101"/>
    <w:rsid w:val="003A2D73"/>
    <w:rsid w:val="003A402C"/>
    <w:rsid w:val="003A52C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3657"/>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55F63"/>
    <w:rsid w:val="004600C6"/>
    <w:rsid w:val="00461E85"/>
    <w:rsid w:val="004620DB"/>
    <w:rsid w:val="00462E27"/>
    <w:rsid w:val="0046487F"/>
    <w:rsid w:val="00466FA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97DDD"/>
    <w:rsid w:val="004A1A71"/>
    <w:rsid w:val="004A1CC8"/>
    <w:rsid w:val="004A298E"/>
    <w:rsid w:val="004A3FAB"/>
    <w:rsid w:val="004A4830"/>
    <w:rsid w:val="004A4906"/>
    <w:rsid w:val="004A4ACF"/>
    <w:rsid w:val="004B0561"/>
    <w:rsid w:val="004B4B97"/>
    <w:rsid w:val="004B4BB9"/>
    <w:rsid w:val="004B4C4B"/>
    <w:rsid w:val="004B5257"/>
    <w:rsid w:val="004B5274"/>
    <w:rsid w:val="004B5A13"/>
    <w:rsid w:val="004B71CD"/>
    <w:rsid w:val="004B75B7"/>
    <w:rsid w:val="004B7F95"/>
    <w:rsid w:val="004C0414"/>
    <w:rsid w:val="004C0B27"/>
    <w:rsid w:val="004C12A9"/>
    <w:rsid w:val="004C1571"/>
    <w:rsid w:val="004C23AC"/>
    <w:rsid w:val="004C5FCD"/>
    <w:rsid w:val="004C62CA"/>
    <w:rsid w:val="004D0304"/>
    <w:rsid w:val="004D039F"/>
    <w:rsid w:val="004D0F2B"/>
    <w:rsid w:val="004D115A"/>
    <w:rsid w:val="004D2144"/>
    <w:rsid w:val="004D260B"/>
    <w:rsid w:val="004D43B9"/>
    <w:rsid w:val="004D4F73"/>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702"/>
    <w:rsid w:val="00541CF0"/>
    <w:rsid w:val="00543094"/>
    <w:rsid w:val="00545355"/>
    <w:rsid w:val="00546F9A"/>
    <w:rsid w:val="00547111"/>
    <w:rsid w:val="00551657"/>
    <w:rsid w:val="00551AC6"/>
    <w:rsid w:val="005544D6"/>
    <w:rsid w:val="00554D38"/>
    <w:rsid w:val="005563FC"/>
    <w:rsid w:val="00556E02"/>
    <w:rsid w:val="00557924"/>
    <w:rsid w:val="00562DE0"/>
    <w:rsid w:val="00565D0F"/>
    <w:rsid w:val="0056763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2321"/>
    <w:rsid w:val="005B397C"/>
    <w:rsid w:val="005B4607"/>
    <w:rsid w:val="005B5BD5"/>
    <w:rsid w:val="005B5FC7"/>
    <w:rsid w:val="005B64F9"/>
    <w:rsid w:val="005B6C80"/>
    <w:rsid w:val="005B7CB2"/>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3AA"/>
    <w:rsid w:val="00667EFD"/>
    <w:rsid w:val="006717D5"/>
    <w:rsid w:val="006719E4"/>
    <w:rsid w:val="00672CE0"/>
    <w:rsid w:val="0067322B"/>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2EBA"/>
    <w:rsid w:val="006A3BD2"/>
    <w:rsid w:val="006A65CB"/>
    <w:rsid w:val="006A6830"/>
    <w:rsid w:val="006B082B"/>
    <w:rsid w:val="006B1401"/>
    <w:rsid w:val="006B1A6A"/>
    <w:rsid w:val="006B46FB"/>
    <w:rsid w:val="006B7215"/>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328"/>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3F3"/>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D76"/>
    <w:rsid w:val="0074748B"/>
    <w:rsid w:val="007506DE"/>
    <w:rsid w:val="007513FC"/>
    <w:rsid w:val="0075199C"/>
    <w:rsid w:val="00752B38"/>
    <w:rsid w:val="00753611"/>
    <w:rsid w:val="007540AD"/>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3C"/>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5CF"/>
    <w:rsid w:val="007D0441"/>
    <w:rsid w:val="007D0883"/>
    <w:rsid w:val="007D2660"/>
    <w:rsid w:val="007D27AB"/>
    <w:rsid w:val="007D4D4D"/>
    <w:rsid w:val="007D50B5"/>
    <w:rsid w:val="007D6A07"/>
    <w:rsid w:val="007D7240"/>
    <w:rsid w:val="007D7F5C"/>
    <w:rsid w:val="007E0B40"/>
    <w:rsid w:val="007E0DBA"/>
    <w:rsid w:val="007E174B"/>
    <w:rsid w:val="007E1ADC"/>
    <w:rsid w:val="007E53C2"/>
    <w:rsid w:val="007E5DD1"/>
    <w:rsid w:val="007E6067"/>
    <w:rsid w:val="007E683E"/>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80173C"/>
    <w:rsid w:val="00802938"/>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4331C"/>
    <w:rsid w:val="00843DF5"/>
    <w:rsid w:val="008446B2"/>
    <w:rsid w:val="00844E2A"/>
    <w:rsid w:val="00845F36"/>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D10"/>
    <w:rsid w:val="00870EE7"/>
    <w:rsid w:val="008718E1"/>
    <w:rsid w:val="008723F7"/>
    <w:rsid w:val="00872BE7"/>
    <w:rsid w:val="00874CD5"/>
    <w:rsid w:val="00877F1D"/>
    <w:rsid w:val="0088032E"/>
    <w:rsid w:val="00881178"/>
    <w:rsid w:val="00881594"/>
    <w:rsid w:val="00881F03"/>
    <w:rsid w:val="0088270E"/>
    <w:rsid w:val="008839E5"/>
    <w:rsid w:val="008856AF"/>
    <w:rsid w:val="00885810"/>
    <w:rsid w:val="0088615F"/>
    <w:rsid w:val="008863B9"/>
    <w:rsid w:val="00887866"/>
    <w:rsid w:val="00892722"/>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2DD5"/>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5BC9"/>
    <w:rsid w:val="00937D96"/>
    <w:rsid w:val="00940AD9"/>
    <w:rsid w:val="00940DFB"/>
    <w:rsid w:val="009412FC"/>
    <w:rsid w:val="00941E30"/>
    <w:rsid w:val="0094299E"/>
    <w:rsid w:val="00942A73"/>
    <w:rsid w:val="00943265"/>
    <w:rsid w:val="00943D68"/>
    <w:rsid w:val="00943FB9"/>
    <w:rsid w:val="0094482B"/>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3DC6"/>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5F5"/>
    <w:rsid w:val="009F6F6F"/>
    <w:rsid w:val="009F7020"/>
    <w:rsid w:val="009F734F"/>
    <w:rsid w:val="00A0044E"/>
    <w:rsid w:val="00A018C6"/>
    <w:rsid w:val="00A048C1"/>
    <w:rsid w:val="00A05D20"/>
    <w:rsid w:val="00A071A0"/>
    <w:rsid w:val="00A077D9"/>
    <w:rsid w:val="00A11676"/>
    <w:rsid w:val="00A17D5C"/>
    <w:rsid w:val="00A20163"/>
    <w:rsid w:val="00A2268A"/>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672"/>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113"/>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E0A3B"/>
    <w:rsid w:val="00AE22C2"/>
    <w:rsid w:val="00AE4113"/>
    <w:rsid w:val="00AE4744"/>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8B3"/>
    <w:rsid w:val="00B32CAA"/>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6558"/>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139"/>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72"/>
    <w:rsid w:val="00BA51D9"/>
    <w:rsid w:val="00BA5BEA"/>
    <w:rsid w:val="00BA646A"/>
    <w:rsid w:val="00BA653A"/>
    <w:rsid w:val="00BB1BD4"/>
    <w:rsid w:val="00BB1E80"/>
    <w:rsid w:val="00BB2D37"/>
    <w:rsid w:val="00BB3348"/>
    <w:rsid w:val="00BB348B"/>
    <w:rsid w:val="00BB5DFC"/>
    <w:rsid w:val="00BB6CCF"/>
    <w:rsid w:val="00BB7EEC"/>
    <w:rsid w:val="00BC00D5"/>
    <w:rsid w:val="00BC0174"/>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5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BF33A3"/>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4FD2"/>
    <w:rsid w:val="00CC5026"/>
    <w:rsid w:val="00CC68D0"/>
    <w:rsid w:val="00CC6CED"/>
    <w:rsid w:val="00CC75DD"/>
    <w:rsid w:val="00CC7BDE"/>
    <w:rsid w:val="00CD06A9"/>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04D7"/>
    <w:rsid w:val="00CF12E8"/>
    <w:rsid w:val="00CF1E17"/>
    <w:rsid w:val="00CF1E76"/>
    <w:rsid w:val="00CF2C02"/>
    <w:rsid w:val="00CF40BD"/>
    <w:rsid w:val="00CF4379"/>
    <w:rsid w:val="00CF4E62"/>
    <w:rsid w:val="00CF6387"/>
    <w:rsid w:val="00CF6C0A"/>
    <w:rsid w:val="00D01863"/>
    <w:rsid w:val="00D0212F"/>
    <w:rsid w:val="00D02C31"/>
    <w:rsid w:val="00D03F9A"/>
    <w:rsid w:val="00D04788"/>
    <w:rsid w:val="00D0666E"/>
    <w:rsid w:val="00D06D51"/>
    <w:rsid w:val="00D06F95"/>
    <w:rsid w:val="00D07E18"/>
    <w:rsid w:val="00D103D1"/>
    <w:rsid w:val="00D104EA"/>
    <w:rsid w:val="00D1080F"/>
    <w:rsid w:val="00D10B9A"/>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1EA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1CF8"/>
    <w:rsid w:val="00D83946"/>
    <w:rsid w:val="00D85797"/>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7F3"/>
    <w:rsid w:val="00DF0AF7"/>
    <w:rsid w:val="00DF0D58"/>
    <w:rsid w:val="00DF235F"/>
    <w:rsid w:val="00DF34F4"/>
    <w:rsid w:val="00DF3795"/>
    <w:rsid w:val="00DF7048"/>
    <w:rsid w:val="00DF7CED"/>
    <w:rsid w:val="00E00208"/>
    <w:rsid w:val="00E0038D"/>
    <w:rsid w:val="00E02343"/>
    <w:rsid w:val="00E02CDE"/>
    <w:rsid w:val="00E03461"/>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865"/>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089"/>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4B55"/>
    <w:rsid w:val="00ED520A"/>
    <w:rsid w:val="00ED565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498"/>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0F23"/>
    <w:rsid w:val="00F51080"/>
    <w:rsid w:val="00F5199A"/>
    <w:rsid w:val="00F53588"/>
    <w:rsid w:val="00F536B3"/>
    <w:rsid w:val="00F54044"/>
    <w:rsid w:val="00F55116"/>
    <w:rsid w:val="00F55C01"/>
    <w:rsid w:val="00F55C83"/>
    <w:rsid w:val="00F55D5B"/>
    <w:rsid w:val="00F5750B"/>
    <w:rsid w:val="00F61A06"/>
    <w:rsid w:val="00F670A5"/>
    <w:rsid w:val="00F6762B"/>
    <w:rsid w:val="00F701CA"/>
    <w:rsid w:val="00F70EDB"/>
    <w:rsid w:val="00F70FB2"/>
    <w:rsid w:val="00F71208"/>
    <w:rsid w:val="00F72088"/>
    <w:rsid w:val="00F73259"/>
    <w:rsid w:val="00F74716"/>
    <w:rsid w:val="00F76341"/>
    <w:rsid w:val="00F76CAB"/>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1D9"/>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360"/>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74B2769C-BBFC-42AC-8559-EC79B821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2349993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25009364">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CharactersWithSpaces>
  <SharedDoc>false</SharedDoc>
  <HLinks>
    <vt:vector size="24" baseType="variant">
      <vt:variant>
        <vt:i4>2621512</vt:i4>
      </vt:variant>
      <vt:variant>
        <vt:i4>11</vt:i4>
      </vt:variant>
      <vt:variant>
        <vt:i4>0</vt:i4>
      </vt:variant>
      <vt:variant>
        <vt:i4>5</vt:i4>
      </vt:variant>
      <vt:variant>
        <vt:lpwstr>https://source.chromium.org/chromium/chromium/src/+/main:third_party/webrtc</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2024-08-12T17:06:00Z</dcterms:created>
  <dcterms:modified xsi:type="dcterms:W3CDTF">2024-08-13T18:55:00Z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