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6C982FE0" w:rsidR="004276DB" w:rsidRPr="00B80F85" w:rsidRDefault="004276DB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 w:rsidRPr="00B80F85">
        <w:rPr>
          <w:rFonts w:ascii="Arial" w:eastAsia="Batang" w:hAnsi="Arial"/>
          <w:b/>
          <w:sz w:val="24"/>
          <w:szCs w:val="24"/>
          <w:lang w:val="sv-SE" w:eastAsia="en-US"/>
        </w:rPr>
        <w:t>3GPP TSG SA WG4#12</w:t>
      </w:r>
      <w:r w:rsidR="00BE30C3" w:rsidRPr="00B80F85">
        <w:rPr>
          <w:rFonts w:ascii="Arial" w:eastAsia="Batang" w:hAnsi="Arial"/>
          <w:b/>
          <w:sz w:val="24"/>
          <w:szCs w:val="24"/>
          <w:lang w:val="sv-SE" w:eastAsia="en-US"/>
        </w:rPr>
        <w:t>7</w:t>
      </w:r>
      <w:r w:rsidRPr="00B80F85"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</w:t>
      </w:r>
      <w:proofErr w:type="spellStart"/>
      <w:r w:rsidRPr="00B80F85">
        <w:rPr>
          <w:rFonts w:ascii="Arial" w:eastAsia="Batang" w:hAnsi="Arial"/>
          <w:b/>
          <w:sz w:val="24"/>
          <w:szCs w:val="24"/>
          <w:lang w:val="sv-SE" w:eastAsia="en-US"/>
        </w:rPr>
        <w:t>Tdoc</w:t>
      </w:r>
      <w:proofErr w:type="spellEnd"/>
      <w:r w:rsidRPr="00B80F85">
        <w:rPr>
          <w:rFonts w:ascii="Arial" w:eastAsia="Batang" w:hAnsi="Arial"/>
          <w:b/>
          <w:sz w:val="24"/>
          <w:szCs w:val="24"/>
          <w:lang w:val="sv-SE" w:eastAsia="en-US"/>
        </w:rPr>
        <w:t xml:space="preserve"> S4-2</w:t>
      </w:r>
      <w:r w:rsidR="00BE30C3" w:rsidRPr="00B80F85">
        <w:rPr>
          <w:rFonts w:ascii="Arial" w:eastAsia="Batang" w:hAnsi="Arial"/>
          <w:b/>
          <w:sz w:val="24"/>
          <w:szCs w:val="24"/>
          <w:lang w:val="sv-SE" w:eastAsia="en-US"/>
        </w:rPr>
        <w:t>4</w:t>
      </w:r>
      <w:r w:rsidR="00FE4514">
        <w:rPr>
          <w:rFonts w:ascii="Arial" w:eastAsia="Batang" w:hAnsi="Arial"/>
          <w:b/>
          <w:sz w:val="24"/>
          <w:szCs w:val="24"/>
          <w:lang w:val="sv-SE" w:eastAsia="en-US"/>
        </w:rPr>
        <w:t>0378</w:t>
      </w:r>
    </w:p>
    <w:p w14:paraId="3B43D2F3" w14:textId="3D5C1563" w:rsidR="004276DB" w:rsidRPr="006A4094" w:rsidRDefault="00BE30C3" w:rsidP="004276DB">
      <w:pPr>
        <w:pStyle w:val="Header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Sophia-Antipolis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France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2</w:t>
      </w:r>
      <w:r w:rsidR="00BE4537">
        <w:rPr>
          <w:rFonts w:eastAsia="Batang"/>
          <w:sz w:val="24"/>
          <w:szCs w:val="24"/>
          <w:lang w:val="en-US"/>
        </w:rPr>
        <w:t>9</w:t>
      </w:r>
      <w:r>
        <w:rPr>
          <w:rFonts w:eastAsia="Batang"/>
          <w:sz w:val="24"/>
          <w:szCs w:val="24"/>
          <w:lang w:val="en-US"/>
        </w:rPr>
        <w:t xml:space="preserve"> January </w:t>
      </w:r>
      <w:r w:rsidR="004276DB">
        <w:rPr>
          <w:rFonts w:eastAsia="Batang"/>
          <w:sz w:val="24"/>
          <w:szCs w:val="24"/>
          <w:lang w:val="en-US"/>
        </w:rPr>
        <w:t>-</w:t>
      </w:r>
      <w:r>
        <w:rPr>
          <w:rFonts w:eastAsia="Batang"/>
          <w:sz w:val="24"/>
          <w:szCs w:val="24"/>
          <w:lang w:val="en-US"/>
        </w:rPr>
        <w:t xml:space="preserve"> 2</w:t>
      </w:r>
      <w:r w:rsidR="004276DB">
        <w:rPr>
          <w:rFonts w:eastAsia="Batang"/>
          <w:sz w:val="24"/>
          <w:szCs w:val="24"/>
          <w:lang w:val="en-US"/>
        </w:rPr>
        <w:t xml:space="preserve"> </w:t>
      </w:r>
      <w:r>
        <w:rPr>
          <w:rFonts w:eastAsia="Batang"/>
          <w:sz w:val="24"/>
          <w:szCs w:val="24"/>
          <w:lang w:val="en-US"/>
        </w:rPr>
        <w:t>February</w:t>
      </w:r>
      <w:r w:rsidR="004276DB">
        <w:rPr>
          <w:rFonts w:eastAsia="Batang"/>
          <w:sz w:val="24"/>
          <w:szCs w:val="24"/>
          <w:lang w:val="en-US"/>
        </w:rPr>
        <w:t>,</w:t>
      </w:r>
      <w:r w:rsidR="004276DB" w:rsidRPr="006A4094">
        <w:rPr>
          <w:rFonts w:eastAsia="Batang"/>
          <w:sz w:val="24"/>
          <w:szCs w:val="24"/>
          <w:lang w:val="en-US"/>
        </w:rPr>
        <w:t xml:space="preserve"> 202</w:t>
      </w:r>
      <w:r>
        <w:rPr>
          <w:rFonts w:eastAsia="Batang"/>
          <w:sz w:val="24"/>
          <w:szCs w:val="24"/>
          <w:lang w:val="en-US"/>
        </w:rPr>
        <w:t>4</w:t>
      </w:r>
    </w:p>
    <w:p w14:paraId="34009037" w14:textId="77777777" w:rsidR="004276DB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01FD2144" w:rsidR="000F7ECB" w:rsidRPr="00B80F85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B80F85">
        <w:rPr>
          <w:rFonts w:cs="Arial"/>
          <w:bCs/>
          <w:sz w:val="22"/>
          <w:lang w:val="sv-SE"/>
        </w:rPr>
        <w:t>3GPP TSG SA Plenary #</w:t>
      </w:r>
      <w:r w:rsidR="00FE3BB3" w:rsidRPr="00B80F85">
        <w:rPr>
          <w:rFonts w:cs="Arial"/>
          <w:bCs/>
          <w:sz w:val="22"/>
          <w:lang w:val="sv-SE"/>
        </w:rPr>
        <w:t>10</w:t>
      </w:r>
      <w:r w:rsidR="00BE30C3" w:rsidRPr="00B80F85">
        <w:rPr>
          <w:rFonts w:cs="Arial"/>
          <w:bCs/>
          <w:sz w:val="22"/>
          <w:lang w:val="sv-SE"/>
        </w:rPr>
        <w:t>3</w:t>
      </w:r>
      <w:r w:rsidR="000F7ECB" w:rsidRPr="00B80F85">
        <w:rPr>
          <w:rFonts w:cs="Arial"/>
          <w:bCs/>
          <w:sz w:val="22"/>
          <w:lang w:val="sv-SE"/>
        </w:rPr>
        <w:tab/>
        <w:t xml:space="preserve">Tdoc </w:t>
      </w:r>
      <w:r w:rsidR="00811D3E" w:rsidRPr="00B80F85">
        <w:rPr>
          <w:rFonts w:cs="Arial"/>
          <w:bCs/>
          <w:sz w:val="22"/>
          <w:lang w:val="sv-SE"/>
        </w:rPr>
        <w:t>S</w:t>
      </w:r>
      <w:r w:rsidRPr="00B80F85">
        <w:rPr>
          <w:rFonts w:cs="Arial"/>
          <w:bCs/>
          <w:sz w:val="22"/>
          <w:lang w:val="sv-SE"/>
        </w:rPr>
        <w:t>P-2</w:t>
      </w:r>
      <w:r w:rsidR="00BE30C3" w:rsidRPr="00B80F85">
        <w:rPr>
          <w:rFonts w:cs="Arial"/>
          <w:bCs/>
          <w:sz w:val="22"/>
          <w:lang w:val="sv-SE"/>
        </w:rPr>
        <w:t>4</w:t>
      </w:r>
      <w:r w:rsidR="00055BDD" w:rsidRPr="00FC3E08">
        <w:rPr>
          <w:rFonts w:cs="Arial"/>
          <w:bCs/>
          <w:sz w:val="22"/>
          <w:lang w:val="sv-SE"/>
        </w:rPr>
        <w:t>xxxx</w:t>
      </w:r>
    </w:p>
    <w:p w14:paraId="1E676814" w14:textId="436ABD82" w:rsidR="000F7ECB" w:rsidRPr="002771C4" w:rsidRDefault="00BE30C3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</w:t>
      </w:r>
      <w:r w:rsidR="00373F0F">
        <w:rPr>
          <w:rFonts w:cs="Arial"/>
          <w:bCs/>
          <w:sz w:val="22"/>
        </w:rPr>
        <w:t>,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19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22</w:t>
      </w:r>
      <w:r w:rsidRPr="00BE30C3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</w:t>
      </w:r>
      <w:r w:rsidR="00B379AE"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5EE50C26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B80F85">
        <w:rPr>
          <w:rFonts w:ascii="Arial" w:hAnsi="Arial" w:cs="Arial"/>
          <w:b/>
        </w:rPr>
        <w:t>5</w:t>
      </w:r>
      <w:r w:rsidR="00222D66" w:rsidRPr="002771C4">
        <w:rPr>
          <w:rFonts w:ascii="Arial" w:hAnsi="Arial" w:cs="Arial"/>
          <w:b/>
        </w:rPr>
        <w:t xml:space="preserve">, Version </w:t>
      </w:r>
      <w:r w:rsidR="003D076F" w:rsidRPr="00FC3E08">
        <w:rPr>
          <w:rFonts w:ascii="Arial" w:hAnsi="Arial" w:cs="Arial"/>
          <w:b/>
        </w:rPr>
        <w:t>2</w:t>
      </w:r>
      <w:r w:rsidR="00897C9F" w:rsidRPr="00FC3E08">
        <w:rPr>
          <w:rFonts w:ascii="Arial" w:hAnsi="Arial" w:cs="Arial"/>
          <w:b/>
        </w:rPr>
        <w:t>.</w:t>
      </w:r>
      <w:r w:rsidR="003D076F" w:rsidRPr="00FC3E08">
        <w:rPr>
          <w:rFonts w:ascii="Arial" w:hAnsi="Arial" w:cs="Arial"/>
          <w:b/>
        </w:rPr>
        <w:t>0</w:t>
      </w:r>
      <w:r w:rsidR="00897C9F" w:rsidRPr="00FC3E08">
        <w:rPr>
          <w:rFonts w:ascii="Arial" w:hAnsi="Arial" w:cs="Arial"/>
          <w:b/>
        </w:rPr>
        <w:t>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1A1C4909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BE4537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43CAD751" w14:textId="3430945B" w:rsidR="00BE30C3" w:rsidRDefault="00BE30C3" w:rsidP="00BE30C3">
      <w:r w:rsidRPr="004D3578">
        <w:t xml:space="preserve">The present </w:t>
      </w:r>
      <w:r>
        <w:t>technical specification TS26.25</w:t>
      </w:r>
      <w:r w:rsidR="00B80F85">
        <w:t>5</w:t>
      </w:r>
      <w:r>
        <w:t xml:space="preserve"> (Codec for Immersive Voice and Audio Services; </w:t>
      </w:r>
      <w:r w:rsidR="00B80F85">
        <w:t>Error concealment of lost packets</w:t>
      </w:r>
      <w:r>
        <w:t>) contains:</w:t>
      </w:r>
    </w:p>
    <w:p w14:paraId="48EB427D" w14:textId="6F7FE620" w:rsidR="00A009D5" w:rsidRPr="00A33E60" w:rsidRDefault="00A009D5" w:rsidP="00A009D5">
      <w:pPr>
        <w:pStyle w:val="B1"/>
        <w:spacing w:after="60"/>
      </w:pPr>
      <w:r w:rsidRPr="00A33E60">
        <w:t>-</w:t>
      </w:r>
      <w:r w:rsidRPr="00A33E60">
        <w:tab/>
      </w:r>
      <w:r w:rsidR="004E4E52">
        <w:t>Brief o</w:t>
      </w:r>
      <w:r w:rsidRPr="00A33E60">
        <w:t xml:space="preserve">verview of the </w:t>
      </w:r>
      <w:r>
        <w:t xml:space="preserve">IVAS </w:t>
      </w:r>
      <w:r w:rsidR="00757F52">
        <w:t>deco</w:t>
      </w:r>
      <w:r>
        <w:t>der</w:t>
      </w:r>
      <w:r w:rsidR="00757F52">
        <w:t xml:space="preserve"> error concealment </w:t>
      </w:r>
      <w:r w:rsidR="0001731F">
        <w:t>functionality.</w:t>
      </w:r>
    </w:p>
    <w:p w14:paraId="3D3582E4" w14:textId="1C020C37" w:rsidR="00A009D5" w:rsidRDefault="00A009D5" w:rsidP="0001731F">
      <w:pPr>
        <w:pStyle w:val="B1"/>
        <w:spacing w:after="60"/>
      </w:pPr>
      <w:r w:rsidRPr="00A33E60">
        <w:t>-</w:t>
      </w:r>
      <w:r w:rsidRPr="00A33E60">
        <w:tab/>
      </w:r>
      <w:r w:rsidR="0001731F">
        <w:t>List of references to TS26.253, containing technical descriptions of the error concealment.</w:t>
      </w:r>
    </w:p>
    <w:p w14:paraId="75D63812" w14:textId="77777777" w:rsidR="00BE30C3" w:rsidRDefault="00BE30C3" w:rsidP="00BE30C3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384229D9" w:rsidR="00A819CB" w:rsidRDefault="00B80F85" w:rsidP="00B80F85">
      <w:pPr>
        <w:pStyle w:val="B1"/>
        <w:numPr>
          <w:ilvl w:val="0"/>
          <w:numId w:val="17"/>
        </w:numPr>
      </w:pPr>
      <w:r>
        <w:t>Update of the error concealment overview.</w:t>
      </w:r>
    </w:p>
    <w:p w14:paraId="5D4C495D" w14:textId="159B6AE8" w:rsidR="00B80F85" w:rsidRPr="0051631F" w:rsidRDefault="00B80F85" w:rsidP="00B80F85">
      <w:pPr>
        <w:pStyle w:val="B1"/>
        <w:numPr>
          <w:ilvl w:val="0"/>
          <w:numId w:val="17"/>
        </w:numPr>
      </w:pPr>
      <w:r>
        <w:t>Extended list of references to TS26.253.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54DF4E47" w:rsidR="00FE3BB3" w:rsidRPr="00201826" w:rsidRDefault="00B80F85" w:rsidP="00201826">
      <w:r>
        <w:t>None.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9FD603F"/>
    <w:multiLevelType w:val="hybridMultilevel"/>
    <w:tmpl w:val="3FBEE67C"/>
    <w:lvl w:ilvl="0" w:tplc="5DE0CF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1720F"/>
    <w:multiLevelType w:val="hybridMultilevel"/>
    <w:tmpl w:val="CDB41A48"/>
    <w:lvl w:ilvl="0" w:tplc="75803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5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6"/>
  </w:num>
  <w:num w:numId="9" w16cid:durableId="862668334">
    <w:abstractNumId w:val="13"/>
  </w:num>
  <w:num w:numId="10" w16cid:durableId="651059665">
    <w:abstractNumId w:val="11"/>
  </w:num>
  <w:num w:numId="11" w16cid:durableId="1660886075">
    <w:abstractNumId w:val="9"/>
  </w:num>
  <w:num w:numId="12" w16cid:durableId="881596582">
    <w:abstractNumId w:val="15"/>
  </w:num>
  <w:num w:numId="13" w16cid:durableId="1542665006">
    <w:abstractNumId w:val="14"/>
  </w:num>
  <w:num w:numId="14" w16cid:durableId="551968448">
    <w:abstractNumId w:val="8"/>
  </w:num>
  <w:num w:numId="15" w16cid:durableId="591596476">
    <w:abstractNumId w:val="7"/>
  </w:num>
  <w:num w:numId="16" w16cid:durableId="1962178932">
    <w:abstractNumId w:val="12"/>
  </w:num>
  <w:num w:numId="17" w16cid:durableId="9049987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1731F"/>
    <w:rsid w:val="00055BDD"/>
    <w:rsid w:val="000B10AE"/>
    <w:rsid w:val="000D446E"/>
    <w:rsid w:val="000F7ECB"/>
    <w:rsid w:val="0010633D"/>
    <w:rsid w:val="0012580E"/>
    <w:rsid w:val="00201520"/>
    <w:rsid w:val="00201826"/>
    <w:rsid w:val="00204DF5"/>
    <w:rsid w:val="002078C7"/>
    <w:rsid w:val="00222D66"/>
    <w:rsid w:val="00237AB3"/>
    <w:rsid w:val="002771C4"/>
    <w:rsid w:val="00280718"/>
    <w:rsid w:val="002B09A1"/>
    <w:rsid w:val="002B5D7E"/>
    <w:rsid w:val="002D25E6"/>
    <w:rsid w:val="002E0AB7"/>
    <w:rsid w:val="00373F0F"/>
    <w:rsid w:val="003D076F"/>
    <w:rsid w:val="003D5CC0"/>
    <w:rsid w:val="003E4C76"/>
    <w:rsid w:val="003F182B"/>
    <w:rsid w:val="00406FC2"/>
    <w:rsid w:val="004276DB"/>
    <w:rsid w:val="0045428D"/>
    <w:rsid w:val="004E4E52"/>
    <w:rsid w:val="0051631F"/>
    <w:rsid w:val="00520D98"/>
    <w:rsid w:val="005356D0"/>
    <w:rsid w:val="005832EB"/>
    <w:rsid w:val="005D7987"/>
    <w:rsid w:val="005E1AD3"/>
    <w:rsid w:val="00636599"/>
    <w:rsid w:val="00646721"/>
    <w:rsid w:val="006705DA"/>
    <w:rsid w:val="006F5CCB"/>
    <w:rsid w:val="00707185"/>
    <w:rsid w:val="00757F52"/>
    <w:rsid w:val="00763F98"/>
    <w:rsid w:val="007A3AF8"/>
    <w:rsid w:val="007A42E2"/>
    <w:rsid w:val="007F5054"/>
    <w:rsid w:val="00811D3E"/>
    <w:rsid w:val="00834AFF"/>
    <w:rsid w:val="00882281"/>
    <w:rsid w:val="00897C9F"/>
    <w:rsid w:val="008A21A4"/>
    <w:rsid w:val="008F142C"/>
    <w:rsid w:val="00991CDC"/>
    <w:rsid w:val="009B4586"/>
    <w:rsid w:val="00A009D5"/>
    <w:rsid w:val="00A021A1"/>
    <w:rsid w:val="00A02675"/>
    <w:rsid w:val="00A036F9"/>
    <w:rsid w:val="00A67F1E"/>
    <w:rsid w:val="00A819CB"/>
    <w:rsid w:val="00AA529A"/>
    <w:rsid w:val="00AA753F"/>
    <w:rsid w:val="00AB70CD"/>
    <w:rsid w:val="00B15609"/>
    <w:rsid w:val="00B379AE"/>
    <w:rsid w:val="00B40B86"/>
    <w:rsid w:val="00B80291"/>
    <w:rsid w:val="00B80F85"/>
    <w:rsid w:val="00BE30C3"/>
    <w:rsid w:val="00BE4537"/>
    <w:rsid w:val="00C15086"/>
    <w:rsid w:val="00C96D35"/>
    <w:rsid w:val="00CA2EAF"/>
    <w:rsid w:val="00CC358C"/>
    <w:rsid w:val="00CC436B"/>
    <w:rsid w:val="00D05D98"/>
    <w:rsid w:val="00D9104C"/>
    <w:rsid w:val="00DA2A4B"/>
    <w:rsid w:val="00DC278D"/>
    <w:rsid w:val="00DF2051"/>
    <w:rsid w:val="00E82253"/>
    <w:rsid w:val="00E96A5D"/>
    <w:rsid w:val="00EF6495"/>
    <w:rsid w:val="00F579D6"/>
    <w:rsid w:val="00F93C2E"/>
    <w:rsid w:val="00F9628A"/>
    <w:rsid w:val="00FC3E08"/>
    <w:rsid w:val="00FE3BB3"/>
    <w:rsid w:val="00FE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18367693-6ca9-4988-a3bd-286efe665ac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18" ma:contentTypeDescription="Create a new document." ma:contentTypeScope="" ma:versionID="e96625b2bef5c2c35602e7d2313014e4">
  <xsd:schema xmlns:xsd="http://www.w3.org/2001/XMLSchema" xmlns:xs="http://www.w3.org/2001/XMLSchema" xmlns:p="http://schemas.microsoft.com/office/2006/metadata/properties" xmlns:ns2="18367693-6ca9-4988-a3bd-286efe665ace" xmlns:ns3="a12a5a2a-055f-41f6-b2ce-fc18b39636bd" xmlns:ns4="d8762117-8292-4133-b1c7-eab5c6487cfd" targetNamespace="http://schemas.microsoft.com/office/2006/metadata/properties" ma:root="true" ma:fieldsID="29dc8365241456491d13274804a8abc0" ns2:_="" ns3:_="" ns4:_="">
    <xsd:import namespace="18367693-6ca9-4988-a3bd-286efe665ace"/>
    <xsd:import namespace="a12a5a2a-055f-41f6-b2ce-fc18b39636bd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8b898a6-35c2-491d-bddf-0561998be827}" ma:internalName="TaxCatchAll" ma:showField="CatchAllData" ma:web="a12a5a2a-055f-41f6-b2ce-fc18b396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4326A8-4CB7-4002-884B-56B4DE3585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18367693-6ca9-4988-a3bd-286efe665ace"/>
  </ds:schemaRefs>
</ds:datastoreItem>
</file>

<file path=customXml/itemProps2.xml><?xml version="1.0" encoding="utf-8"?>
<ds:datastoreItem xmlns:ds="http://schemas.openxmlformats.org/officeDocument/2006/customXml" ds:itemID="{32631D34-0480-418F-BA8A-77E65BF8AA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E16B55-EA33-4327-87E5-8F9FC6686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Erik Norvell</cp:lastModifiedBy>
  <cp:revision>33</cp:revision>
  <dcterms:created xsi:type="dcterms:W3CDTF">2023-11-15T20:41:00Z</dcterms:created>
  <dcterms:modified xsi:type="dcterms:W3CDTF">2024-02-01T11:29:00Z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0x0101001DAE7EDE10B6CB41B65CE5B5E84AAB52</vt:lpwstr>
  </property>
  <property fmtid="{D5CDD505-2E9C-101B-9397-08002B2CF9AE}" pid="3" name="MediaServiceImageTags">
    <vt:lpwstr/>
  </property>
</Properties>
</file>