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A6B74B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811074">
              <w:t>3</w:t>
            </w:r>
            <w:r w:rsidRPr="000E2111">
              <w:t>.</w:t>
            </w:r>
            <w:bookmarkEnd w:id="3"/>
            <w:r w:rsidR="00F439D7">
              <w:t>0</w:t>
            </w:r>
            <w:r w:rsidRPr="000E2111">
              <w:t xml:space="preserve"> </w:t>
            </w:r>
            <w:r w:rsidRPr="000E2111">
              <w:rPr>
                <w:sz w:val="32"/>
              </w:rPr>
              <w:t>(</w:t>
            </w:r>
            <w:bookmarkStart w:id="4" w:name="issueDate"/>
            <w:r w:rsidR="004C1AC1" w:rsidRPr="000E2111">
              <w:rPr>
                <w:sz w:val="32"/>
              </w:rPr>
              <w:t>202</w:t>
            </w:r>
            <w:r w:rsidR="00811074">
              <w:rPr>
                <w:sz w:val="32"/>
              </w:rPr>
              <w:t>4</w:t>
            </w:r>
            <w:r w:rsidRPr="000E2111">
              <w:rPr>
                <w:sz w:val="32"/>
              </w:rPr>
              <w:t>-</w:t>
            </w:r>
            <w:r w:rsidR="00811074">
              <w:rPr>
                <w:sz w:val="32"/>
              </w:rPr>
              <w:t>0</w:t>
            </w:r>
            <w:r w:rsidR="00F514DC">
              <w:rPr>
                <w:sz w:val="32"/>
              </w:rPr>
              <w:t>1</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2pt" o:ole="">
                  <v:imagedata r:id="rId9" o:title=""/>
                </v:shape>
                <o:OLEObject Type="Embed" ProgID="Word.Picture.8" ShapeID="_x0000_i1025" DrawAspect="Content" ObjectID="_176829855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5.4pt" o:ole="">
                  <v:imagedata r:id="rId11" o:title=""/>
                </v:shape>
                <o:OLEObject Type="Embed" ProgID="Word.Picture.8" ShapeID="_x0000_i1026" DrawAspect="Content" ObjectID="_176829855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r w:rsidR="00C6688B" w:rsidRPr="00972785">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DD6223E" w14:textId="2F3B6764" w:rsidR="00D33401" w:rsidRDefault="00923B3D">
      <w:pPr>
        <w:pStyle w:val="TOC1"/>
        <w:rPr>
          <w:rFonts w:asciiTheme="minorHAnsi" w:eastAsiaTheme="minorEastAsia" w:hAnsiTheme="minorHAnsi" w:cstheme="minorBidi"/>
          <w:noProof/>
          <w:kern w:val="2"/>
          <w:szCs w:val="22"/>
          <w:lang w:val="en-SE" w:eastAsia="en-SE"/>
          <w14:ligatures w14:val="standardContextual"/>
        </w:rPr>
      </w:pPr>
      <w:r>
        <w:fldChar w:fldCharType="begin"/>
      </w:r>
      <w:r>
        <w:instrText xml:space="preserve"> TOC \o </w:instrText>
      </w:r>
      <w:r>
        <w:fldChar w:fldCharType="separate"/>
      </w:r>
      <w:r w:rsidR="00D33401">
        <w:rPr>
          <w:noProof/>
        </w:rPr>
        <w:t>Foreword</w:t>
      </w:r>
      <w:r w:rsidR="00D33401">
        <w:rPr>
          <w:noProof/>
        </w:rPr>
        <w:tab/>
      </w:r>
      <w:r w:rsidR="00D33401">
        <w:rPr>
          <w:noProof/>
        </w:rPr>
        <w:fldChar w:fldCharType="begin"/>
      </w:r>
      <w:r w:rsidR="00D33401">
        <w:rPr>
          <w:noProof/>
        </w:rPr>
        <w:instrText xml:space="preserve"> PAGEREF _Toc157683560 \h </w:instrText>
      </w:r>
      <w:r w:rsidR="00D33401">
        <w:rPr>
          <w:noProof/>
        </w:rPr>
      </w:r>
      <w:r w:rsidR="00D33401">
        <w:rPr>
          <w:noProof/>
        </w:rPr>
        <w:fldChar w:fldCharType="separate"/>
      </w:r>
      <w:r w:rsidR="00D33401">
        <w:rPr>
          <w:noProof/>
        </w:rPr>
        <w:t>5</w:t>
      </w:r>
      <w:r w:rsidR="00D33401">
        <w:rPr>
          <w:noProof/>
        </w:rPr>
        <w:fldChar w:fldCharType="end"/>
      </w:r>
    </w:p>
    <w:p w14:paraId="0AEC77B3" w14:textId="6AEA14E2" w:rsidR="00D33401" w:rsidRDefault="00D33401">
      <w:pPr>
        <w:pStyle w:val="TOC1"/>
        <w:rPr>
          <w:rFonts w:asciiTheme="minorHAnsi" w:eastAsiaTheme="minorEastAsia" w:hAnsiTheme="minorHAnsi" w:cstheme="minorBidi"/>
          <w:noProof/>
          <w:kern w:val="2"/>
          <w:szCs w:val="22"/>
          <w:lang w:val="en-SE" w:eastAsia="en-SE"/>
          <w14:ligatures w14:val="standardContextual"/>
        </w:rPr>
      </w:pPr>
      <w:r>
        <w:rPr>
          <w:noProof/>
        </w:rPr>
        <w:t>Introduction</w:t>
      </w:r>
      <w:r>
        <w:rPr>
          <w:noProof/>
        </w:rPr>
        <w:tab/>
      </w:r>
      <w:r>
        <w:rPr>
          <w:noProof/>
        </w:rPr>
        <w:fldChar w:fldCharType="begin"/>
      </w:r>
      <w:r>
        <w:rPr>
          <w:noProof/>
        </w:rPr>
        <w:instrText xml:space="preserve"> PAGEREF _Toc157683561 \h </w:instrText>
      </w:r>
      <w:r>
        <w:rPr>
          <w:noProof/>
        </w:rPr>
      </w:r>
      <w:r>
        <w:rPr>
          <w:noProof/>
        </w:rPr>
        <w:fldChar w:fldCharType="separate"/>
      </w:r>
      <w:r>
        <w:rPr>
          <w:noProof/>
        </w:rPr>
        <w:t>6</w:t>
      </w:r>
      <w:r>
        <w:rPr>
          <w:noProof/>
        </w:rPr>
        <w:fldChar w:fldCharType="end"/>
      </w:r>
    </w:p>
    <w:p w14:paraId="2CB8B2F8" w14:textId="4D840C51" w:rsidR="00D33401" w:rsidRDefault="00D33401">
      <w:pPr>
        <w:pStyle w:val="TOC1"/>
        <w:rPr>
          <w:rFonts w:asciiTheme="minorHAnsi" w:eastAsiaTheme="minorEastAsia" w:hAnsiTheme="minorHAnsi" w:cstheme="minorBidi"/>
          <w:noProof/>
          <w:kern w:val="2"/>
          <w:szCs w:val="22"/>
          <w:lang w:val="en-SE" w:eastAsia="en-SE"/>
          <w14:ligatures w14:val="standardContextual"/>
        </w:rPr>
      </w:pPr>
      <w:r>
        <w:rPr>
          <w:noProof/>
        </w:rPr>
        <w:t>1</w:t>
      </w:r>
      <w:r>
        <w:rPr>
          <w:rFonts w:asciiTheme="minorHAnsi" w:eastAsiaTheme="minorEastAsia" w:hAnsiTheme="minorHAnsi" w:cstheme="minorBidi"/>
          <w:noProof/>
          <w:kern w:val="2"/>
          <w:szCs w:val="22"/>
          <w:lang w:val="en-SE" w:eastAsia="en-SE"/>
          <w14:ligatures w14:val="standardContextual"/>
        </w:rPr>
        <w:tab/>
      </w:r>
      <w:r>
        <w:rPr>
          <w:noProof/>
        </w:rPr>
        <w:t>Scope</w:t>
      </w:r>
      <w:r>
        <w:rPr>
          <w:noProof/>
        </w:rPr>
        <w:tab/>
      </w:r>
      <w:r>
        <w:rPr>
          <w:noProof/>
        </w:rPr>
        <w:fldChar w:fldCharType="begin"/>
      </w:r>
      <w:r>
        <w:rPr>
          <w:noProof/>
        </w:rPr>
        <w:instrText xml:space="preserve"> PAGEREF _Toc157683562 \h </w:instrText>
      </w:r>
      <w:r>
        <w:rPr>
          <w:noProof/>
        </w:rPr>
      </w:r>
      <w:r>
        <w:rPr>
          <w:noProof/>
        </w:rPr>
        <w:fldChar w:fldCharType="separate"/>
      </w:r>
      <w:r>
        <w:rPr>
          <w:noProof/>
        </w:rPr>
        <w:t>7</w:t>
      </w:r>
      <w:r>
        <w:rPr>
          <w:noProof/>
        </w:rPr>
        <w:fldChar w:fldCharType="end"/>
      </w:r>
    </w:p>
    <w:p w14:paraId="44B69CA0" w14:textId="292B653C" w:rsidR="00D33401" w:rsidRDefault="00D33401">
      <w:pPr>
        <w:pStyle w:val="TOC1"/>
        <w:rPr>
          <w:rFonts w:asciiTheme="minorHAnsi" w:eastAsiaTheme="minorEastAsia" w:hAnsiTheme="minorHAnsi" w:cstheme="minorBidi"/>
          <w:noProof/>
          <w:kern w:val="2"/>
          <w:szCs w:val="22"/>
          <w:lang w:val="en-SE" w:eastAsia="en-SE"/>
          <w14:ligatures w14:val="standardContextual"/>
        </w:rPr>
      </w:pPr>
      <w:r>
        <w:rPr>
          <w:noProof/>
        </w:rPr>
        <w:t>2</w:t>
      </w:r>
      <w:r>
        <w:rPr>
          <w:rFonts w:asciiTheme="minorHAnsi" w:eastAsiaTheme="minorEastAsia" w:hAnsiTheme="minorHAnsi" w:cstheme="minorBidi"/>
          <w:noProof/>
          <w:kern w:val="2"/>
          <w:szCs w:val="22"/>
          <w:lang w:val="en-SE" w:eastAsia="en-SE"/>
          <w14:ligatures w14:val="standardContextual"/>
        </w:rPr>
        <w:tab/>
      </w:r>
      <w:r>
        <w:rPr>
          <w:noProof/>
        </w:rPr>
        <w:t>References</w:t>
      </w:r>
      <w:r>
        <w:rPr>
          <w:noProof/>
        </w:rPr>
        <w:tab/>
      </w:r>
      <w:r>
        <w:rPr>
          <w:noProof/>
        </w:rPr>
        <w:fldChar w:fldCharType="begin"/>
      </w:r>
      <w:r>
        <w:rPr>
          <w:noProof/>
        </w:rPr>
        <w:instrText xml:space="preserve"> PAGEREF _Toc157683563 \h </w:instrText>
      </w:r>
      <w:r>
        <w:rPr>
          <w:noProof/>
        </w:rPr>
      </w:r>
      <w:r>
        <w:rPr>
          <w:noProof/>
        </w:rPr>
        <w:fldChar w:fldCharType="separate"/>
      </w:r>
      <w:r>
        <w:rPr>
          <w:noProof/>
        </w:rPr>
        <w:t>7</w:t>
      </w:r>
      <w:r>
        <w:rPr>
          <w:noProof/>
        </w:rPr>
        <w:fldChar w:fldCharType="end"/>
      </w:r>
    </w:p>
    <w:p w14:paraId="2CA3795F" w14:textId="246F3E89" w:rsidR="00D33401" w:rsidRDefault="00D33401">
      <w:pPr>
        <w:pStyle w:val="TOC1"/>
        <w:rPr>
          <w:rFonts w:asciiTheme="minorHAnsi" w:eastAsiaTheme="minorEastAsia" w:hAnsiTheme="minorHAnsi" w:cstheme="minorBidi"/>
          <w:noProof/>
          <w:kern w:val="2"/>
          <w:szCs w:val="22"/>
          <w:lang w:val="en-SE" w:eastAsia="en-SE"/>
          <w14:ligatures w14:val="standardContextual"/>
        </w:rPr>
      </w:pPr>
      <w:r>
        <w:rPr>
          <w:noProof/>
        </w:rPr>
        <w:t>3</w:t>
      </w:r>
      <w:r>
        <w:rPr>
          <w:rFonts w:asciiTheme="minorHAnsi" w:eastAsiaTheme="minorEastAsia" w:hAnsiTheme="minorHAnsi" w:cstheme="minorBidi"/>
          <w:noProof/>
          <w:kern w:val="2"/>
          <w:szCs w:val="22"/>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_Toc157683564 \h </w:instrText>
      </w:r>
      <w:r>
        <w:rPr>
          <w:noProof/>
        </w:rPr>
      </w:r>
      <w:r>
        <w:rPr>
          <w:noProof/>
        </w:rPr>
        <w:fldChar w:fldCharType="separate"/>
      </w:r>
      <w:r>
        <w:rPr>
          <w:noProof/>
        </w:rPr>
        <w:t>8</w:t>
      </w:r>
      <w:r>
        <w:rPr>
          <w:noProof/>
        </w:rPr>
        <w:fldChar w:fldCharType="end"/>
      </w:r>
    </w:p>
    <w:p w14:paraId="167403C9" w14:textId="15A4AC03" w:rsidR="00D33401" w:rsidRDefault="00D33401">
      <w:pPr>
        <w:pStyle w:val="TOC2"/>
        <w:rPr>
          <w:rFonts w:asciiTheme="minorHAnsi" w:eastAsiaTheme="minorEastAsia" w:hAnsiTheme="minorHAnsi" w:cstheme="minorBidi"/>
          <w:noProof/>
          <w:kern w:val="2"/>
          <w:sz w:val="22"/>
          <w:szCs w:val="22"/>
          <w:lang w:val="en-SE" w:eastAsia="en-SE"/>
          <w14:ligatures w14:val="standardContextual"/>
        </w:rPr>
      </w:pPr>
      <w:r>
        <w:rPr>
          <w:noProof/>
        </w:rPr>
        <w:t>3.1</w:t>
      </w:r>
      <w:r>
        <w:rPr>
          <w:rFonts w:asciiTheme="minorHAnsi" w:eastAsiaTheme="minorEastAsia" w:hAnsiTheme="minorHAnsi" w:cstheme="minorBidi"/>
          <w:noProof/>
          <w:kern w:val="2"/>
          <w:sz w:val="22"/>
          <w:szCs w:val="22"/>
          <w:lang w:val="en-SE" w:eastAsia="en-SE"/>
          <w14:ligatures w14:val="standardContextual"/>
        </w:rPr>
        <w:tab/>
      </w:r>
      <w:r>
        <w:rPr>
          <w:noProof/>
        </w:rPr>
        <w:t>Terms</w:t>
      </w:r>
      <w:r>
        <w:rPr>
          <w:noProof/>
        </w:rPr>
        <w:tab/>
      </w:r>
      <w:r>
        <w:rPr>
          <w:noProof/>
        </w:rPr>
        <w:fldChar w:fldCharType="begin"/>
      </w:r>
      <w:r>
        <w:rPr>
          <w:noProof/>
        </w:rPr>
        <w:instrText xml:space="preserve"> PAGEREF _Toc157683565 \h </w:instrText>
      </w:r>
      <w:r>
        <w:rPr>
          <w:noProof/>
        </w:rPr>
      </w:r>
      <w:r>
        <w:rPr>
          <w:noProof/>
        </w:rPr>
        <w:fldChar w:fldCharType="separate"/>
      </w:r>
      <w:r>
        <w:rPr>
          <w:noProof/>
        </w:rPr>
        <w:t>8</w:t>
      </w:r>
      <w:r>
        <w:rPr>
          <w:noProof/>
        </w:rPr>
        <w:fldChar w:fldCharType="end"/>
      </w:r>
    </w:p>
    <w:p w14:paraId="7BC1FA6D" w14:textId="1B1F30F4" w:rsidR="00D33401" w:rsidRDefault="00D33401">
      <w:pPr>
        <w:pStyle w:val="TOC2"/>
        <w:rPr>
          <w:rFonts w:asciiTheme="minorHAnsi" w:eastAsiaTheme="minorEastAsia" w:hAnsiTheme="minorHAnsi" w:cstheme="minorBidi"/>
          <w:noProof/>
          <w:kern w:val="2"/>
          <w:sz w:val="22"/>
          <w:szCs w:val="22"/>
          <w:lang w:val="en-SE" w:eastAsia="en-SE"/>
          <w14:ligatures w14:val="standardContextual"/>
        </w:rPr>
      </w:pPr>
      <w:r>
        <w:rPr>
          <w:noProof/>
        </w:rPr>
        <w:t>3.2</w:t>
      </w:r>
      <w:r>
        <w:rPr>
          <w:rFonts w:asciiTheme="minorHAnsi" w:eastAsiaTheme="minorEastAsia" w:hAnsiTheme="minorHAnsi" w:cstheme="minorBidi"/>
          <w:noProof/>
          <w:kern w:val="2"/>
          <w:sz w:val="22"/>
          <w:szCs w:val="22"/>
          <w:lang w:val="en-SE" w:eastAsia="en-SE"/>
          <w14:ligatures w14:val="standardContextual"/>
        </w:rPr>
        <w:tab/>
      </w:r>
      <w:r>
        <w:rPr>
          <w:noProof/>
        </w:rPr>
        <w:t>Symbols</w:t>
      </w:r>
      <w:r>
        <w:rPr>
          <w:noProof/>
        </w:rPr>
        <w:tab/>
      </w:r>
      <w:r>
        <w:rPr>
          <w:noProof/>
        </w:rPr>
        <w:fldChar w:fldCharType="begin"/>
      </w:r>
      <w:r>
        <w:rPr>
          <w:noProof/>
        </w:rPr>
        <w:instrText xml:space="preserve"> PAGEREF _Toc157683566 \h </w:instrText>
      </w:r>
      <w:r>
        <w:rPr>
          <w:noProof/>
        </w:rPr>
      </w:r>
      <w:r>
        <w:rPr>
          <w:noProof/>
        </w:rPr>
        <w:fldChar w:fldCharType="separate"/>
      </w:r>
      <w:r>
        <w:rPr>
          <w:noProof/>
        </w:rPr>
        <w:t>8</w:t>
      </w:r>
      <w:r>
        <w:rPr>
          <w:noProof/>
        </w:rPr>
        <w:fldChar w:fldCharType="end"/>
      </w:r>
    </w:p>
    <w:p w14:paraId="5BB12194" w14:textId="24E85191" w:rsidR="00D33401" w:rsidRDefault="00D33401">
      <w:pPr>
        <w:pStyle w:val="TOC2"/>
        <w:rPr>
          <w:rFonts w:asciiTheme="minorHAnsi" w:eastAsiaTheme="minorEastAsia" w:hAnsiTheme="minorHAnsi" w:cstheme="minorBidi"/>
          <w:noProof/>
          <w:kern w:val="2"/>
          <w:sz w:val="22"/>
          <w:szCs w:val="22"/>
          <w:lang w:val="en-SE" w:eastAsia="en-SE"/>
          <w14:ligatures w14:val="standardContextual"/>
        </w:rPr>
      </w:pPr>
      <w:r>
        <w:rPr>
          <w:noProof/>
        </w:rPr>
        <w:t>3.3</w:t>
      </w:r>
      <w:r>
        <w:rPr>
          <w:rFonts w:asciiTheme="minorHAnsi" w:eastAsiaTheme="minorEastAsia" w:hAnsiTheme="minorHAnsi" w:cstheme="minorBidi"/>
          <w:noProof/>
          <w:kern w:val="2"/>
          <w:sz w:val="22"/>
          <w:szCs w:val="22"/>
          <w:lang w:val="en-SE" w:eastAsia="en-SE"/>
          <w14:ligatures w14:val="standardContextual"/>
        </w:rPr>
        <w:tab/>
      </w:r>
      <w:r>
        <w:rPr>
          <w:noProof/>
        </w:rPr>
        <w:t>Abbreviations</w:t>
      </w:r>
      <w:r>
        <w:rPr>
          <w:noProof/>
        </w:rPr>
        <w:tab/>
      </w:r>
      <w:r>
        <w:rPr>
          <w:noProof/>
        </w:rPr>
        <w:fldChar w:fldCharType="begin"/>
      </w:r>
      <w:r>
        <w:rPr>
          <w:noProof/>
        </w:rPr>
        <w:instrText xml:space="preserve"> PAGEREF _Toc157683567 \h </w:instrText>
      </w:r>
      <w:r>
        <w:rPr>
          <w:noProof/>
        </w:rPr>
      </w:r>
      <w:r>
        <w:rPr>
          <w:noProof/>
        </w:rPr>
        <w:fldChar w:fldCharType="separate"/>
      </w:r>
      <w:r>
        <w:rPr>
          <w:noProof/>
        </w:rPr>
        <w:t>9</w:t>
      </w:r>
      <w:r>
        <w:rPr>
          <w:noProof/>
        </w:rPr>
        <w:fldChar w:fldCharType="end"/>
      </w:r>
    </w:p>
    <w:p w14:paraId="35621FE1" w14:textId="272925F9" w:rsidR="00D33401" w:rsidRDefault="00D33401">
      <w:pPr>
        <w:pStyle w:val="TOC1"/>
        <w:rPr>
          <w:rFonts w:asciiTheme="minorHAnsi" w:eastAsiaTheme="minorEastAsia" w:hAnsiTheme="minorHAnsi" w:cstheme="minorBidi"/>
          <w:noProof/>
          <w:kern w:val="2"/>
          <w:szCs w:val="22"/>
          <w:lang w:val="en-SE" w:eastAsia="en-SE"/>
          <w14:ligatures w14:val="standardContextual"/>
        </w:rPr>
      </w:pPr>
      <w:r>
        <w:rPr>
          <w:noProof/>
        </w:rPr>
        <w:t>4</w:t>
      </w:r>
      <w:r>
        <w:rPr>
          <w:rFonts w:asciiTheme="minorHAnsi" w:eastAsiaTheme="minorEastAsia" w:hAnsiTheme="minorHAnsi" w:cstheme="minorBidi"/>
          <w:noProof/>
          <w:kern w:val="2"/>
          <w:szCs w:val="22"/>
          <w:lang w:val="en-SE" w:eastAsia="en-SE"/>
          <w14:ligatures w14:val="standardContextual"/>
        </w:rPr>
        <w:tab/>
      </w:r>
      <w:r>
        <w:rPr>
          <w:noProof/>
        </w:rPr>
        <w:t>RTP Functionalities</w:t>
      </w:r>
      <w:r>
        <w:rPr>
          <w:noProof/>
        </w:rPr>
        <w:tab/>
      </w:r>
      <w:r>
        <w:rPr>
          <w:noProof/>
        </w:rPr>
        <w:fldChar w:fldCharType="begin"/>
      </w:r>
      <w:r>
        <w:rPr>
          <w:noProof/>
        </w:rPr>
        <w:instrText xml:space="preserve"> PAGEREF _Toc157683568 \h </w:instrText>
      </w:r>
      <w:r>
        <w:rPr>
          <w:noProof/>
        </w:rPr>
      </w:r>
      <w:r>
        <w:rPr>
          <w:noProof/>
        </w:rPr>
        <w:fldChar w:fldCharType="separate"/>
      </w:r>
      <w:r>
        <w:rPr>
          <w:noProof/>
        </w:rPr>
        <w:t>9</w:t>
      </w:r>
      <w:r>
        <w:rPr>
          <w:noProof/>
        </w:rPr>
        <w:fldChar w:fldCharType="end"/>
      </w:r>
    </w:p>
    <w:p w14:paraId="106DD0E9" w14:textId="284E1120" w:rsidR="00D33401" w:rsidRDefault="00D33401">
      <w:pPr>
        <w:pStyle w:val="TOC2"/>
        <w:rPr>
          <w:rFonts w:asciiTheme="minorHAnsi" w:eastAsiaTheme="minorEastAsia" w:hAnsiTheme="minorHAnsi" w:cstheme="minorBidi"/>
          <w:noProof/>
          <w:kern w:val="2"/>
          <w:sz w:val="22"/>
          <w:szCs w:val="22"/>
          <w:lang w:val="en-SE" w:eastAsia="en-SE"/>
          <w14:ligatures w14:val="standardContextual"/>
        </w:rPr>
      </w:pPr>
      <w:r>
        <w:rPr>
          <w:noProof/>
        </w:rPr>
        <w:t>4.1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_Toc157683569 \h </w:instrText>
      </w:r>
      <w:r>
        <w:rPr>
          <w:noProof/>
        </w:rPr>
      </w:r>
      <w:r>
        <w:rPr>
          <w:noProof/>
        </w:rPr>
        <w:fldChar w:fldCharType="separate"/>
      </w:r>
      <w:r>
        <w:rPr>
          <w:noProof/>
        </w:rPr>
        <w:t>9</w:t>
      </w:r>
      <w:r>
        <w:rPr>
          <w:noProof/>
        </w:rPr>
        <w:fldChar w:fldCharType="end"/>
      </w:r>
    </w:p>
    <w:p w14:paraId="5FF429C6" w14:textId="37233D87" w:rsidR="00D33401" w:rsidRDefault="00D33401">
      <w:pPr>
        <w:pStyle w:val="TOC2"/>
        <w:rPr>
          <w:rFonts w:asciiTheme="minorHAnsi" w:eastAsiaTheme="minorEastAsia" w:hAnsiTheme="minorHAnsi" w:cstheme="minorBidi"/>
          <w:noProof/>
          <w:kern w:val="2"/>
          <w:sz w:val="22"/>
          <w:szCs w:val="22"/>
          <w:lang w:val="en-SE" w:eastAsia="en-SE"/>
          <w14:ligatures w14:val="standardContextual"/>
        </w:rPr>
      </w:pPr>
      <w:r>
        <w:rPr>
          <w:noProof/>
        </w:rPr>
        <w:t>4.2</w:t>
      </w:r>
      <w:r>
        <w:rPr>
          <w:rFonts w:asciiTheme="minorHAnsi" w:eastAsiaTheme="minorEastAsia" w:hAnsiTheme="minorHAnsi" w:cstheme="minorBidi"/>
          <w:noProof/>
          <w:kern w:val="2"/>
          <w:sz w:val="22"/>
          <w:szCs w:val="22"/>
          <w:lang w:val="en-SE" w:eastAsia="en-SE"/>
          <w14:ligatures w14:val="standardContextual"/>
        </w:rPr>
        <w:tab/>
      </w:r>
      <w:r>
        <w:rPr>
          <w:noProof/>
        </w:rPr>
        <w:t>RTP Header Extension for PDU Set Marking</w:t>
      </w:r>
      <w:r>
        <w:rPr>
          <w:noProof/>
        </w:rPr>
        <w:tab/>
      </w:r>
      <w:r>
        <w:rPr>
          <w:noProof/>
        </w:rPr>
        <w:fldChar w:fldCharType="begin"/>
      </w:r>
      <w:r>
        <w:rPr>
          <w:noProof/>
        </w:rPr>
        <w:instrText xml:space="preserve"> PAGEREF _Toc157683570 \h </w:instrText>
      </w:r>
      <w:r>
        <w:rPr>
          <w:noProof/>
        </w:rPr>
      </w:r>
      <w:r>
        <w:rPr>
          <w:noProof/>
        </w:rPr>
        <w:fldChar w:fldCharType="separate"/>
      </w:r>
      <w:r>
        <w:rPr>
          <w:noProof/>
        </w:rPr>
        <w:t>10</w:t>
      </w:r>
      <w:r>
        <w:rPr>
          <w:noProof/>
        </w:rPr>
        <w:fldChar w:fldCharType="end"/>
      </w:r>
    </w:p>
    <w:p w14:paraId="34F3746F" w14:textId="0C15BBA6"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4.2.1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_Toc157683571 \h </w:instrText>
      </w:r>
      <w:r>
        <w:rPr>
          <w:noProof/>
        </w:rPr>
      </w:r>
      <w:r>
        <w:rPr>
          <w:noProof/>
        </w:rPr>
        <w:fldChar w:fldCharType="separate"/>
      </w:r>
      <w:r>
        <w:rPr>
          <w:noProof/>
        </w:rPr>
        <w:t>10</w:t>
      </w:r>
      <w:r>
        <w:rPr>
          <w:noProof/>
        </w:rPr>
        <w:fldChar w:fldCharType="end"/>
      </w:r>
    </w:p>
    <w:p w14:paraId="7AC6A88D" w14:textId="486E63E1"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4.2.2</w:t>
      </w:r>
      <w:r>
        <w:rPr>
          <w:rFonts w:asciiTheme="minorHAnsi" w:eastAsiaTheme="minorEastAsia" w:hAnsiTheme="minorHAnsi" w:cstheme="minorBidi"/>
          <w:noProof/>
          <w:kern w:val="2"/>
          <w:sz w:val="22"/>
          <w:szCs w:val="22"/>
          <w:lang w:val="en-SE" w:eastAsia="en-SE"/>
          <w14:ligatures w14:val="standardContextual"/>
        </w:rPr>
        <w:tab/>
      </w:r>
      <w:r>
        <w:rPr>
          <w:noProof/>
        </w:rPr>
        <w:t>One-byte RTP Header Extension Format</w:t>
      </w:r>
      <w:r>
        <w:rPr>
          <w:noProof/>
        </w:rPr>
        <w:tab/>
      </w:r>
      <w:r>
        <w:rPr>
          <w:noProof/>
        </w:rPr>
        <w:fldChar w:fldCharType="begin"/>
      </w:r>
      <w:r>
        <w:rPr>
          <w:noProof/>
        </w:rPr>
        <w:instrText xml:space="preserve"> PAGEREF _Toc157683572 \h </w:instrText>
      </w:r>
      <w:r>
        <w:rPr>
          <w:noProof/>
        </w:rPr>
      </w:r>
      <w:r>
        <w:rPr>
          <w:noProof/>
        </w:rPr>
        <w:fldChar w:fldCharType="separate"/>
      </w:r>
      <w:r>
        <w:rPr>
          <w:noProof/>
        </w:rPr>
        <w:t>10</w:t>
      </w:r>
      <w:r>
        <w:rPr>
          <w:noProof/>
        </w:rPr>
        <w:fldChar w:fldCharType="end"/>
      </w:r>
    </w:p>
    <w:p w14:paraId="323D2E72" w14:textId="6A9CA7DE"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4.2.3</w:t>
      </w:r>
      <w:r>
        <w:rPr>
          <w:rFonts w:asciiTheme="minorHAnsi" w:eastAsiaTheme="minorEastAsia" w:hAnsiTheme="minorHAnsi" w:cstheme="minorBidi"/>
          <w:noProof/>
          <w:kern w:val="2"/>
          <w:sz w:val="22"/>
          <w:szCs w:val="22"/>
          <w:lang w:val="en-SE" w:eastAsia="en-SE"/>
          <w14:ligatures w14:val="standardContextual"/>
        </w:rPr>
        <w:tab/>
      </w:r>
      <w:r>
        <w:rPr>
          <w:noProof/>
        </w:rPr>
        <w:t>Two-byte RTP Header Extension Format</w:t>
      </w:r>
      <w:r>
        <w:rPr>
          <w:noProof/>
        </w:rPr>
        <w:tab/>
      </w:r>
      <w:r>
        <w:rPr>
          <w:noProof/>
        </w:rPr>
        <w:fldChar w:fldCharType="begin"/>
      </w:r>
      <w:r>
        <w:rPr>
          <w:noProof/>
        </w:rPr>
        <w:instrText xml:space="preserve"> PAGEREF _Toc157683573 \h </w:instrText>
      </w:r>
      <w:r>
        <w:rPr>
          <w:noProof/>
        </w:rPr>
      </w:r>
      <w:r>
        <w:rPr>
          <w:noProof/>
        </w:rPr>
        <w:fldChar w:fldCharType="separate"/>
      </w:r>
      <w:r>
        <w:rPr>
          <w:noProof/>
        </w:rPr>
        <w:t>10</w:t>
      </w:r>
      <w:r>
        <w:rPr>
          <w:noProof/>
        </w:rPr>
        <w:fldChar w:fldCharType="end"/>
      </w:r>
    </w:p>
    <w:p w14:paraId="702BA3C0" w14:textId="5C7481F7"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4.2.4</w:t>
      </w:r>
      <w:r>
        <w:rPr>
          <w:rFonts w:asciiTheme="minorHAnsi" w:eastAsiaTheme="minorEastAsia" w:hAnsiTheme="minorHAnsi" w:cstheme="minorBidi"/>
          <w:noProof/>
          <w:kern w:val="2"/>
          <w:sz w:val="22"/>
          <w:szCs w:val="22"/>
          <w:lang w:val="en-SE" w:eastAsia="en-SE"/>
          <w14:ligatures w14:val="standardContextual"/>
        </w:rPr>
        <w:tab/>
      </w:r>
      <w:r>
        <w:rPr>
          <w:noProof/>
        </w:rPr>
        <w:t>Semantics</w:t>
      </w:r>
      <w:r>
        <w:rPr>
          <w:noProof/>
        </w:rPr>
        <w:tab/>
      </w:r>
      <w:r>
        <w:rPr>
          <w:noProof/>
        </w:rPr>
        <w:fldChar w:fldCharType="begin"/>
      </w:r>
      <w:r>
        <w:rPr>
          <w:noProof/>
        </w:rPr>
        <w:instrText xml:space="preserve"> PAGEREF _Toc157683574 \h </w:instrText>
      </w:r>
      <w:r>
        <w:rPr>
          <w:noProof/>
        </w:rPr>
      </w:r>
      <w:r>
        <w:rPr>
          <w:noProof/>
        </w:rPr>
        <w:fldChar w:fldCharType="separate"/>
      </w:r>
      <w:r>
        <w:rPr>
          <w:noProof/>
        </w:rPr>
        <w:t>10</w:t>
      </w:r>
      <w:r>
        <w:rPr>
          <w:noProof/>
        </w:rPr>
        <w:fldChar w:fldCharType="end"/>
      </w:r>
    </w:p>
    <w:p w14:paraId="553602DF" w14:textId="20D6833C"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4.2.5</w:t>
      </w:r>
      <w:r>
        <w:rPr>
          <w:rFonts w:asciiTheme="minorHAnsi" w:eastAsiaTheme="minorEastAsia" w:hAnsiTheme="minorHAnsi" w:cstheme="minorBidi"/>
          <w:noProof/>
          <w:kern w:val="2"/>
          <w:sz w:val="22"/>
          <w:szCs w:val="22"/>
          <w:lang w:val="en-SE" w:eastAsia="en-SE"/>
          <w14:ligatures w14:val="standardContextual"/>
        </w:rPr>
        <w:tab/>
      </w:r>
      <w:r>
        <w:rPr>
          <w:noProof/>
        </w:rPr>
        <w:t>SDP Signaling</w:t>
      </w:r>
      <w:r>
        <w:rPr>
          <w:noProof/>
        </w:rPr>
        <w:tab/>
      </w:r>
      <w:r>
        <w:rPr>
          <w:noProof/>
        </w:rPr>
        <w:fldChar w:fldCharType="begin"/>
      </w:r>
      <w:r>
        <w:rPr>
          <w:noProof/>
        </w:rPr>
        <w:instrText xml:space="preserve"> PAGEREF _Toc157683575 \h </w:instrText>
      </w:r>
      <w:r>
        <w:rPr>
          <w:noProof/>
        </w:rPr>
      </w:r>
      <w:r>
        <w:rPr>
          <w:noProof/>
        </w:rPr>
        <w:fldChar w:fldCharType="separate"/>
      </w:r>
      <w:r>
        <w:rPr>
          <w:noProof/>
        </w:rPr>
        <w:t>11</w:t>
      </w:r>
      <w:r>
        <w:rPr>
          <w:noProof/>
        </w:rPr>
        <w:fldChar w:fldCharType="end"/>
      </w:r>
    </w:p>
    <w:p w14:paraId="14190440" w14:textId="353B32D3"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4.2.6</w:t>
      </w:r>
      <w:r>
        <w:rPr>
          <w:rFonts w:asciiTheme="minorHAnsi" w:eastAsiaTheme="minorEastAsia" w:hAnsiTheme="minorHAnsi" w:cstheme="minorBidi"/>
          <w:noProof/>
          <w:kern w:val="2"/>
          <w:sz w:val="22"/>
          <w:szCs w:val="22"/>
          <w:lang w:val="en-SE" w:eastAsia="en-SE"/>
          <w14:ligatures w14:val="standardContextual"/>
        </w:rPr>
        <w:tab/>
      </w:r>
      <w:r>
        <w:rPr>
          <w:noProof/>
        </w:rPr>
        <w:t>Guidelines for PDU Set Marking</w:t>
      </w:r>
      <w:r>
        <w:rPr>
          <w:noProof/>
        </w:rPr>
        <w:tab/>
      </w:r>
      <w:r>
        <w:rPr>
          <w:noProof/>
        </w:rPr>
        <w:fldChar w:fldCharType="begin"/>
      </w:r>
      <w:r>
        <w:rPr>
          <w:noProof/>
        </w:rPr>
        <w:instrText xml:space="preserve"> PAGEREF _Toc157683576 \h </w:instrText>
      </w:r>
      <w:r>
        <w:rPr>
          <w:noProof/>
        </w:rPr>
      </w:r>
      <w:r>
        <w:rPr>
          <w:noProof/>
        </w:rPr>
        <w:fldChar w:fldCharType="separate"/>
      </w:r>
      <w:r>
        <w:rPr>
          <w:noProof/>
        </w:rPr>
        <w:t>12</w:t>
      </w:r>
      <w:r>
        <w:rPr>
          <w:noProof/>
        </w:rPr>
        <w:fldChar w:fldCharType="end"/>
      </w:r>
    </w:p>
    <w:p w14:paraId="1EC4B98F" w14:textId="58205FAD" w:rsidR="00D33401" w:rsidRDefault="00D33401">
      <w:pPr>
        <w:pStyle w:val="TOC4"/>
        <w:rPr>
          <w:rFonts w:asciiTheme="minorHAnsi" w:eastAsiaTheme="minorEastAsia" w:hAnsiTheme="minorHAnsi" w:cstheme="minorBidi"/>
          <w:noProof/>
          <w:kern w:val="2"/>
          <w:sz w:val="22"/>
          <w:szCs w:val="22"/>
          <w:lang w:val="en-SE" w:eastAsia="en-SE"/>
          <w14:ligatures w14:val="standardContextual"/>
        </w:rPr>
      </w:pPr>
      <w:r>
        <w:rPr>
          <w:noProof/>
        </w:rPr>
        <w:t>4.2.6.1</w:t>
      </w:r>
      <w:r>
        <w:rPr>
          <w:rFonts w:asciiTheme="minorHAnsi" w:eastAsiaTheme="minorEastAsia" w:hAnsiTheme="minorHAnsi" w:cstheme="minorBidi"/>
          <w:noProof/>
          <w:kern w:val="2"/>
          <w:sz w:val="22"/>
          <w:szCs w:val="22"/>
          <w:lang w:val="en-SE" w:eastAsia="en-SE"/>
          <w14:ligatures w14:val="standardContextual"/>
        </w:rPr>
        <w:tab/>
      </w:r>
      <w:r>
        <w:rPr>
          <w:noProof/>
        </w:rPr>
        <w:t>End of Data Burst Field</w:t>
      </w:r>
      <w:r>
        <w:rPr>
          <w:noProof/>
        </w:rPr>
        <w:tab/>
      </w:r>
      <w:r>
        <w:rPr>
          <w:noProof/>
        </w:rPr>
        <w:fldChar w:fldCharType="begin"/>
      </w:r>
      <w:r>
        <w:rPr>
          <w:noProof/>
        </w:rPr>
        <w:instrText xml:space="preserve"> PAGEREF _Toc157683577 \h </w:instrText>
      </w:r>
      <w:r>
        <w:rPr>
          <w:noProof/>
        </w:rPr>
      </w:r>
      <w:r>
        <w:rPr>
          <w:noProof/>
        </w:rPr>
        <w:fldChar w:fldCharType="separate"/>
      </w:r>
      <w:r>
        <w:rPr>
          <w:noProof/>
        </w:rPr>
        <w:t>12</w:t>
      </w:r>
      <w:r>
        <w:rPr>
          <w:noProof/>
        </w:rPr>
        <w:fldChar w:fldCharType="end"/>
      </w:r>
    </w:p>
    <w:p w14:paraId="7C0F602A" w14:textId="7A4D1A76" w:rsidR="00D33401" w:rsidRDefault="00D33401">
      <w:pPr>
        <w:pStyle w:val="TOC4"/>
        <w:rPr>
          <w:rFonts w:asciiTheme="minorHAnsi" w:eastAsiaTheme="minorEastAsia" w:hAnsiTheme="minorHAnsi" w:cstheme="minorBidi"/>
          <w:noProof/>
          <w:kern w:val="2"/>
          <w:sz w:val="22"/>
          <w:szCs w:val="22"/>
          <w:lang w:val="en-SE" w:eastAsia="en-SE"/>
          <w14:ligatures w14:val="standardContextual"/>
        </w:rPr>
      </w:pPr>
      <w:r>
        <w:rPr>
          <w:noProof/>
        </w:rPr>
        <w:t>4.2.6.2</w:t>
      </w:r>
      <w:r>
        <w:rPr>
          <w:rFonts w:asciiTheme="minorHAnsi" w:eastAsiaTheme="minorEastAsia" w:hAnsiTheme="minorHAnsi" w:cstheme="minorBidi"/>
          <w:noProof/>
          <w:kern w:val="2"/>
          <w:sz w:val="22"/>
          <w:szCs w:val="22"/>
          <w:lang w:val="en-SE" w:eastAsia="en-SE"/>
          <w14:ligatures w14:val="standardContextual"/>
        </w:rPr>
        <w:tab/>
      </w:r>
      <w:r>
        <w:rPr>
          <w:noProof/>
        </w:rPr>
        <w:t>PDU Set Importance Field</w:t>
      </w:r>
      <w:r>
        <w:rPr>
          <w:noProof/>
        </w:rPr>
        <w:tab/>
      </w:r>
      <w:r>
        <w:rPr>
          <w:noProof/>
        </w:rPr>
        <w:fldChar w:fldCharType="begin"/>
      </w:r>
      <w:r>
        <w:rPr>
          <w:noProof/>
        </w:rPr>
        <w:instrText xml:space="preserve"> PAGEREF _Toc157683578 \h </w:instrText>
      </w:r>
      <w:r>
        <w:rPr>
          <w:noProof/>
        </w:rPr>
      </w:r>
      <w:r>
        <w:rPr>
          <w:noProof/>
        </w:rPr>
        <w:fldChar w:fldCharType="separate"/>
      </w:r>
      <w:r>
        <w:rPr>
          <w:noProof/>
        </w:rPr>
        <w:t>12</w:t>
      </w:r>
      <w:r>
        <w:rPr>
          <w:noProof/>
        </w:rPr>
        <w:fldChar w:fldCharType="end"/>
      </w:r>
    </w:p>
    <w:p w14:paraId="74E91474" w14:textId="2343B43E" w:rsidR="00D33401" w:rsidRDefault="00D33401">
      <w:pPr>
        <w:pStyle w:val="TOC5"/>
        <w:rPr>
          <w:rFonts w:asciiTheme="minorHAnsi" w:eastAsiaTheme="minorEastAsia" w:hAnsiTheme="minorHAnsi" w:cstheme="minorBidi"/>
          <w:noProof/>
          <w:kern w:val="2"/>
          <w:sz w:val="22"/>
          <w:szCs w:val="22"/>
          <w:lang w:val="en-SE" w:eastAsia="en-SE"/>
          <w14:ligatures w14:val="standardContextual"/>
        </w:rPr>
      </w:pPr>
      <w:r>
        <w:rPr>
          <w:noProof/>
        </w:rPr>
        <w:t>4.2.6.2.1        General</w:t>
      </w:r>
      <w:r>
        <w:rPr>
          <w:noProof/>
        </w:rPr>
        <w:tab/>
      </w:r>
      <w:r>
        <w:rPr>
          <w:noProof/>
        </w:rPr>
        <w:fldChar w:fldCharType="begin"/>
      </w:r>
      <w:r>
        <w:rPr>
          <w:noProof/>
        </w:rPr>
        <w:instrText xml:space="preserve"> PAGEREF _Toc157683579 \h </w:instrText>
      </w:r>
      <w:r>
        <w:rPr>
          <w:noProof/>
        </w:rPr>
      </w:r>
      <w:r>
        <w:rPr>
          <w:noProof/>
        </w:rPr>
        <w:fldChar w:fldCharType="separate"/>
      </w:r>
      <w:r>
        <w:rPr>
          <w:noProof/>
        </w:rPr>
        <w:t>13</w:t>
      </w:r>
      <w:r>
        <w:rPr>
          <w:noProof/>
        </w:rPr>
        <w:fldChar w:fldCharType="end"/>
      </w:r>
    </w:p>
    <w:p w14:paraId="2CC2A73E" w14:textId="7404A9E3" w:rsidR="00D33401" w:rsidRDefault="00D33401">
      <w:pPr>
        <w:pStyle w:val="TOC5"/>
        <w:rPr>
          <w:rFonts w:asciiTheme="minorHAnsi" w:eastAsiaTheme="minorEastAsia" w:hAnsiTheme="minorHAnsi" w:cstheme="minorBidi"/>
          <w:noProof/>
          <w:kern w:val="2"/>
          <w:sz w:val="22"/>
          <w:szCs w:val="22"/>
          <w:lang w:val="en-SE" w:eastAsia="en-SE"/>
          <w14:ligatures w14:val="standardContextual"/>
        </w:rPr>
      </w:pPr>
      <w:r>
        <w:rPr>
          <w:noProof/>
        </w:rPr>
        <w:t>4.2.6.2.2        H.264/AVC Codec</w:t>
      </w:r>
      <w:r>
        <w:rPr>
          <w:noProof/>
        </w:rPr>
        <w:tab/>
      </w:r>
      <w:r>
        <w:rPr>
          <w:noProof/>
        </w:rPr>
        <w:fldChar w:fldCharType="begin"/>
      </w:r>
      <w:r>
        <w:rPr>
          <w:noProof/>
        </w:rPr>
        <w:instrText xml:space="preserve"> PAGEREF _Toc157683580 \h </w:instrText>
      </w:r>
      <w:r>
        <w:rPr>
          <w:noProof/>
        </w:rPr>
      </w:r>
      <w:r>
        <w:rPr>
          <w:noProof/>
        </w:rPr>
        <w:fldChar w:fldCharType="separate"/>
      </w:r>
      <w:r>
        <w:rPr>
          <w:noProof/>
        </w:rPr>
        <w:t>13</w:t>
      </w:r>
      <w:r>
        <w:rPr>
          <w:noProof/>
        </w:rPr>
        <w:fldChar w:fldCharType="end"/>
      </w:r>
    </w:p>
    <w:p w14:paraId="4296CE2A" w14:textId="48F50C97" w:rsidR="00D33401" w:rsidRDefault="00D33401">
      <w:pPr>
        <w:pStyle w:val="TOC5"/>
        <w:rPr>
          <w:rFonts w:asciiTheme="minorHAnsi" w:eastAsiaTheme="minorEastAsia" w:hAnsiTheme="minorHAnsi" w:cstheme="minorBidi"/>
          <w:noProof/>
          <w:kern w:val="2"/>
          <w:sz w:val="22"/>
          <w:szCs w:val="22"/>
          <w:lang w:val="en-SE" w:eastAsia="en-SE"/>
          <w14:ligatures w14:val="standardContextual"/>
        </w:rPr>
      </w:pPr>
      <w:r>
        <w:rPr>
          <w:noProof/>
        </w:rPr>
        <w:t>4.2.6.2.3        H.265/HEVC Codec</w:t>
      </w:r>
      <w:r>
        <w:rPr>
          <w:noProof/>
        </w:rPr>
        <w:tab/>
      </w:r>
      <w:r>
        <w:rPr>
          <w:noProof/>
        </w:rPr>
        <w:fldChar w:fldCharType="begin"/>
      </w:r>
      <w:r>
        <w:rPr>
          <w:noProof/>
        </w:rPr>
        <w:instrText xml:space="preserve"> PAGEREF _Toc157683581 \h </w:instrText>
      </w:r>
      <w:r>
        <w:rPr>
          <w:noProof/>
        </w:rPr>
      </w:r>
      <w:r>
        <w:rPr>
          <w:noProof/>
        </w:rPr>
        <w:fldChar w:fldCharType="separate"/>
      </w:r>
      <w:r>
        <w:rPr>
          <w:noProof/>
        </w:rPr>
        <w:t>13</w:t>
      </w:r>
      <w:r>
        <w:rPr>
          <w:noProof/>
        </w:rPr>
        <w:fldChar w:fldCharType="end"/>
      </w:r>
    </w:p>
    <w:p w14:paraId="2E6FF687" w14:textId="69F6AA71" w:rsidR="00D33401" w:rsidRDefault="00D33401">
      <w:pPr>
        <w:pStyle w:val="TOC5"/>
        <w:rPr>
          <w:rFonts w:asciiTheme="minorHAnsi" w:eastAsiaTheme="minorEastAsia" w:hAnsiTheme="minorHAnsi" w:cstheme="minorBidi"/>
          <w:noProof/>
          <w:kern w:val="2"/>
          <w:sz w:val="22"/>
          <w:szCs w:val="22"/>
          <w:lang w:val="en-SE" w:eastAsia="en-SE"/>
          <w14:ligatures w14:val="standardContextual"/>
        </w:rPr>
      </w:pPr>
      <w:r>
        <w:rPr>
          <w:noProof/>
        </w:rPr>
        <w:t>4.2.6.2.4        PDU set importance based on affected PDU sets</w:t>
      </w:r>
      <w:r>
        <w:rPr>
          <w:noProof/>
        </w:rPr>
        <w:tab/>
      </w:r>
      <w:r>
        <w:rPr>
          <w:noProof/>
        </w:rPr>
        <w:fldChar w:fldCharType="begin"/>
      </w:r>
      <w:r>
        <w:rPr>
          <w:noProof/>
        </w:rPr>
        <w:instrText xml:space="preserve"> PAGEREF _Toc157683582 \h </w:instrText>
      </w:r>
      <w:r>
        <w:rPr>
          <w:noProof/>
        </w:rPr>
      </w:r>
      <w:r>
        <w:rPr>
          <w:noProof/>
        </w:rPr>
        <w:fldChar w:fldCharType="separate"/>
      </w:r>
      <w:r>
        <w:rPr>
          <w:noProof/>
        </w:rPr>
        <w:t>15</w:t>
      </w:r>
      <w:r>
        <w:rPr>
          <w:noProof/>
        </w:rPr>
        <w:fldChar w:fldCharType="end"/>
      </w:r>
    </w:p>
    <w:p w14:paraId="185167A5" w14:textId="22D9F15A" w:rsidR="00D33401" w:rsidRDefault="00D33401">
      <w:pPr>
        <w:pStyle w:val="TOC5"/>
        <w:rPr>
          <w:rFonts w:asciiTheme="minorHAnsi" w:eastAsiaTheme="minorEastAsia" w:hAnsiTheme="minorHAnsi" w:cstheme="minorBidi"/>
          <w:noProof/>
          <w:kern w:val="2"/>
          <w:sz w:val="22"/>
          <w:szCs w:val="22"/>
          <w:lang w:val="en-SE" w:eastAsia="en-SE"/>
          <w14:ligatures w14:val="standardContextual"/>
        </w:rPr>
      </w:pPr>
      <w:r>
        <w:rPr>
          <w:noProof/>
        </w:rPr>
        <w:t>4.2.6.2.5        PSI mapping based on PDU set dependencies</w:t>
      </w:r>
      <w:r>
        <w:rPr>
          <w:noProof/>
        </w:rPr>
        <w:tab/>
      </w:r>
      <w:r>
        <w:rPr>
          <w:noProof/>
        </w:rPr>
        <w:fldChar w:fldCharType="begin"/>
      </w:r>
      <w:r>
        <w:rPr>
          <w:noProof/>
        </w:rPr>
        <w:instrText xml:space="preserve"> PAGEREF _Toc157683583 \h </w:instrText>
      </w:r>
      <w:r>
        <w:rPr>
          <w:noProof/>
        </w:rPr>
      </w:r>
      <w:r>
        <w:rPr>
          <w:noProof/>
        </w:rPr>
        <w:fldChar w:fldCharType="separate"/>
      </w:r>
      <w:r>
        <w:rPr>
          <w:noProof/>
        </w:rPr>
        <w:t>15</w:t>
      </w:r>
      <w:r>
        <w:rPr>
          <w:noProof/>
        </w:rPr>
        <w:fldChar w:fldCharType="end"/>
      </w:r>
    </w:p>
    <w:p w14:paraId="0601ED2D" w14:textId="78C5BCA3" w:rsidR="00D33401" w:rsidRDefault="00D33401">
      <w:pPr>
        <w:pStyle w:val="TOC4"/>
        <w:rPr>
          <w:rFonts w:asciiTheme="minorHAnsi" w:eastAsiaTheme="minorEastAsia" w:hAnsiTheme="minorHAnsi" w:cstheme="minorBidi"/>
          <w:noProof/>
          <w:kern w:val="2"/>
          <w:sz w:val="22"/>
          <w:szCs w:val="22"/>
          <w:lang w:val="en-SE" w:eastAsia="en-SE"/>
          <w14:ligatures w14:val="standardContextual"/>
        </w:rPr>
      </w:pPr>
      <w:r>
        <w:rPr>
          <w:noProof/>
        </w:rPr>
        <w:t>4.2.6.3</w:t>
      </w:r>
      <w:r>
        <w:rPr>
          <w:rFonts w:asciiTheme="minorHAnsi" w:eastAsiaTheme="minorEastAsia" w:hAnsiTheme="minorHAnsi" w:cstheme="minorBidi"/>
          <w:noProof/>
          <w:kern w:val="2"/>
          <w:sz w:val="22"/>
          <w:szCs w:val="22"/>
          <w:lang w:val="en-SE" w:eastAsia="en-SE"/>
          <w14:ligatures w14:val="standardContextual"/>
        </w:rPr>
        <w:tab/>
      </w:r>
      <w:r>
        <w:rPr>
          <w:noProof/>
        </w:rPr>
        <w:t>PDU Set Size Field</w:t>
      </w:r>
      <w:r>
        <w:rPr>
          <w:noProof/>
        </w:rPr>
        <w:tab/>
      </w:r>
      <w:r>
        <w:rPr>
          <w:noProof/>
        </w:rPr>
        <w:fldChar w:fldCharType="begin"/>
      </w:r>
      <w:r>
        <w:rPr>
          <w:noProof/>
        </w:rPr>
        <w:instrText xml:space="preserve"> PAGEREF _Toc157683584 \h </w:instrText>
      </w:r>
      <w:r>
        <w:rPr>
          <w:noProof/>
        </w:rPr>
      </w:r>
      <w:r>
        <w:rPr>
          <w:noProof/>
        </w:rPr>
        <w:fldChar w:fldCharType="separate"/>
      </w:r>
      <w:r>
        <w:rPr>
          <w:noProof/>
        </w:rPr>
        <w:t>16</w:t>
      </w:r>
      <w:r>
        <w:rPr>
          <w:noProof/>
        </w:rPr>
        <w:fldChar w:fldCharType="end"/>
      </w:r>
    </w:p>
    <w:p w14:paraId="12F48EB9" w14:textId="3934A0AB"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4.2.7</w:t>
      </w:r>
      <w:r>
        <w:rPr>
          <w:rFonts w:asciiTheme="minorHAnsi" w:eastAsiaTheme="minorEastAsia" w:hAnsiTheme="minorHAnsi" w:cstheme="minorBidi"/>
          <w:noProof/>
          <w:kern w:val="2"/>
          <w:sz w:val="22"/>
          <w:szCs w:val="22"/>
          <w:lang w:val="en-SE" w:eastAsia="en-SE"/>
          <w14:ligatures w14:val="standardContextual"/>
        </w:rPr>
        <w:tab/>
      </w:r>
      <w:r>
        <w:rPr>
          <w:noProof/>
        </w:rPr>
        <w:t>Guidelines for AS</w:t>
      </w:r>
      <w:r>
        <w:rPr>
          <w:noProof/>
        </w:rPr>
        <w:tab/>
      </w:r>
      <w:r>
        <w:rPr>
          <w:noProof/>
        </w:rPr>
        <w:fldChar w:fldCharType="begin"/>
      </w:r>
      <w:r>
        <w:rPr>
          <w:noProof/>
        </w:rPr>
        <w:instrText xml:space="preserve"> PAGEREF _Toc157683585 \h </w:instrText>
      </w:r>
      <w:r>
        <w:rPr>
          <w:noProof/>
        </w:rPr>
      </w:r>
      <w:r>
        <w:rPr>
          <w:noProof/>
        </w:rPr>
        <w:fldChar w:fldCharType="separate"/>
      </w:r>
      <w:r>
        <w:rPr>
          <w:noProof/>
        </w:rPr>
        <w:t>17</w:t>
      </w:r>
      <w:r>
        <w:rPr>
          <w:noProof/>
        </w:rPr>
        <w:fldChar w:fldCharType="end"/>
      </w:r>
    </w:p>
    <w:p w14:paraId="4B140B99" w14:textId="087EC03E" w:rsidR="00D33401" w:rsidRDefault="00D33401">
      <w:pPr>
        <w:pStyle w:val="TOC2"/>
        <w:rPr>
          <w:rFonts w:asciiTheme="minorHAnsi" w:eastAsiaTheme="minorEastAsia" w:hAnsiTheme="minorHAnsi" w:cstheme="minorBidi"/>
          <w:noProof/>
          <w:kern w:val="2"/>
          <w:sz w:val="22"/>
          <w:szCs w:val="22"/>
          <w:lang w:val="en-SE" w:eastAsia="en-SE"/>
          <w14:ligatures w14:val="standardContextual"/>
        </w:rPr>
      </w:pPr>
      <w:r>
        <w:rPr>
          <w:noProof/>
        </w:rPr>
        <w:t>4.3</w:t>
      </w:r>
      <w:r>
        <w:rPr>
          <w:rFonts w:asciiTheme="minorHAnsi" w:eastAsiaTheme="minorEastAsia" w:hAnsiTheme="minorHAnsi" w:cstheme="minorBidi"/>
          <w:noProof/>
          <w:kern w:val="2"/>
          <w:sz w:val="22"/>
          <w:szCs w:val="22"/>
          <w:lang w:val="en-SE" w:eastAsia="en-SE"/>
          <w14:ligatures w14:val="standardContextual"/>
        </w:rPr>
        <w:tab/>
      </w:r>
      <w:r>
        <w:rPr>
          <w:noProof/>
        </w:rPr>
        <w:t>RTP Header Extension for Pose</w:t>
      </w:r>
      <w:r>
        <w:rPr>
          <w:noProof/>
        </w:rPr>
        <w:tab/>
      </w:r>
      <w:r>
        <w:rPr>
          <w:noProof/>
        </w:rPr>
        <w:fldChar w:fldCharType="begin"/>
      </w:r>
      <w:r>
        <w:rPr>
          <w:noProof/>
        </w:rPr>
        <w:instrText xml:space="preserve"> PAGEREF _Toc157683586 \h </w:instrText>
      </w:r>
      <w:r>
        <w:rPr>
          <w:noProof/>
        </w:rPr>
      </w:r>
      <w:r>
        <w:rPr>
          <w:noProof/>
        </w:rPr>
        <w:fldChar w:fldCharType="separate"/>
      </w:r>
      <w:r>
        <w:rPr>
          <w:noProof/>
        </w:rPr>
        <w:t>17</w:t>
      </w:r>
      <w:r>
        <w:rPr>
          <w:noProof/>
        </w:rPr>
        <w:fldChar w:fldCharType="end"/>
      </w:r>
    </w:p>
    <w:p w14:paraId="5B0DD5DB" w14:textId="6A85E5EC"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4.3.1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_Toc157683587 \h </w:instrText>
      </w:r>
      <w:r>
        <w:rPr>
          <w:noProof/>
        </w:rPr>
      </w:r>
      <w:r>
        <w:rPr>
          <w:noProof/>
        </w:rPr>
        <w:fldChar w:fldCharType="separate"/>
      </w:r>
      <w:r>
        <w:rPr>
          <w:noProof/>
        </w:rPr>
        <w:t>17</w:t>
      </w:r>
      <w:r>
        <w:rPr>
          <w:noProof/>
        </w:rPr>
        <w:fldChar w:fldCharType="end"/>
      </w:r>
    </w:p>
    <w:p w14:paraId="3CD21444" w14:textId="0DA3D7A2"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4.3.2</w:t>
      </w:r>
      <w:r>
        <w:rPr>
          <w:rFonts w:asciiTheme="minorHAnsi" w:eastAsiaTheme="minorEastAsia" w:hAnsiTheme="minorHAnsi" w:cstheme="minorBidi"/>
          <w:noProof/>
          <w:kern w:val="2"/>
          <w:sz w:val="22"/>
          <w:szCs w:val="22"/>
          <w:lang w:val="en-SE" w:eastAsia="en-SE"/>
          <w14:ligatures w14:val="standardContextual"/>
        </w:rPr>
        <w:tab/>
      </w:r>
      <w:r>
        <w:rPr>
          <w:noProof/>
        </w:rPr>
        <w:t>SDP Signaling</w:t>
      </w:r>
      <w:r>
        <w:rPr>
          <w:noProof/>
        </w:rPr>
        <w:tab/>
      </w:r>
      <w:r>
        <w:rPr>
          <w:noProof/>
        </w:rPr>
        <w:fldChar w:fldCharType="begin"/>
      </w:r>
      <w:r>
        <w:rPr>
          <w:noProof/>
        </w:rPr>
        <w:instrText xml:space="preserve"> PAGEREF _Toc157683588 \h </w:instrText>
      </w:r>
      <w:r>
        <w:rPr>
          <w:noProof/>
        </w:rPr>
      </w:r>
      <w:r>
        <w:rPr>
          <w:noProof/>
        </w:rPr>
        <w:fldChar w:fldCharType="separate"/>
      </w:r>
      <w:r>
        <w:rPr>
          <w:noProof/>
        </w:rPr>
        <w:t>18</w:t>
      </w:r>
      <w:r>
        <w:rPr>
          <w:noProof/>
        </w:rPr>
        <w:fldChar w:fldCharType="end"/>
      </w:r>
    </w:p>
    <w:p w14:paraId="62604925" w14:textId="67C772AD"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4.3.3</w:t>
      </w:r>
      <w:r>
        <w:rPr>
          <w:rFonts w:asciiTheme="minorHAnsi" w:eastAsiaTheme="minorEastAsia" w:hAnsiTheme="minorHAnsi" w:cstheme="minorBidi"/>
          <w:noProof/>
          <w:kern w:val="2"/>
          <w:sz w:val="22"/>
          <w:szCs w:val="22"/>
          <w:lang w:val="en-SE" w:eastAsia="en-SE"/>
          <w14:ligatures w14:val="standardContextual"/>
        </w:rPr>
        <w:tab/>
      </w:r>
      <w:r>
        <w:rPr>
          <w:noProof/>
        </w:rPr>
        <w:t>Header Extension Format</w:t>
      </w:r>
      <w:r>
        <w:rPr>
          <w:noProof/>
        </w:rPr>
        <w:tab/>
      </w:r>
      <w:r>
        <w:rPr>
          <w:noProof/>
        </w:rPr>
        <w:fldChar w:fldCharType="begin"/>
      </w:r>
      <w:r>
        <w:rPr>
          <w:noProof/>
        </w:rPr>
        <w:instrText xml:space="preserve"> PAGEREF _Toc157683589 \h </w:instrText>
      </w:r>
      <w:r>
        <w:rPr>
          <w:noProof/>
        </w:rPr>
      </w:r>
      <w:r>
        <w:rPr>
          <w:noProof/>
        </w:rPr>
        <w:fldChar w:fldCharType="separate"/>
      </w:r>
      <w:r>
        <w:rPr>
          <w:noProof/>
        </w:rPr>
        <w:t>18</w:t>
      </w:r>
      <w:r>
        <w:rPr>
          <w:noProof/>
        </w:rPr>
        <w:fldChar w:fldCharType="end"/>
      </w:r>
    </w:p>
    <w:p w14:paraId="22E3057B" w14:textId="52158040" w:rsidR="00D33401" w:rsidRDefault="00D33401">
      <w:pPr>
        <w:pStyle w:val="TOC2"/>
        <w:rPr>
          <w:rFonts w:asciiTheme="minorHAnsi" w:eastAsiaTheme="minorEastAsia" w:hAnsiTheme="minorHAnsi" w:cstheme="minorBidi"/>
          <w:noProof/>
          <w:kern w:val="2"/>
          <w:sz w:val="22"/>
          <w:szCs w:val="22"/>
          <w:lang w:val="en-SE" w:eastAsia="en-SE"/>
          <w14:ligatures w14:val="standardContextual"/>
        </w:rPr>
      </w:pPr>
      <w:r>
        <w:rPr>
          <w:noProof/>
        </w:rPr>
        <w:t>4.4</w:t>
      </w:r>
      <w:r>
        <w:rPr>
          <w:rFonts w:asciiTheme="minorHAnsi" w:eastAsiaTheme="minorEastAsia" w:hAnsiTheme="minorHAnsi" w:cstheme="minorBidi"/>
          <w:noProof/>
          <w:kern w:val="2"/>
          <w:sz w:val="22"/>
          <w:szCs w:val="22"/>
          <w:lang w:val="en-SE" w:eastAsia="en-SE"/>
          <w14:ligatures w14:val="standardContextual"/>
        </w:rPr>
        <w:tab/>
      </w:r>
      <w:r>
        <w:rPr>
          <w:noProof/>
        </w:rPr>
        <w:t>RTP Header Extension for in-band end-to-end delay measurement</w:t>
      </w:r>
      <w:r>
        <w:rPr>
          <w:noProof/>
        </w:rPr>
        <w:tab/>
      </w:r>
      <w:r>
        <w:rPr>
          <w:noProof/>
        </w:rPr>
        <w:fldChar w:fldCharType="begin"/>
      </w:r>
      <w:r>
        <w:rPr>
          <w:noProof/>
        </w:rPr>
        <w:instrText xml:space="preserve"> PAGEREF _Toc157683590 \h </w:instrText>
      </w:r>
      <w:r>
        <w:rPr>
          <w:noProof/>
        </w:rPr>
      </w:r>
      <w:r>
        <w:rPr>
          <w:noProof/>
        </w:rPr>
        <w:fldChar w:fldCharType="separate"/>
      </w:r>
      <w:r>
        <w:rPr>
          <w:noProof/>
        </w:rPr>
        <w:t>20</w:t>
      </w:r>
      <w:r>
        <w:rPr>
          <w:noProof/>
        </w:rPr>
        <w:fldChar w:fldCharType="end"/>
      </w:r>
    </w:p>
    <w:p w14:paraId="7A560EE1" w14:textId="37D583C1"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4.4.1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_Toc157683591 \h </w:instrText>
      </w:r>
      <w:r>
        <w:rPr>
          <w:noProof/>
        </w:rPr>
      </w:r>
      <w:r>
        <w:rPr>
          <w:noProof/>
        </w:rPr>
        <w:fldChar w:fldCharType="separate"/>
      </w:r>
      <w:r>
        <w:rPr>
          <w:noProof/>
        </w:rPr>
        <w:t>20</w:t>
      </w:r>
      <w:r>
        <w:rPr>
          <w:noProof/>
        </w:rPr>
        <w:fldChar w:fldCharType="end"/>
      </w:r>
    </w:p>
    <w:p w14:paraId="5285CDB7" w14:textId="119A7377"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4.4.2</w:t>
      </w:r>
      <w:r>
        <w:rPr>
          <w:rFonts w:asciiTheme="minorHAnsi" w:eastAsiaTheme="minorEastAsia" w:hAnsiTheme="minorHAnsi" w:cstheme="minorBidi"/>
          <w:noProof/>
          <w:kern w:val="2"/>
          <w:sz w:val="22"/>
          <w:szCs w:val="22"/>
          <w:lang w:val="en-SE" w:eastAsia="en-SE"/>
          <w14:ligatures w14:val="standardContextual"/>
        </w:rPr>
        <w:tab/>
      </w:r>
      <w:r>
        <w:rPr>
          <w:noProof/>
        </w:rPr>
        <w:t>One-byte RTP Header Extension Format</w:t>
      </w:r>
      <w:r>
        <w:rPr>
          <w:noProof/>
        </w:rPr>
        <w:tab/>
      </w:r>
      <w:r>
        <w:rPr>
          <w:noProof/>
        </w:rPr>
        <w:fldChar w:fldCharType="begin"/>
      </w:r>
      <w:r>
        <w:rPr>
          <w:noProof/>
        </w:rPr>
        <w:instrText xml:space="preserve"> PAGEREF _Toc157683592 \h </w:instrText>
      </w:r>
      <w:r>
        <w:rPr>
          <w:noProof/>
        </w:rPr>
      </w:r>
      <w:r>
        <w:rPr>
          <w:noProof/>
        </w:rPr>
        <w:fldChar w:fldCharType="separate"/>
      </w:r>
      <w:r>
        <w:rPr>
          <w:noProof/>
        </w:rPr>
        <w:t>21</w:t>
      </w:r>
      <w:r>
        <w:rPr>
          <w:noProof/>
        </w:rPr>
        <w:fldChar w:fldCharType="end"/>
      </w:r>
    </w:p>
    <w:p w14:paraId="7231C89C" w14:textId="06001908"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4.4.3</w:t>
      </w:r>
      <w:r>
        <w:rPr>
          <w:rFonts w:asciiTheme="minorHAnsi" w:eastAsiaTheme="minorEastAsia" w:hAnsiTheme="minorHAnsi" w:cstheme="minorBidi"/>
          <w:noProof/>
          <w:kern w:val="2"/>
          <w:sz w:val="22"/>
          <w:szCs w:val="22"/>
          <w:lang w:val="en-SE" w:eastAsia="en-SE"/>
          <w14:ligatures w14:val="standardContextual"/>
        </w:rPr>
        <w:tab/>
      </w:r>
      <w:r>
        <w:rPr>
          <w:noProof/>
        </w:rPr>
        <w:t>Two-byte RTP Header Extension Format</w:t>
      </w:r>
      <w:r>
        <w:rPr>
          <w:noProof/>
        </w:rPr>
        <w:tab/>
      </w:r>
      <w:r>
        <w:rPr>
          <w:noProof/>
        </w:rPr>
        <w:fldChar w:fldCharType="begin"/>
      </w:r>
      <w:r>
        <w:rPr>
          <w:noProof/>
        </w:rPr>
        <w:instrText xml:space="preserve"> PAGEREF _Toc157683593 \h </w:instrText>
      </w:r>
      <w:r>
        <w:rPr>
          <w:noProof/>
        </w:rPr>
      </w:r>
      <w:r>
        <w:rPr>
          <w:noProof/>
        </w:rPr>
        <w:fldChar w:fldCharType="separate"/>
      </w:r>
      <w:r>
        <w:rPr>
          <w:noProof/>
        </w:rPr>
        <w:t>21</w:t>
      </w:r>
      <w:r>
        <w:rPr>
          <w:noProof/>
        </w:rPr>
        <w:fldChar w:fldCharType="end"/>
      </w:r>
    </w:p>
    <w:p w14:paraId="7AE9EE6C" w14:textId="370447F0"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4.4.4</w:t>
      </w:r>
      <w:r>
        <w:rPr>
          <w:rFonts w:asciiTheme="minorHAnsi" w:eastAsiaTheme="minorEastAsia" w:hAnsiTheme="minorHAnsi" w:cstheme="minorBidi"/>
          <w:noProof/>
          <w:kern w:val="2"/>
          <w:sz w:val="22"/>
          <w:szCs w:val="22"/>
          <w:lang w:val="en-SE" w:eastAsia="en-SE"/>
          <w14:ligatures w14:val="standardContextual"/>
        </w:rPr>
        <w:tab/>
      </w:r>
      <w:r>
        <w:rPr>
          <w:noProof/>
        </w:rPr>
        <w:t>Syntax</w:t>
      </w:r>
      <w:r>
        <w:rPr>
          <w:noProof/>
        </w:rPr>
        <w:tab/>
      </w:r>
      <w:r>
        <w:rPr>
          <w:noProof/>
        </w:rPr>
        <w:fldChar w:fldCharType="begin"/>
      </w:r>
      <w:r>
        <w:rPr>
          <w:noProof/>
        </w:rPr>
        <w:instrText xml:space="preserve"> PAGEREF _Toc157683594 \h </w:instrText>
      </w:r>
      <w:r>
        <w:rPr>
          <w:noProof/>
        </w:rPr>
      </w:r>
      <w:r>
        <w:rPr>
          <w:noProof/>
        </w:rPr>
        <w:fldChar w:fldCharType="separate"/>
      </w:r>
      <w:r>
        <w:rPr>
          <w:noProof/>
        </w:rPr>
        <w:t>22</w:t>
      </w:r>
      <w:r>
        <w:rPr>
          <w:noProof/>
        </w:rPr>
        <w:fldChar w:fldCharType="end"/>
      </w:r>
    </w:p>
    <w:p w14:paraId="7B6C98D8" w14:textId="42A491DD"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4.4.5</w:t>
      </w:r>
      <w:r>
        <w:rPr>
          <w:rFonts w:asciiTheme="minorHAnsi" w:eastAsiaTheme="minorEastAsia" w:hAnsiTheme="minorHAnsi" w:cstheme="minorBidi"/>
          <w:noProof/>
          <w:kern w:val="2"/>
          <w:sz w:val="22"/>
          <w:szCs w:val="22"/>
          <w:lang w:val="en-SE" w:eastAsia="en-SE"/>
          <w14:ligatures w14:val="standardContextual"/>
        </w:rPr>
        <w:tab/>
      </w:r>
      <w:r>
        <w:rPr>
          <w:noProof/>
        </w:rPr>
        <w:t>Semantics</w:t>
      </w:r>
      <w:r>
        <w:rPr>
          <w:noProof/>
        </w:rPr>
        <w:tab/>
      </w:r>
      <w:r>
        <w:rPr>
          <w:noProof/>
        </w:rPr>
        <w:fldChar w:fldCharType="begin"/>
      </w:r>
      <w:r>
        <w:rPr>
          <w:noProof/>
        </w:rPr>
        <w:instrText xml:space="preserve"> PAGEREF _Toc157683595 \h </w:instrText>
      </w:r>
      <w:r>
        <w:rPr>
          <w:noProof/>
        </w:rPr>
      </w:r>
      <w:r>
        <w:rPr>
          <w:noProof/>
        </w:rPr>
        <w:fldChar w:fldCharType="separate"/>
      </w:r>
      <w:r>
        <w:rPr>
          <w:noProof/>
        </w:rPr>
        <w:t>22</w:t>
      </w:r>
      <w:r>
        <w:rPr>
          <w:noProof/>
        </w:rPr>
        <w:fldChar w:fldCharType="end"/>
      </w:r>
    </w:p>
    <w:p w14:paraId="1030A12A" w14:textId="1F710072"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4.4.6</w:t>
      </w:r>
      <w:r>
        <w:rPr>
          <w:rFonts w:asciiTheme="minorHAnsi" w:eastAsiaTheme="minorEastAsia" w:hAnsiTheme="minorHAnsi" w:cstheme="minorBidi"/>
          <w:noProof/>
          <w:kern w:val="2"/>
          <w:sz w:val="22"/>
          <w:szCs w:val="22"/>
          <w:lang w:val="en-SE" w:eastAsia="en-SE"/>
          <w14:ligatures w14:val="standardContextual"/>
        </w:rPr>
        <w:tab/>
      </w:r>
      <w:r>
        <w:rPr>
          <w:noProof/>
        </w:rPr>
        <w:t>SDP signaling</w:t>
      </w:r>
      <w:r>
        <w:rPr>
          <w:noProof/>
        </w:rPr>
        <w:tab/>
      </w:r>
      <w:r>
        <w:rPr>
          <w:noProof/>
        </w:rPr>
        <w:fldChar w:fldCharType="begin"/>
      </w:r>
      <w:r>
        <w:rPr>
          <w:noProof/>
        </w:rPr>
        <w:instrText xml:space="preserve"> PAGEREF _Toc157683596 \h </w:instrText>
      </w:r>
      <w:r>
        <w:rPr>
          <w:noProof/>
        </w:rPr>
      </w:r>
      <w:r>
        <w:rPr>
          <w:noProof/>
        </w:rPr>
        <w:fldChar w:fldCharType="separate"/>
      </w:r>
      <w:r>
        <w:rPr>
          <w:noProof/>
        </w:rPr>
        <w:t>22</w:t>
      </w:r>
      <w:r>
        <w:rPr>
          <w:noProof/>
        </w:rPr>
        <w:fldChar w:fldCharType="end"/>
      </w:r>
    </w:p>
    <w:p w14:paraId="34A38420" w14:textId="1F80BA1E" w:rsidR="00D33401" w:rsidRDefault="00D33401">
      <w:pPr>
        <w:pStyle w:val="TOC1"/>
        <w:rPr>
          <w:rFonts w:asciiTheme="minorHAnsi" w:eastAsiaTheme="minorEastAsia" w:hAnsiTheme="minorHAnsi" w:cstheme="minorBidi"/>
          <w:noProof/>
          <w:kern w:val="2"/>
          <w:szCs w:val="22"/>
          <w:lang w:val="en-SE" w:eastAsia="en-SE"/>
          <w14:ligatures w14:val="standardContextual"/>
        </w:rPr>
      </w:pPr>
      <w:r>
        <w:rPr>
          <w:noProof/>
        </w:rPr>
        <w:t>5</w:t>
      </w:r>
      <w:r>
        <w:rPr>
          <w:rFonts w:asciiTheme="minorHAnsi" w:eastAsiaTheme="minorEastAsia" w:hAnsiTheme="minorHAnsi" w:cstheme="minorBidi"/>
          <w:noProof/>
          <w:kern w:val="2"/>
          <w:szCs w:val="22"/>
          <w:lang w:val="en-SE" w:eastAsia="en-SE"/>
          <w14:ligatures w14:val="standardContextual"/>
        </w:rPr>
        <w:tab/>
      </w:r>
      <w:r>
        <w:rPr>
          <w:noProof/>
        </w:rPr>
        <w:t>RTCP Feedback Reporting Procedures</w:t>
      </w:r>
      <w:r>
        <w:rPr>
          <w:noProof/>
        </w:rPr>
        <w:tab/>
      </w:r>
      <w:r>
        <w:rPr>
          <w:noProof/>
        </w:rPr>
        <w:fldChar w:fldCharType="begin"/>
      </w:r>
      <w:r>
        <w:rPr>
          <w:noProof/>
        </w:rPr>
        <w:instrText xml:space="preserve"> PAGEREF _Toc157683597 \h </w:instrText>
      </w:r>
      <w:r>
        <w:rPr>
          <w:noProof/>
        </w:rPr>
      </w:r>
      <w:r>
        <w:rPr>
          <w:noProof/>
        </w:rPr>
        <w:fldChar w:fldCharType="separate"/>
      </w:r>
      <w:r>
        <w:rPr>
          <w:noProof/>
        </w:rPr>
        <w:t>24</w:t>
      </w:r>
      <w:r>
        <w:rPr>
          <w:noProof/>
        </w:rPr>
        <w:fldChar w:fldCharType="end"/>
      </w:r>
    </w:p>
    <w:p w14:paraId="00109E7D" w14:textId="3912B830" w:rsidR="00D33401" w:rsidRDefault="00D33401">
      <w:pPr>
        <w:pStyle w:val="TOC2"/>
        <w:rPr>
          <w:rFonts w:asciiTheme="minorHAnsi" w:eastAsiaTheme="minorEastAsia" w:hAnsiTheme="minorHAnsi" w:cstheme="minorBidi"/>
          <w:noProof/>
          <w:kern w:val="2"/>
          <w:sz w:val="22"/>
          <w:szCs w:val="22"/>
          <w:lang w:val="en-SE" w:eastAsia="en-SE"/>
          <w14:ligatures w14:val="standardContextual"/>
        </w:rPr>
      </w:pPr>
      <w:r>
        <w:rPr>
          <w:noProof/>
        </w:rPr>
        <w:t>5.1</w:t>
      </w:r>
      <w:r>
        <w:rPr>
          <w:rFonts w:asciiTheme="minorHAnsi" w:eastAsiaTheme="minorEastAsia" w:hAnsiTheme="minorHAnsi" w:cstheme="minorBidi"/>
          <w:noProof/>
          <w:kern w:val="2"/>
          <w:sz w:val="22"/>
          <w:szCs w:val="22"/>
          <w:lang w:val="en-SE" w:eastAsia="en-SE"/>
          <w14:ligatures w14:val="standardContextual"/>
        </w:rPr>
        <w:tab/>
      </w:r>
      <w:r>
        <w:rPr>
          <w:noProof/>
        </w:rPr>
        <w:t>General</w:t>
      </w:r>
      <w:r>
        <w:rPr>
          <w:noProof/>
        </w:rPr>
        <w:tab/>
      </w:r>
      <w:r>
        <w:rPr>
          <w:noProof/>
        </w:rPr>
        <w:fldChar w:fldCharType="begin"/>
      </w:r>
      <w:r>
        <w:rPr>
          <w:noProof/>
        </w:rPr>
        <w:instrText xml:space="preserve"> PAGEREF _Toc157683598 \h </w:instrText>
      </w:r>
      <w:r>
        <w:rPr>
          <w:noProof/>
        </w:rPr>
      </w:r>
      <w:r>
        <w:rPr>
          <w:noProof/>
        </w:rPr>
        <w:fldChar w:fldCharType="separate"/>
      </w:r>
      <w:r>
        <w:rPr>
          <w:noProof/>
        </w:rPr>
        <w:t>24</w:t>
      </w:r>
      <w:r>
        <w:rPr>
          <w:noProof/>
        </w:rPr>
        <w:fldChar w:fldCharType="end"/>
      </w:r>
    </w:p>
    <w:p w14:paraId="189CD33D" w14:textId="48D6D93F" w:rsidR="00D33401" w:rsidRDefault="00D33401">
      <w:pPr>
        <w:pStyle w:val="TOC2"/>
        <w:rPr>
          <w:rFonts w:asciiTheme="minorHAnsi" w:eastAsiaTheme="minorEastAsia" w:hAnsiTheme="minorHAnsi" w:cstheme="minorBidi"/>
          <w:noProof/>
          <w:kern w:val="2"/>
          <w:sz w:val="22"/>
          <w:szCs w:val="22"/>
          <w:lang w:val="en-SE" w:eastAsia="en-SE"/>
          <w14:ligatures w14:val="standardContextual"/>
        </w:rPr>
      </w:pPr>
      <w:r w:rsidRPr="00535423">
        <w:rPr>
          <w:noProof/>
          <w:lang w:val="en-CA"/>
        </w:rPr>
        <w:t>5.2</w:t>
      </w:r>
      <w:r>
        <w:rPr>
          <w:rFonts w:asciiTheme="minorHAnsi" w:eastAsiaTheme="minorEastAsia" w:hAnsiTheme="minorHAnsi" w:cstheme="minorBidi"/>
          <w:noProof/>
          <w:kern w:val="2"/>
          <w:sz w:val="22"/>
          <w:szCs w:val="22"/>
          <w:lang w:val="en-SE" w:eastAsia="en-SE"/>
          <w14:ligatures w14:val="standardContextual"/>
        </w:rPr>
        <w:tab/>
      </w:r>
      <w:r w:rsidRPr="00535423">
        <w:rPr>
          <w:noProof/>
          <w:lang w:val="en-CA"/>
        </w:rPr>
        <w:t>Transmission of timing information data for QoE measurements</w:t>
      </w:r>
      <w:r>
        <w:rPr>
          <w:noProof/>
        </w:rPr>
        <w:tab/>
      </w:r>
      <w:r>
        <w:rPr>
          <w:noProof/>
        </w:rPr>
        <w:fldChar w:fldCharType="begin"/>
      </w:r>
      <w:r>
        <w:rPr>
          <w:noProof/>
        </w:rPr>
        <w:instrText xml:space="preserve"> PAGEREF _Toc157683599 \h </w:instrText>
      </w:r>
      <w:r>
        <w:rPr>
          <w:noProof/>
        </w:rPr>
      </w:r>
      <w:r>
        <w:rPr>
          <w:noProof/>
        </w:rPr>
        <w:fldChar w:fldCharType="separate"/>
      </w:r>
      <w:r>
        <w:rPr>
          <w:noProof/>
        </w:rPr>
        <w:t>24</w:t>
      </w:r>
      <w:r>
        <w:rPr>
          <w:noProof/>
        </w:rPr>
        <w:fldChar w:fldCharType="end"/>
      </w:r>
    </w:p>
    <w:p w14:paraId="53609CFB" w14:textId="7AF6F413"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sidRPr="00535423">
        <w:rPr>
          <w:noProof/>
          <w:lang w:val="en-CA"/>
        </w:rPr>
        <w:t>5.2.1</w:t>
      </w:r>
      <w:r>
        <w:rPr>
          <w:rFonts w:asciiTheme="minorHAnsi" w:eastAsiaTheme="minorEastAsia" w:hAnsiTheme="minorHAnsi" w:cstheme="minorBidi"/>
          <w:noProof/>
          <w:kern w:val="2"/>
          <w:sz w:val="22"/>
          <w:szCs w:val="22"/>
          <w:lang w:val="en-SE" w:eastAsia="en-SE"/>
          <w14:ligatures w14:val="standardContextual"/>
        </w:rPr>
        <w:tab/>
      </w:r>
      <w:r w:rsidRPr="00535423">
        <w:rPr>
          <w:noProof/>
          <w:lang w:val="en-CA"/>
        </w:rPr>
        <w:t>General</w:t>
      </w:r>
      <w:r>
        <w:rPr>
          <w:noProof/>
        </w:rPr>
        <w:tab/>
      </w:r>
      <w:r>
        <w:rPr>
          <w:noProof/>
        </w:rPr>
        <w:fldChar w:fldCharType="begin"/>
      </w:r>
      <w:r>
        <w:rPr>
          <w:noProof/>
        </w:rPr>
        <w:instrText xml:space="preserve"> PAGEREF _Toc157683600 \h </w:instrText>
      </w:r>
      <w:r>
        <w:rPr>
          <w:noProof/>
        </w:rPr>
      </w:r>
      <w:r>
        <w:rPr>
          <w:noProof/>
        </w:rPr>
        <w:fldChar w:fldCharType="separate"/>
      </w:r>
      <w:r>
        <w:rPr>
          <w:noProof/>
        </w:rPr>
        <w:t>24</w:t>
      </w:r>
      <w:r>
        <w:rPr>
          <w:noProof/>
        </w:rPr>
        <w:fldChar w:fldCharType="end"/>
      </w:r>
    </w:p>
    <w:p w14:paraId="3C733E2A" w14:textId="53F52FA4"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sidRPr="00535423">
        <w:rPr>
          <w:noProof/>
          <w:lang w:val="en-CA"/>
        </w:rPr>
        <w:t>5.2.2</w:t>
      </w:r>
      <w:r>
        <w:rPr>
          <w:rFonts w:asciiTheme="minorHAnsi" w:eastAsiaTheme="minorEastAsia" w:hAnsiTheme="minorHAnsi" w:cstheme="minorBidi"/>
          <w:noProof/>
          <w:kern w:val="2"/>
          <w:sz w:val="22"/>
          <w:szCs w:val="22"/>
          <w:lang w:val="en-SE" w:eastAsia="en-SE"/>
          <w14:ligatures w14:val="standardContextual"/>
        </w:rPr>
        <w:tab/>
      </w:r>
      <w:r w:rsidRPr="00535423">
        <w:rPr>
          <w:noProof/>
          <w:lang w:val="en-CA"/>
        </w:rPr>
        <w:t>RTCP message-based transmission of timing information</w:t>
      </w:r>
      <w:r>
        <w:rPr>
          <w:noProof/>
        </w:rPr>
        <w:tab/>
      </w:r>
      <w:r>
        <w:rPr>
          <w:noProof/>
        </w:rPr>
        <w:fldChar w:fldCharType="begin"/>
      </w:r>
      <w:r>
        <w:rPr>
          <w:noProof/>
        </w:rPr>
        <w:instrText xml:space="preserve"> PAGEREF _Toc157683601 \h </w:instrText>
      </w:r>
      <w:r>
        <w:rPr>
          <w:noProof/>
        </w:rPr>
      </w:r>
      <w:r>
        <w:rPr>
          <w:noProof/>
        </w:rPr>
        <w:fldChar w:fldCharType="separate"/>
      </w:r>
      <w:r>
        <w:rPr>
          <w:noProof/>
        </w:rPr>
        <w:t>24</w:t>
      </w:r>
      <w:r>
        <w:rPr>
          <w:noProof/>
        </w:rPr>
        <w:fldChar w:fldCharType="end"/>
      </w:r>
    </w:p>
    <w:p w14:paraId="2C24B7FC" w14:textId="0CF5C2D0" w:rsidR="00D33401" w:rsidRDefault="00D33401">
      <w:pPr>
        <w:pStyle w:val="TOC4"/>
        <w:rPr>
          <w:rFonts w:asciiTheme="minorHAnsi" w:eastAsiaTheme="minorEastAsia" w:hAnsiTheme="minorHAnsi" w:cstheme="minorBidi"/>
          <w:noProof/>
          <w:kern w:val="2"/>
          <w:sz w:val="22"/>
          <w:szCs w:val="22"/>
          <w:lang w:val="en-SE" w:eastAsia="en-SE"/>
          <w14:ligatures w14:val="standardContextual"/>
        </w:rPr>
      </w:pPr>
      <w:r w:rsidRPr="00535423">
        <w:rPr>
          <w:noProof/>
          <w:lang w:val="en-CA"/>
        </w:rPr>
        <w:t>5.2.2.1</w:t>
      </w:r>
      <w:r>
        <w:rPr>
          <w:rFonts w:asciiTheme="minorHAnsi" w:eastAsiaTheme="minorEastAsia" w:hAnsiTheme="minorHAnsi" w:cstheme="minorBidi"/>
          <w:noProof/>
          <w:kern w:val="2"/>
          <w:sz w:val="22"/>
          <w:szCs w:val="22"/>
          <w:lang w:val="en-SE" w:eastAsia="en-SE"/>
          <w14:ligatures w14:val="standardContextual"/>
        </w:rPr>
        <w:tab/>
      </w:r>
      <w:r w:rsidRPr="00535423">
        <w:rPr>
          <w:noProof/>
          <w:lang w:val="en-CA"/>
        </w:rPr>
        <w:t>Extended Report block for QoE timing information</w:t>
      </w:r>
      <w:r>
        <w:rPr>
          <w:noProof/>
        </w:rPr>
        <w:tab/>
      </w:r>
      <w:r>
        <w:rPr>
          <w:noProof/>
        </w:rPr>
        <w:fldChar w:fldCharType="begin"/>
      </w:r>
      <w:r>
        <w:rPr>
          <w:noProof/>
        </w:rPr>
        <w:instrText xml:space="preserve"> PAGEREF _Toc157683602 \h </w:instrText>
      </w:r>
      <w:r>
        <w:rPr>
          <w:noProof/>
        </w:rPr>
      </w:r>
      <w:r>
        <w:rPr>
          <w:noProof/>
        </w:rPr>
        <w:fldChar w:fldCharType="separate"/>
      </w:r>
      <w:r>
        <w:rPr>
          <w:noProof/>
        </w:rPr>
        <w:t>25</w:t>
      </w:r>
      <w:r>
        <w:rPr>
          <w:noProof/>
        </w:rPr>
        <w:fldChar w:fldCharType="end"/>
      </w:r>
    </w:p>
    <w:p w14:paraId="17B31983" w14:textId="3F60B279"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sidRPr="00535423">
        <w:rPr>
          <w:noProof/>
          <w:lang w:val="en-CA"/>
        </w:rPr>
        <w:t>5.2.3</w:t>
      </w:r>
      <w:r>
        <w:rPr>
          <w:rFonts w:asciiTheme="minorHAnsi" w:eastAsiaTheme="minorEastAsia" w:hAnsiTheme="minorHAnsi" w:cstheme="minorBidi"/>
          <w:noProof/>
          <w:kern w:val="2"/>
          <w:sz w:val="22"/>
          <w:szCs w:val="22"/>
          <w:lang w:val="en-SE" w:eastAsia="en-SE"/>
          <w14:ligatures w14:val="standardContextual"/>
        </w:rPr>
        <w:tab/>
      </w:r>
      <w:r w:rsidRPr="00535423">
        <w:rPr>
          <w:noProof/>
          <w:lang w:val="en-CA"/>
        </w:rPr>
        <w:t>SDP signaling and attributes</w:t>
      </w:r>
      <w:r>
        <w:rPr>
          <w:noProof/>
        </w:rPr>
        <w:tab/>
      </w:r>
      <w:r>
        <w:rPr>
          <w:noProof/>
        </w:rPr>
        <w:fldChar w:fldCharType="begin"/>
      </w:r>
      <w:r>
        <w:rPr>
          <w:noProof/>
        </w:rPr>
        <w:instrText xml:space="preserve"> PAGEREF _Toc157683603 \h </w:instrText>
      </w:r>
      <w:r>
        <w:rPr>
          <w:noProof/>
        </w:rPr>
      </w:r>
      <w:r>
        <w:rPr>
          <w:noProof/>
        </w:rPr>
        <w:fldChar w:fldCharType="separate"/>
      </w:r>
      <w:r>
        <w:rPr>
          <w:noProof/>
        </w:rPr>
        <w:t>26</w:t>
      </w:r>
      <w:r>
        <w:rPr>
          <w:noProof/>
        </w:rPr>
        <w:fldChar w:fldCharType="end"/>
      </w:r>
    </w:p>
    <w:p w14:paraId="4CE67DB2" w14:textId="03C086F4" w:rsidR="00D33401" w:rsidRDefault="00D33401">
      <w:pPr>
        <w:pStyle w:val="TOC8"/>
        <w:rPr>
          <w:rFonts w:asciiTheme="minorHAnsi" w:eastAsiaTheme="minorEastAsia" w:hAnsiTheme="minorHAnsi" w:cstheme="minorBidi"/>
          <w:b w:val="0"/>
          <w:noProof/>
          <w:kern w:val="2"/>
          <w:szCs w:val="22"/>
          <w:lang w:val="en-SE" w:eastAsia="en-SE"/>
          <w14:ligatures w14:val="standardContextual"/>
        </w:rPr>
      </w:pPr>
      <w:r>
        <w:rPr>
          <w:noProof/>
        </w:rPr>
        <w:t>Annex A (informative): Guidelines for PDU Set identification</w:t>
      </w:r>
      <w:r>
        <w:rPr>
          <w:noProof/>
        </w:rPr>
        <w:tab/>
      </w:r>
      <w:r>
        <w:rPr>
          <w:noProof/>
        </w:rPr>
        <w:fldChar w:fldCharType="begin"/>
      </w:r>
      <w:r>
        <w:rPr>
          <w:noProof/>
        </w:rPr>
        <w:instrText xml:space="preserve"> PAGEREF _Toc157683604 \h </w:instrText>
      </w:r>
      <w:r>
        <w:rPr>
          <w:noProof/>
        </w:rPr>
      </w:r>
      <w:r>
        <w:rPr>
          <w:noProof/>
        </w:rPr>
        <w:fldChar w:fldCharType="separate"/>
      </w:r>
      <w:r>
        <w:rPr>
          <w:noProof/>
        </w:rPr>
        <w:t>27</w:t>
      </w:r>
      <w:r>
        <w:rPr>
          <w:noProof/>
        </w:rPr>
        <w:fldChar w:fldCharType="end"/>
      </w:r>
    </w:p>
    <w:p w14:paraId="4170FDF7" w14:textId="09FD8839" w:rsidR="00D33401" w:rsidRDefault="00D33401">
      <w:pPr>
        <w:pStyle w:val="TOC1"/>
        <w:rPr>
          <w:rFonts w:asciiTheme="minorHAnsi" w:eastAsiaTheme="minorEastAsia" w:hAnsiTheme="minorHAnsi" w:cstheme="minorBidi"/>
          <w:noProof/>
          <w:kern w:val="2"/>
          <w:szCs w:val="22"/>
          <w:lang w:val="en-SE" w:eastAsia="en-SE"/>
          <w14:ligatures w14:val="standardContextual"/>
        </w:rPr>
      </w:pPr>
      <w:r>
        <w:rPr>
          <w:noProof/>
          <w:lang w:eastAsia="zh-CN"/>
        </w:rPr>
        <w:t>A.0 General</w:t>
      </w:r>
      <w:r>
        <w:rPr>
          <w:noProof/>
        </w:rPr>
        <w:tab/>
      </w:r>
      <w:r>
        <w:rPr>
          <w:noProof/>
        </w:rPr>
        <w:fldChar w:fldCharType="begin"/>
      </w:r>
      <w:r>
        <w:rPr>
          <w:noProof/>
        </w:rPr>
        <w:instrText xml:space="preserve"> PAGEREF _Toc157683605 \h </w:instrText>
      </w:r>
      <w:r>
        <w:rPr>
          <w:noProof/>
        </w:rPr>
      </w:r>
      <w:r>
        <w:rPr>
          <w:noProof/>
        </w:rPr>
        <w:fldChar w:fldCharType="separate"/>
      </w:r>
      <w:r>
        <w:rPr>
          <w:noProof/>
        </w:rPr>
        <w:t>27</w:t>
      </w:r>
      <w:r>
        <w:rPr>
          <w:noProof/>
        </w:rPr>
        <w:fldChar w:fldCharType="end"/>
      </w:r>
    </w:p>
    <w:p w14:paraId="26CBC094" w14:textId="45D3362D" w:rsidR="00D33401" w:rsidRDefault="00D33401">
      <w:pPr>
        <w:pStyle w:val="TOC2"/>
        <w:rPr>
          <w:rFonts w:asciiTheme="minorHAnsi" w:eastAsiaTheme="minorEastAsia" w:hAnsiTheme="minorHAnsi" w:cstheme="minorBidi"/>
          <w:noProof/>
          <w:kern w:val="2"/>
          <w:sz w:val="22"/>
          <w:szCs w:val="22"/>
          <w:lang w:val="en-SE" w:eastAsia="en-SE"/>
          <w14:ligatures w14:val="standardContextual"/>
        </w:rPr>
      </w:pPr>
      <w:r>
        <w:rPr>
          <w:noProof/>
          <w:lang w:eastAsia="zh-CN"/>
        </w:rPr>
        <w:t>A.2.1 RTP/SRTP header</w:t>
      </w:r>
      <w:r>
        <w:rPr>
          <w:noProof/>
        </w:rPr>
        <w:tab/>
      </w:r>
      <w:r>
        <w:rPr>
          <w:noProof/>
        </w:rPr>
        <w:fldChar w:fldCharType="begin"/>
      </w:r>
      <w:r>
        <w:rPr>
          <w:noProof/>
        </w:rPr>
        <w:instrText xml:space="preserve"> PAGEREF _Toc157683606 \h </w:instrText>
      </w:r>
      <w:r>
        <w:rPr>
          <w:noProof/>
        </w:rPr>
      </w:r>
      <w:r>
        <w:rPr>
          <w:noProof/>
        </w:rPr>
        <w:fldChar w:fldCharType="separate"/>
      </w:r>
      <w:r>
        <w:rPr>
          <w:noProof/>
        </w:rPr>
        <w:t>28</w:t>
      </w:r>
      <w:r>
        <w:rPr>
          <w:noProof/>
        </w:rPr>
        <w:fldChar w:fldCharType="end"/>
      </w:r>
    </w:p>
    <w:p w14:paraId="71A7AB0E" w14:textId="57696489" w:rsidR="00D33401" w:rsidRDefault="00D33401">
      <w:pPr>
        <w:pStyle w:val="TOC2"/>
        <w:rPr>
          <w:rFonts w:asciiTheme="minorHAnsi" w:eastAsiaTheme="minorEastAsia" w:hAnsiTheme="minorHAnsi" w:cstheme="minorBidi"/>
          <w:noProof/>
          <w:kern w:val="2"/>
          <w:sz w:val="22"/>
          <w:szCs w:val="22"/>
          <w:lang w:val="en-SE" w:eastAsia="en-SE"/>
          <w14:ligatures w14:val="standardContextual"/>
        </w:rPr>
      </w:pPr>
      <w:r>
        <w:rPr>
          <w:noProof/>
          <w:lang w:eastAsia="zh-CN"/>
        </w:rPr>
        <w:t>A.2.2 RTP payload</w:t>
      </w:r>
      <w:r>
        <w:rPr>
          <w:noProof/>
        </w:rPr>
        <w:tab/>
      </w:r>
      <w:r>
        <w:rPr>
          <w:noProof/>
        </w:rPr>
        <w:fldChar w:fldCharType="begin"/>
      </w:r>
      <w:r>
        <w:rPr>
          <w:noProof/>
        </w:rPr>
        <w:instrText xml:space="preserve"> PAGEREF _Toc157683607 \h </w:instrText>
      </w:r>
      <w:r>
        <w:rPr>
          <w:noProof/>
        </w:rPr>
      </w:r>
      <w:r>
        <w:rPr>
          <w:noProof/>
        </w:rPr>
        <w:fldChar w:fldCharType="separate"/>
      </w:r>
      <w:r>
        <w:rPr>
          <w:noProof/>
        </w:rPr>
        <w:t>29</w:t>
      </w:r>
      <w:r>
        <w:rPr>
          <w:noProof/>
        </w:rPr>
        <w:fldChar w:fldCharType="end"/>
      </w:r>
    </w:p>
    <w:p w14:paraId="485A2841" w14:textId="1618D740"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rPr>
        <w:t>A.2.2.1 General</w:t>
      </w:r>
      <w:r>
        <w:rPr>
          <w:noProof/>
        </w:rPr>
        <w:tab/>
      </w:r>
      <w:r>
        <w:rPr>
          <w:noProof/>
        </w:rPr>
        <w:fldChar w:fldCharType="begin"/>
      </w:r>
      <w:r>
        <w:rPr>
          <w:noProof/>
        </w:rPr>
        <w:instrText xml:space="preserve"> PAGEREF _Toc157683608 \h </w:instrText>
      </w:r>
      <w:r>
        <w:rPr>
          <w:noProof/>
        </w:rPr>
      </w:r>
      <w:r>
        <w:rPr>
          <w:noProof/>
        </w:rPr>
        <w:fldChar w:fldCharType="separate"/>
      </w:r>
      <w:r>
        <w:rPr>
          <w:noProof/>
        </w:rPr>
        <w:t>29</w:t>
      </w:r>
      <w:r>
        <w:rPr>
          <w:noProof/>
        </w:rPr>
        <w:fldChar w:fldCharType="end"/>
      </w:r>
    </w:p>
    <w:p w14:paraId="45C71C4E" w14:textId="2C59084D"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lang w:eastAsia="zh-CN"/>
        </w:rPr>
        <w:t>A.2.2.2</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RTP payload for H.264/AVC codec</w:t>
      </w:r>
      <w:r>
        <w:rPr>
          <w:noProof/>
        </w:rPr>
        <w:tab/>
      </w:r>
      <w:r>
        <w:rPr>
          <w:noProof/>
        </w:rPr>
        <w:fldChar w:fldCharType="begin"/>
      </w:r>
      <w:r>
        <w:rPr>
          <w:noProof/>
        </w:rPr>
        <w:instrText xml:space="preserve"> PAGEREF _Toc157683609 \h </w:instrText>
      </w:r>
      <w:r>
        <w:rPr>
          <w:noProof/>
        </w:rPr>
      </w:r>
      <w:r>
        <w:rPr>
          <w:noProof/>
        </w:rPr>
        <w:fldChar w:fldCharType="separate"/>
      </w:r>
      <w:r>
        <w:rPr>
          <w:noProof/>
        </w:rPr>
        <w:t>29</w:t>
      </w:r>
      <w:r>
        <w:rPr>
          <w:noProof/>
        </w:rPr>
        <w:fldChar w:fldCharType="end"/>
      </w:r>
    </w:p>
    <w:p w14:paraId="0295BC40" w14:textId="27D2A218" w:rsidR="00D33401" w:rsidRDefault="00D33401">
      <w:pPr>
        <w:pStyle w:val="TOC3"/>
        <w:rPr>
          <w:rFonts w:asciiTheme="minorHAnsi" w:eastAsiaTheme="minorEastAsia" w:hAnsiTheme="minorHAnsi" w:cstheme="minorBidi"/>
          <w:noProof/>
          <w:kern w:val="2"/>
          <w:sz w:val="22"/>
          <w:szCs w:val="22"/>
          <w:lang w:val="en-SE" w:eastAsia="en-SE"/>
          <w14:ligatures w14:val="standardContextual"/>
        </w:rPr>
      </w:pPr>
      <w:r>
        <w:rPr>
          <w:noProof/>
          <w:lang w:eastAsia="zh-CN"/>
        </w:rPr>
        <w:t>A.2.2.3</w:t>
      </w:r>
      <w:r>
        <w:rPr>
          <w:rFonts w:asciiTheme="minorHAnsi" w:eastAsiaTheme="minorEastAsia" w:hAnsiTheme="minorHAnsi" w:cstheme="minorBidi"/>
          <w:noProof/>
          <w:kern w:val="2"/>
          <w:sz w:val="22"/>
          <w:szCs w:val="22"/>
          <w:lang w:val="en-SE" w:eastAsia="en-SE"/>
          <w14:ligatures w14:val="standardContextual"/>
        </w:rPr>
        <w:tab/>
      </w:r>
      <w:r>
        <w:rPr>
          <w:noProof/>
          <w:lang w:eastAsia="zh-CN"/>
        </w:rPr>
        <w:t>RTP payload for H.265/HEVC codec</w:t>
      </w:r>
      <w:r>
        <w:rPr>
          <w:noProof/>
        </w:rPr>
        <w:tab/>
      </w:r>
      <w:r>
        <w:rPr>
          <w:noProof/>
        </w:rPr>
        <w:fldChar w:fldCharType="begin"/>
      </w:r>
      <w:r>
        <w:rPr>
          <w:noProof/>
        </w:rPr>
        <w:instrText xml:space="preserve"> PAGEREF _Toc157683610 \h </w:instrText>
      </w:r>
      <w:r>
        <w:rPr>
          <w:noProof/>
        </w:rPr>
      </w:r>
      <w:r>
        <w:rPr>
          <w:noProof/>
        </w:rPr>
        <w:fldChar w:fldCharType="separate"/>
      </w:r>
      <w:r>
        <w:rPr>
          <w:noProof/>
        </w:rPr>
        <w:t>30</w:t>
      </w:r>
      <w:r>
        <w:rPr>
          <w:noProof/>
        </w:rPr>
        <w:fldChar w:fldCharType="end"/>
      </w:r>
    </w:p>
    <w:p w14:paraId="4563838B" w14:textId="0DB0C90F" w:rsidR="00D33401" w:rsidRDefault="00D33401">
      <w:pPr>
        <w:pStyle w:val="TOC8"/>
        <w:rPr>
          <w:rFonts w:asciiTheme="minorHAnsi" w:eastAsiaTheme="minorEastAsia" w:hAnsiTheme="minorHAnsi" w:cstheme="minorBidi"/>
          <w:b w:val="0"/>
          <w:noProof/>
          <w:kern w:val="2"/>
          <w:szCs w:val="22"/>
          <w:lang w:val="en-SE" w:eastAsia="en-SE"/>
          <w14:ligatures w14:val="standardContextual"/>
        </w:rPr>
      </w:pPr>
      <w:r>
        <w:rPr>
          <w:noProof/>
        </w:rPr>
        <w:lastRenderedPageBreak/>
        <w:t>Annex B (informative): Examples of SDP offers and answers</w:t>
      </w:r>
      <w:r>
        <w:rPr>
          <w:noProof/>
        </w:rPr>
        <w:tab/>
      </w:r>
      <w:r>
        <w:rPr>
          <w:noProof/>
        </w:rPr>
        <w:fldChar w:fldCharType="begin"/>
      </w:r>
      <w:r>
        <w:rPr>
          <w:noProof/>
        </w:rPr>
        <w:instrText xml:space="preserve"> PAGEREF _Toc157683611 \h </w:instrText>
      </w:r>
      <w:r>
        <w:rPr>
          <w:noProof/>
        </w:rPr>
      </w:r>
      <w:r>
        <w:rPr>
          <w:noProof/>
        </w:rPr>
        <w:fldChar w:fldCharType="separate"/>
      </w:r>
      <w:r>
        <w:rPr>
          <w:noProof/>
        </w:rPr>
        <w:t>31</w:t>
      </w:r>
      <w:r>
        <w:rPr>
          <w:noProof/>
        </w:rPr>
        <w:fldChar w:fldCharType="end"/>
      </w:r>
    </w:p>
    <w:p w14:paraId="15BA505B" w14:textId="0BE3E9C1" w:rsidR="00D33401" w:rsidRDefault="00D33401">
      <w:pPr>
        <w:pStyle w:val="TOC1"/>
        <w:rPr>
          <w:rFonts w:asciiTheme="minorHAnsi" w:eastAsiaTheme="minorEastAsia" w:hAnsiTheme="minorHAnsi" w:cstheme="minorBidi"/>
          <w:noProof/>
          <w:kern w:val="2"/>
          <w:szCs w:val="22"/>
          <w:lang w:val="en-SE" w:eastAsia="en-SE"/>
          <w14:ligatures w14:val="standardContextual"/>
        </w:rPr>
      </w:pPr>
      <w:r>
        <w:rPr>
          <w:noProof/>
          <w:lang w:eastAsia="zh-CN"/>
        </w:rPr>
        <w:t>B.1 SDP example for RTP header extension for XR pose</w:t>
      </w:r>
      <w:r>
        <w:rPr>
          <w:noProof/>
        </w:rPr>
        <w:tab/>
      </w:r>
      <w:r>
        <w:rPr>
          <w:noProof/>
        </w:rPr>
        <w:fldChar w:fldCharType="begin"/>
      </w:r>
      <w:r>
        <w:rPr>
          <w:noProof/>
        </w:rPr>
        <w:instrText xml:space="preserve"> PAGEREF _Toc157683612 \h </w:instrText>
      </w:r>
      <w:r>
        <w:rPr>
          <w:noProof/>
        </w:rPr>
      </w:r>
      <w:r>
        <w:rPr>
          <w:noProof/>
        </w:rPr>
        <w:fldChar w:fldCharType="separate"/>
      </w:r>
      <w:r>
        <w:rPr>
          <w:noProof/>
        </w:rPr>
        <w:t>31</w:t>
      </w:r>
      <w:r>
        <w:rPr>
          <w:noProof/>
        </w:rPr>
        <w:fldChar w:fldCharType="end"/>
      </w:r>
    </w:p>
    <w:p w14:paraId="27A969E8" w14:textId="74EAE024" w:rsidR="00D33401" w:rsidRDefault="00D33401">
      <w:pPr>
        <w:pStyle w:val="TOC8"/>
        <w:rPr>
          <w:rFonts w:asciiTheme="minorHAnsi" w:eastAsiaTheme="minorEastAsia" w:hAnsiTheme="minorHAnsi" w:cstheme="minorBidi"/>
          <w:b w:val="0"/>
          <w:noProof/>
          <w:kern w:val="2"/>
          <w:szCs w:val="22"/>
          <w:lang w:val="en-SE" w:eastAsia="en-SE"/>
          <w14:ligatures w14:val="standardContextual"/>
        </w:rPr>
      </w:pPr>
      <w:r>
        <w:rPr>
          <w:noProof/>
        </w:rPr>
        <w:t xml:space="preserve">Annex C (informative): </w:t>
      </w:r>
      <w:r>
        <w:rPr>
          <w:noProof/>
          <w:lang w:eastAsia="zh-CN"/>
        </w:rPr>
        <w:t>RTP Header Extension for Absolute Sender Time</w:t>
      </w:r>
      <w:r>
        <w:rPr>
          <w:noProof/>
        </w:rPr>
        <w:tab/>
      </w:r>
      <w:r>
        <w:rPr>
          <w:noProof/>
        </w:rPr>
        <w:fldChar w:fldCharType="begin"/>
      </w:r>
      <w:r>
        <w:rPr>
          <w:noProof/>
        </w:rPr>
        <w:instrText xml:space="preserve"> PAGEREF _Toc157683613 \h </w:instrText>
      </w:r>
      <w:r>
        <w:rPr>
          <w:noProof/>
        </w:rPr>
      </w:r>
      <w:r>
        <w:rPr>
          <w:noProof/>
        </w:rPr>
        <w:fldChar w:fldCharType="separate"/>
      </w:r>
      <w:r>
        <w:rPr>
          <w:noProof/>
        </w:rPr>
        <w:t>31</w:t>
      </w:r>
      <w:r>
        <w:rPr>
          <w:noProof/>
        </w:rPr>
        <w:fldChar w:fldCharType="end"/>
      </w:r>
    </w:p>
    <w:p w14:paraId="2950C1A0" w14:textId="769AC1C4" w:rsidR="00D33401" w:rsidRDefault="00D33401">
      <w:pPr>
        <w:pStyle w:val="TOC8"/>
        <w:rPr>
          <w:rFonts w:asciiTheme="minorHAnsi" w:eastAsiaTheme="minorEastAsia" w:hAnsiTheme="minorHAnsi" w:cstheme="minorBidi"/>
          <w:b w:val="0"/>
          <w:noProof/>
          <w:kern w:val="2"/>
          <w:szCs w:val="22"/>
          <w:lang w:val="en-SE" w:eastAsia="en-SE"/>
          <w14:ligatures w14:val="standardContextual"/>
        </w:rPr>
      </w:pPr>
      <w:r>
        <w:rPr>
          <w:noProof/>
        </w:rPr>
        <w:t>Annex D (informative): Change history</w:t>
      </w:r>
      <w:r>
        <w:rPr>
          <w:noProof/>
        </w:rPr>
        <w:tab/>
      </w:r>
      <w:r>
        <w:rPr>
          <w:noProof/>
        </w:rPr>
        <w:fldChar w:fldCharType="begin"/>
      </w:r>
      <w:r>
        <w:rPr>
          <w:noProof/>
        </w:rPr>
        <w:instrText xml:space="preserve"> PAGEREF _Toc157683614 \h </w:instrText>
      </w:r>
      <w:r>
        <w:rPr>
          <w:noProof/>
        </w:rPr>
      </w:r>
      <w:r>
        <w:rPr>
          <w:noProof/>
        </w:rPr>
        <w:fldChar w:fldCharType="separate"/>
      </w:r>
      <w:r>
        <w:rPr>
          <w:noProof/>
        </w:rPr>
        <w:t>32</w:t>
      </w:r>
      <w:r>
        <w:rPr>
          <w:noProof/>
        </w:rPr>
        <w:fldChar w:fldCharType="end"/>
      </w:r>
    </w:p>
    <w:p w14:paraId="0B9E3498" w14:textId="38BDECF9"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57683560"/>
      <w:bookmarkEnd w:id="17"/>
      <w:r w:rsidRPr="004D3578">
        <w:lastRenderedPageBreak/>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0055407" w:rsidR="00080512" w:rsidRDefault="00080512">
      <w:pPr>
        <w:pStyle w:val="Heading1"/>
      </w:pPr>
      <w:bookmarkStart w:id="20" w:name="introduction"/>
      <w:bookmarkStart w:id="21" w:name="_Toc157683561"/>
      <w:bookmarkEnd w:id="20"/>
      <w:r w:rsidRPr="004D3578">
        <w:t>Introduction</w:t>
      </w:r>
      <w:bookmarkEnd w:id="21"/>
    </w:p>
    <w:p w14:paraId="1AE1333B" w14:textId="781B8FBE" w:rsidR="00C76183" w:rsidRDefault="00C76183" w:rsidP="00C76183">
      <w:r>
        <w:t xml:space="preserve">TR 26.998 </w:t>
      </w:r>
      <w:r w:rsidR="00E0327A">
        <w:t xml:space="preserve">[8] </w:t>
      </w:r>
      <w:r>
        <w:t>(5G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2" w:name="scope"/>
      <w:bookmarkStart w:id="23" w:name="_Toc157683562"/>
      <w:bookmarkEnd w:id="22"/>
      <w:r w:rsidRPr="004D3578">
        <w:lastRenderedPageBreak/>
        <w:t>1</w:t>
      </w:r>
      <w:r w:rsidRPr="004D3578">
        <w:tab/>
        <w:t>Scope</w:t>
      </w:r>
      <w:bookmarkEnd w:id="23"/>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eXtended Reality in 5G.</w:t>
      </w:r>
    </w:p>
    <w:p w14:paraId="068EACB3" w14:textId="4A93BE2F"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24" w:name="references"/>
      <w:bookmarkStart w:id="25" w:name="_Toc157683563"/>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336C72AA" w:rsidR="0071762A" w:rsidRDefault="00ED4A80" w:rsidP="00EC4A25">
      <w:pPr>
        <w:pStyle w:val="EX"/>
      </w:pPr>
      <w:r>
        <w:t>[2]</w:t>
      </w:r>
      <w:r>
        <w:tab/>
      </w:r>
      <w:r w:rsidR="00853795">
        <w:t xml:space="preserve">ITU-T Rec </w:t>
      </w:r>
      <w:r w:rsidR="00806697">
        <w:t>H.264</w:t>
      </w:r>
      <w:r w:rsidR="000C553F">
        <w:t>/AVC</w:t>
      </w:r>
      <w:r w:rsidR="00806697">
        <w:t xml:space="preserve">: </w:t>
      </w:r>
      <w:r w:rsidR="00D32851">
        <w:t>"</w:t>
      </w:r>
      <w:r w:rsidR="00D32851" w:rsidRPr="004E6265">
        <w:t xml:space="preserve">Advanced video coding </w:t>
      </w:r>
      <w:r w:rsidR="00F35DDA">
        <w:t>for generic audiovisual services</w:t>
      </w:r>
      <w:r w:rsidR="00D32851">
        <w:t>".</w:t>
      </w:r>
      <w:r w:rsidR="00F35DDA" w:rsidDel="00F35DDA">
        <w:t xml:space="preserve"> </w:t>
      </w:r>
    </w:p>
    <w:p w14:paraId="0384AEEF" w14:textId="56FFE1AC" w:rsidR="00C7173D" w:rsidRPr="004D3578" w:rsidRDefault="00C7173D" w:rsidP="00EC4A25">
      <w:pPr>
        <w:pStyle w:val="EX"/>
      </w:pPr>
      <w:r>
        <w:t>[3]</w:t>
      </w:r>
      <w:r>
        <w:tab/>
        <w:t>ITU-T Rec H.265</w:t>
      </w:r>
      <w:r w:rsidR="00F35DDA">
        <w:t>/HEVC</w:t>
      </w:r>
      <w:r>
        <w:t>: "</w:t>
      </w:r>
      <w:r w:rsidR="004F3A7C" w:rsidRPr="00294CDF">
        <w:t>High efficiency video coding</w:t>
      </w:r>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33230599" w:rsidR="00D54B52" w:rsidRDefault="00D54B52" w:rsidP="00D54B52">
      <w:pPr>
        <w:pStyle w:val="EX"/>
      </w:pPr>
      <w:r>
        <w:t>[8]</w:t>
      </w:r>
      <w:r>
        <w:tab/>
      </w:r>
      <w:r w:rsidR="00C52678" w:rsidRPr="00C52678">
        <w:t>3GPP TR 26.998: "Support of 5G glass-type Augmented Reality / Mixed Reality (AR/MR) devices"</w:t>
      </w:r>
    </w:p>
    <w:p w14:paraId="5452B938" w14:textId="00FBEE40" w:rsidR="00D54B52" w:rsidRDefault="00D54B52" w:rsidP="00D54B52">
      <w:pPr>
        <w:pStyle w:val="EX"/>
      </w:pPr>
      <w:r>
        <w:t>[9]</w:t>
      </w:r>
      <w:r>
        <w:tab/>
      </w:r>
      <w:r w:rsidR="00725185" w:rsidRPr="00725185">
        <w:t>IETF RFC 768 (1980): "User Datagram Protocol", J. Postel</w:t>
      </w:r>
    </w:p>
    <w:p w14:paraId="593BD760" w14:textId="114D2852" w:rsidR="009E4CEB" w:rsidRDefault="009E4CEB" w:rsidP="00D54B52">
      <w:pPr>
        <w:pStyle w:val="EX"/>
      </w:pPr>
      <w:r>
        <w:t>[10]</w:t>
      </w:r>
      <w:r>
        <w:tab/>
      </w:r>
      <w:r w:rsidR="00406FD1" w:rsidRPr="00406FD1">
        <w:t>IETF RFC 5761 (2010): "Multiplexing RTP Data and Control Packets on a Single Port", C. Perkins, M. Westerlund</w:t>
      </w:r>
    </w:p>
    <w:p w14:paraId="2FC647B5" w14:textId="36A7C45B" w:rsidR="00EC209E" w:rsidRDefault="00EC209E" w:rsidP="00D54B52">
      <w:pPr>
        <w:pStyle w:val="EX"/>
      </w:pPr>
      <w:r>
        <w:t>[11]</w:t>
      </w:r>
      <w:r>
        <w:tab/>
      </w:r>
      <w:r w:rsidR="00B41375" w:rsidRPr="00B41375">
        <w:t>IETF RFC 8285 (2017): "A General Mechanism for RTP Header Extensions", D. Singer, H. Desineni, R. Even</w:t>
      </w:r>
    </w:p>
    <w:p w14:paraId="306E99E2" w14:textId="23951A95" w:rsidR="0012780D" w:rsidRDefault="0012780D" w:rsidP="00D54B52">
      <w:pPr>
        <w:pStyle w:val="EX"/>
      </w:pPr>
      <w:r>
        <w:t>[12]</w:t>
      </w:r>
      <w:r>
        <w:tab/>
      </w:r>
      <w:r w:rsidR="00F54D27">
        <w:t xml:space="preserve">3GPP </w:t>
      </w:r>
      <w:r w:rsidR="00F54D27" w:rsidRPr="00F54D27">
        <w:t>TS 23.501: "System architecture for the 5G System (5GS)"</w:t>
      </w:r>
    </w:p>
    <w:p w14:paraId="1BE5A67C" w14:textId="6DA0C26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J. Martin, J. Burbank, W. Kasch</w:t>
      </w:r>
    </w:p>
    <w:p w14:paraId="49ED9DDF" w14:textId="6477626D"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p>
    <w:p w14:paraId="5F19D935" w14:textId="70A232AF"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p>
    <w:p w14:paraId="2C092E5A" w14:textId="079CA500" w:rsidR="007B565A" w:rsidRDefault="007B565A" w:rsidP="00D54B52">
      <w:pPr>
        <w:pStyle w:val="EX"/>
      </w:pPr>
      <w:r>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p>
    <w:p w14:paraId="24C55FE8" w14:textId="77CACF64" w:rsidR="00531F2E" w:rsidRDefault="00531F2E" w:rsidP="00D54B52">
      <w:pPr>
        <w:pStyle w:val="EX"/>
      </w:pPr>
      <w:r>
        <w:lastRenderedPageBreak/>
        <w:t>[17]</w:t>
      </w:r>
      <w:r>
        <w:tab/>
        <w:t>3GPP TS 26.119: "Media Capabilities for Augmented Reality"</w:t>
      </w:r>
    </w:p>
    <w:p w14:paraId="354F4AB4" w14:textId="57AABEF8"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J. Lennox, K. Gross, S. Nandakumar, G. Salgu</w:t>
      </w:r>
      <w:r w:rsidR="00947998">
        <w:t>e</w:t>
      </w:r>
      <w:r w:rsidR="00437D59">
        <w:t>iro, B. Burman</w:t>
      </w:r>
    </w:p>
    <w:p w14:paraId="34E14C61" w14:textId="6C5C5ED3" w:rsidR="00941507" w:rsidRDefault="00941507" w:rsidP="00D54B52">
      <w:pPr>
        <w:pStyle w:val="EX"/>
      </w:pPr>
      <w:r>
        <w:t>[19]</w:t>
      </w:r>
      <w:r>
        <w:tab/>
      </w:r>
      <w:r w:rsidR="007C626D" w:rsidRPr="007C626D">
        <w:t>IETF RFC 5888 “The Session Description Protocol (SDP) Grouping Framework”, G. Camarillo et al.</w:t>
      </w:r>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26" w:name="definitions"/>
      <w:bookmarkStart w:id="27" w:name="_Toc157683564"/>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57683565"/>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454163D4" w:rsidR="001B0E1D" w:rsidRDefault="000C5BA4">
      <w:r w:rsidRPr="00FF3075">
        <w:rPr>
          <w:b/>
          <w:bCs/>
        </w:rPr>
        <w:t>Orientation quaternion:</w:t>
      </w:r>
      <w:r w:rsidRPr="000C5BA4">
        <w:t xml:space="preserve"> </w:t>
      </w:r>
      <w:r w:rsidR="003C6CBA">
        <w:t>Q</w:t>
      </w:r>
      <w:r w:rsidRPr="000C5BA4">
        <w:t>uaternion used to represent the orientation angle</w:t>
      </w:r>
      <w:r>
        <w:t>.</w:t>
      </w:r>
    </w:p>
    <w:p w14:paraId="29519C1E" w14:textId="00D64D31" w:rsidR="008455A5" w:rsidRDefault="00826F87">
      <w:r w:rsidRPr="00972E70">
        <w:rPr>
          <w:b/>
          <w:bCs/>
        </w:rPr>
        <w:t>PDU Set:</w:t>
      </w:r>
      <w:r>
        <w:t xml:space="preserve"> One or more PDUs carrying the payload of one unit of information generated at the application level (e.g. frame(s), video slice(s), metadata, etc.).</w:t>
      </w:r>
    </w:p>
    <w:p w14:paraId="1D0FB119" w14:textId="66B44056" w:rsidR="000005A3" w:rsidRPr="004D3578" w:rsidRDefault="00212931">
      <w:r w:rsidRPr="00FF3075">
        <w:rPr>
          <w:b/>
          <w:bCs/>
        </w:rPr>
        <w:t>PDU Set marking:</w:t>
      </w:r>
      <w:r w:rsidRPr="00212931">
        <w:t xml:space="preserve"> </w:t>
      </w:r>
      <w:r w:rsidR="003C6CBA">
        <w:t>M</w:t>
      </w:r>
      <w:r w:rsidRPr="00212931">
        <w:t>arking the PDU’s carrying a payload with the PDU Set information.</w:t>
      </w:r>
    </w:p>
    <w:p w14:paraId="24DA98F6" w14:textId="77777777" w:rsidR="00962B30" w:rsidRDefault="00962B30" w:rsidP="00962B30">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962B30">
      <w:pPr>
        <w:pStyle w:val="B1"/>
        <w:ind w:left="0" w:firstLine="0"/>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962B30">
      <w:pPr>
        <w:pStyle w:val="B1"/>
        <w:ind w:left="0" w:firstLine="0"/>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962B30">
      <w:pPr>
        <w:pStyle w:val="B1"/>
        <w:ind w:left="0" w:firstLine="0"/>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962B30">
      <w:pPr>
        <w:pStyle w:val="B1"/>
        <w:ind w:left="0" w:firstLine="0"/>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962B30">
      <w:pPr>
        <w:pStyle w:val="B1"/>
        <w:ind w:left="0" w:firstLine="0"/>
        <w:rPr>
          <w:lang w:eastAsia="ko-KR"/>
        </w:rPr>
      </w:pPr>
      <w:r w:rsidRPr="00FF3075">
        <w:rPr>
          <w:b/>
          <w:bCs/>
          <w:lang w:eastAsia="ko-KR"/>
        </w:rPr>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r w:rsidR="00304F11">
        <w:rPr>
          <w:lang w:eastAsia="ko-KR"/>
        </w:rPr>
        <w:t>.</w:t>
      </w:r>
    </w:p>
    <w:p w14:paraId="26CE4EDC" w14:textId="77777777" w:rsidR="00847837" w:rsidRDefault="00847837" w:rsidP="00847837">
      <w:r w:rsidRPr="00FA2F01">
        <w:rPr>
          <w:b/>
          <w:bCs/>
        </w:rPr>
        <w:t>XR Pose:</w:t>
      </w:r>
      <w:r w:rsidRPr="002B7D2C">
        <w:t xml:space="preserve"> A position and orientation in space relative to an XR Space.</w:t>
      </w:r>
    </w:p>
    <w:p w14:paraId="2EF0F312" w14:textId="600868E6" w:rsidR="00B44335" w:rsidRPr="002B7D2C" w:rsidRDefault="00F53F5E" w:rsidP="00847837">
      <w:r w:rsidRPr="00FF3075">
        <w:rPr>
          <w:b/>
          <w:bCs/>
        </w:rPr>
        <w:t>XR Service:</w:t>
      </w:r>
      <w:r w:rsidRPr="00F53F5E">
        <w:t xml:space="preserve"> A service supporting XR use case as defined in clause 5 of [</w:t>
      </w:r>
      <w:r w:rsidR="00BC1AC5">
        <w:t>7</w:t>
      </w:r>
      <w:r w:rsidRPr="00F53F5E">
        <w:t>]</w:t>
      </w:r>
      <w:r>
        <w:t>.</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29" w:name="_Toc157683566"/>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r w:rsidRPr="00FF3075">
        <w:rPr>
          <w:i/>
          <w:iCs/>
        </w:rPr>
        <w:t>Ih_p</w:t>
      </w:r>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lastRenderedPageBreak/>
        <w:t>R</w:t>
      </w:r>
      <w:r>
        <w:tab/>
        <w:t>RTP payload data size</w:t>
      </w:r>
    </w:p>
    <w:p w14:paraId="4405E513" w14:textId="77777777" w:rsidR="000F5296" w:rsidRDefault="000F5296" w:rsidP="000F5296">
      <w:pPr>
        <w:pStyle w:val="EW"/>
      </w:pPr>
      <w:r w:rsidRPr="001A4F55">
        <w:rPr>
          <w:i/>
          <w:iCs/>
        </w:rPr>
        <w:t>Rh_p</w:t>
      </w:r>
      <w:r>
        <w:tab/>
        <w:t>RTP header overhead, including any RTP header extensions</w:t>
      </w:r>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r w:rsidRPr="00FF3075">
        <w:rPr>
          <w:i/>
          <w:iCs/>
        </w:rPr>
        <w:t>Uh_p</w:t>
      </w:r>
      <w:r>
        <w:tab/>
        <w:t>UDP header overhead</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57683567"/>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367F57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242FCD68" w14:textId="77777777" w:rsidR="003B5A44" w:rsidRDefault="00CD268D" w:rsidP="00CD268D">
      <w:pPr>
        <w:pStyle w:val="EW"/>
      </w:pPr>
      <w:r>
        <w:t>CRA</w:t>
      </w:r>
      <w:r>
        <w:tab/>
        <w:t>Clean Random Access</w:t>
      </w:r>
    </w:p>
    <w:p w14:paraId="078518BC" w14:textId="20CAEE97" w:rsidR="00457618" w:rsidRDefault="00457618" w:rsidP="00CD268D">
      <w:pPr>
        <w:pStyle w:val="EW"/>
      </w:pPr>
      <w:r>
        <w:t>FFS</w:t>
      </w:r>
      <w:r w:rsidR="004D2E5F">
        <w:tab/>
        <w:t>For Further Study</w:t>
      </w:r>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lang w:val="en-US"/>
        </w:rPr>
      </w:pPr>
      <w:r w:rsidRPr="00FF3075">
        <w:rPr>
          <w:lang w:val="en-US"/>
        </w:rPr>
        <w:t>IRAP</w:t>
      </w:r>
      <w:r w:rsidRPr="00FF3075">
        <w:rPr>
          <w:lang w:val="en-US"/>
        </w:rPr>
        <w:tab/>
        <w:t>Intra Random Access Picture</w:t>
      </w:r>
    </w:p>
    <w:p w14:paraId="20DDC504" w14:textId="50A7F9F6" w:rsidR="004F24EF" w:rsidRDefault="004F24EF">
      <w:pPr>
        <w:pStyle w:val="EW"/>
        <w:rPr>
          <w:lang w:val="en-US"/>
        </w:rPr>
      </w:pPr>
      <w:r>
        <w:rPr>
          <w:lang w:val="en-US"/>
        </w:rPr>
        <w:t>NRI</w:t>
      </w:r>
      <w:r>
        <w:rPr>
          <w:lang w:val="en-US"/>
        </w:rPr>
        <w:tab/>
        <w:t>nal_ref_idc</w:t>
      </w:r>
    </w:p>
    <w:p w14:paraId="7EFD2EC0" w14:textId="418F6743" w:rsidR="004F24EF" w:rsidRDefault="004F24EF">
      <w:pPr>
        <w:pStyle w:val="EW"/>
        <w:rPr>
          <w:lang w:val="en-US"/>
        </w:rPr>
      </w:pPr>
      <w:r>
        <w:rPr>
          <w:lang w:val="en-US"/>
        </w:rPr>
        <w:t>NTP</w:t>
      </w:r>
      <w:r>
        <w:rPr>
          <w:lang w:val="en-US"/>
        </w:rPr>
        <w:tab/>
        <w:t>Network Time Protocol</w:t>
      </w:r>
    </w:p>
    <w:p w14:paraId="789A2DCE" w14:textId="4F247500" w:rsidR="002E4667" w:rsidRDefault="002E4667">
      <w:pPr>
        <w:pStyle w:val="EW"/>
        <w:rPr>
          <w:lang w:val="en-US"/>
        </w:rPr>
      </w:pPr>
      <w:r>
        <w:rPr>
          <w:lang w:val="en-US"/>
        </w:rPr>
        <w:t>PDU</w:t>
      </w:r>
      <w:r>
        <w:rPr>
          <w:lang w:val="en-US"/>
        </w:rPr>
        <w:tab/>
      </w:r>
      <w:r w:rsidR="005F5F4C">
        <w:rPr>
          <w:lang w:val="en-US"/>
        </w:rPr>
        <w:t>Protocol</w:t>
      </w:r>
      <w:r>
        <w:rPr>
          <w:lang w:val="en-US"/>
        </w:rPr>
        <w:t xml:space="preserve"> Data Unit</w:t>
      </w:r>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lang w:val="en-US"/>
        </w:rPr>
      </w:pPr>
      <w:r>
        <w:rPr>
          <w:lang w:val="en-US"/>
        </w:rPr>
        <w:t>PSI</w:t>
      </w:r>
      <w:r>
        <w:rPr>
          <w:lang w:val="en-US"/>
        </w:rPr>
        <w:tab/>
        <w:t>PDU Set Importance</w:t>
      </w:r>
    </w:p>
    <w:p w14:paraId="4363055B" w14:textId="4A092637" w:rsidR="007E5A9E" w:rsidRDefault="007E5A9E">
      <w:pPr>
        <w:pStyle w:val="EW"/>
        <w:rPr>
          <w:lang w:val="en-US"/>
        </w:rPr>
      </w:pPr>
      <w:r>
        <w:rPr>
          <w:lang w:val="en-US"/>
        </w:rPr>
        <w:t>RAN</w:t>
      </w:r>
      <w:r>
        <w:rPr>
          <w:lang w:val="en-US"/>
        </w:rPr>
        <w:tab/>
        <w:t>Radio Access Network</w:t>
      </w:r>
    </w:p>
    <w:p w14:paraId="0E789FAE" w14:textId="414BC182" w:rsidR="007E5A9E" w:rsidRDefault="007E5A9E">
      <w:pPr>
        <w:pStyle w:val="EW"/>
        <w:rPr>
          <w:lang w:val="en-US"/>
        </w:rPr>
      </w:pPr>
      <w:r>
        <w:rPr>
          <w:lang w:val="en-US"/>
        </w:rPr>
        <w:t>RADL</w:t>
      </w:r>
      <w:r>
        <w:rPr>
          <w:lang w:val="en-US"/>
        </w:rPr>
        <w:tab/>
        <w:t>Random Access Skipped 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2781DD59" w:rsidR="002663FC" w:rsidRDefault="002663FC">
      <w:pPr>
        <w:pStyle w:val="EW"/>
        <w:rPr>
          <w:lang w:val="en-US"/>
        </w:rPr>
      </w:pPr>
      <w:r>
        <w:rPr>
          <w:lang w:val="en-US"/>
        </w:rPr>
        <w:t>RTCP</w:t>
      </w:r>
      <w:r>
        <w:rPr>
          <w:lang w:val="en-US"/>
        </w:rPr>
        <w:tab/>
        <w:t>Real-Time Control Protocol</w:t>
      </w:r>
    </w:p>
    <w:p w14:paraId="0A31CF7E" w14:textId="5FEDEDAD" w:rsidR="007E5437" w:rsidRDefault="007E5437">
      <w:pPr>
        <w:pStyle w:val="EW"/>
        <w:rPr>
          <w:lang w:val="en-US"/>
        </w:rPr>
      </w:pPr>
      <w:r>
        <w:rPr>
          <w:lang w:val="en-US"/>
        </w:rPr>
        <w:t>RTCP XR</w:t>
      </w:r>
      <w:r>
        <w:rPr>
          <w:lang w:val="en-US"/>
        </w:rPr>
        <w:tab/>
      </w:r>
      <w:r w:rsidR="002663FC">
        <w:rPr>
          <w:lang w:val="en-US"/>
        </w:rPr>
        <w:t>RTCP eXtended Report</w:t>
      </w:r>
    </w:p>
    <w:p w14:paraId="4C9D4923" w14:textId="49C4A495" w:rsidR="007E5A9E" w:rsidRDefault="007E5A9E">
      <w:pPr>
        <w:pStyle w:val="EW"/>
        <w:rPr>
          <w:lang w:val="en-US"/>
        </w:rPr>
      </w:pPr>
      <w:r>
        <w:rPr>
          <w:lang w:val="en-US"/>
        </w:rPr>
        <w:t>RTP</w:t>
      </w:r>
      <w:r>
        <w:rPr>
          <w:lang w:val="en-US"/>
        </w:rPr>
        <w:tab/>
        <w:t>Real-Time transport Protocol</w:t>
      </w:r>
    </w:p>
    <w:p w14:paraId="60DC9030" w14:textId="09FB021A" w:rsidR="007E5A9E" w:rsidRDefault="005105A7">
      <w:pPr>
        <w:pStyle w:val="EW"/>
        <w:rPr>
          <w:lang w:val="en-US"/>
        </w:rPr>
      </w:pPr>
      <w:r>
        <w:rPr>
          <w:lang w:val="en-US"/>
        </w:rPr>
        <w:t>SDU</w:t>
      </w:r>
      <w:r>
        <w:rPr>
          <w:lang w:val="en-US"/>
        </w:rPr>
        <w:tab/>
        <w:t>Service Data Unit</w:t>
      </w:r>
    </w:p>
    <w:p w14:paraId="7CA65F99" w14:textId="5EF8062B" w:rsidR="005105A7" w:rsidRDefault="005105A7">
      <w:pPr>
        <w:pStyle w:val="EW"/>
        <w:rPr>
          <w:lang w:val="en-US"/>
        </w:rPr>
      </w:pPr>
      <w:r>
        <w:rPr>
          <w:lang w:val="en-US"/>
        </w:rPr>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290BC046" w14:textId="58C07DE3" w:rsidR="005105A7" w:rsidRDefault="005105A7">
      <w:pPr>
        <w:pStyle w:val="EW"/>
        <w:rPr>
          <w:lang w:val="en-US"/>
        </w:rPr>
      </w:pPr>
      <w:r>
        <w:rPr>
          <w:lang w:val="en-US"/>
        </w:rPr>
        <w:t>SRTP</w:t>
      </w:r>
      <w:r>
        <w:rPr>
          <w:lang w:val="en-US"/>
        </w:rPr>
        <w:tab/>
        <w:t>Secure RTP</w:t>
      </w:r>
    </w:p>
    <w:p w14:paraId="0C703BFF" w14:textId="4888181C" w:rsidR="005105A7" w:rsidRDefault="005105A7">
      <w:pPr>
        <w:pStyle w:val="EW"/>
        <w:rPr>
          <w:lang w:val="en-US"/>
        </w:rPr>
      </w:pPr>
      <w:r>
        <w:rPr>
          <w:lang w:val="en-US"/>
        </w:rPr>
        <w:t>UPF</w:t>
      </w:r>
      <w:r>
        <w:rPr>
          <w:lang w:val="en-US"/>
        </w:rPr>
        <w:tab/>
        <w:t>User Plane Function</w:t>
      </w:r>
    </w:p>
    <w:p w14:paraId="54981860" w14:textId="01C0B7B3" w:rsidR="005105A7" w:rsidRDefault="005105A7">
      <w:pPr>
        <w:pStyle w:val="EW"/>
        <w:rPr>
          <w:lang w:val="en-US"/>
        </w:rPr>
      </w:pPr>
      <w:r>
        <w:rPr>
          <w:lang w:val="en-US"/>
        </w:rPr>
        <w:t>UDP</w:t>
      </w:r>
      <w:r>
        <w:rPr>
          <w:lang w:val="en-US"/>
        </w:rPr>
        <w:tab/>
        <w:t>User Datagram Protocol</w:t>
      </w:r>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t>eXtended Reality</w:t>
      </w:r>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31" w:name="clause4"/>
      <w:bookmarkStart w:id="32" w:name="_Toc157683568"/>
      <w:bookmarkEnd w:id="31"/>
      <w:r w:rsidRPr="004D3578">
        <w:t>4</w:t>
      </w:r>
      <w:r w:rsidRPr="004D3578">
        <w:tab/>
      </w:r>
      <w:r w:rsidR="006B7F0E">
        <w:t>RTP Functionalities</w:t>
      </w:r>
      <w:bookmarkEnd w:id="32"/>
    </w:p>
    <w:p w14:paraId="5814566E" w14:textId="6567F0C6" w:rsidR="00D4342B" w:rsidRPr="004D3578" w:rsidRDefault="00D4342B" w:rsidP="00D4342B">
      <w:pPr>
        <w:pStyle w:val="Heading2"/>
      </w:pPr>
      <w:bookmarkStart w:id="33" w:name="_Toc157683569"/>
      <w:r w:rsidRPr="004D3578">
        <w:t>4.1</w:t>
      </w:r>
      <w:r w:rsidRPr="004D3578">
        <w:tab/>
      </w:r>
      <w:r w:rsidR="00C1649E">
        <w:t>General</w:t>
      </w:r>
      <w:bookmarkEnd w:id="33"/>
    </w:p>
    <w:p w14:paraId="1F449B5F" w14:textId="01719B8A" w:rsidR="00D4342B" w:rsidRDefault="00762C21" w:rsidP="00D4342B">
      <w:r w:rsidRPr="002E2D22">
        <w:t xml:space="preserve">This clause defines RTP </w:t>
      </w:r>
      <w:r w:rsidR="007D3A86" w:rsidRPr="002E2D22">
        <w:t>[</w:t>
      </w:r>
      <w:r w:rsidR="005C7DC2" w:rsidRPr="002E2D22">
        <w:t>4</w:t>
      </w:r>
      <w:r w:rsidR="007D3A86" w:rsidRPr="002E2D22">
        <w:t xml:space="preserve">] </w:t>
      </w:r>
      <w:r w:rsidR="001B7AC4" w:rsidRPr="002E2D22">
        <w:t>functional additions</w:t>
      </w:r>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 [11]</w:t>
      </w:r>
      <w:r w:rsidR="00655ABE" w:rsidRPr="002E2D22">
        <w:t xml:space="preserve"> and by defining </w:t>
      </w:r>
      <w:r w:rsidR="0037458B" w:rsidRPr="002E2D22">
        <w:t>RTP payload formats</w:t>
      </w:r>
      <w:r w:rsidR="00682DD5" w:rsidRPr="002E2D22">
        <w:t xml:space="preserve"> for specific media codecs [5][6]</w:t>
      </w:r>
      <w:r w:rsidR="00D464A4">
        <w:t>.</w:t>
      </w:r>
    </w:p>
    <w:p w14:paraId="0B06C628" w14:textId="5FC0AB7E" w:rsidR="00DF76F6" w:rsidRDefault="00DF76F6" w:rsidP="00FF3075">
      <w:pPr>
        <w:pStyle w:val="Heading2"/>
      </w:pPr>
      <w:bookmarkStart w:id="34" w:name="_Toc157683570"/>
      <w:r>
        <w:lastRenderedPageBreak/>
        <w:t>4.2</w:t>
      </w:r>
      <w:r>
        <w:tab/>
      </w:r>
      <w:r w:rsidR="004240F7">
        <w:t>RTP Header Extension for PDU Set Marking</w:t>
      </w:r>
      <w:bookmarkEnd w:id="34"/>
    </w:p>
    <w:p w14:paraId="63F50A1A" w14:textId="44BEB7E4" w:rsidR="00AE4CAF" w:rsidRDefault="00AE4CAF" w:rsidP="00FF3075">
      <w:pPr>
        <w:pStyle w:val="Heading3"/>
      </w:pPr>
      <w:bookmarkStart w:id="35" w:name="_Toc157683571"/>
      <w:r>
        <w:t>4.2.1</w:t>
      </w:r>
      <w:r>
        <w:tab/>
        <w:t>General</w:t>
      </w:r>
      <w:bookmarkEnd w:id="35"/>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2D88BF8B" w:rsidR="0073544B" w:rsidRDefault="00F776B0" w:rsidP="0073544B">
      <w:r>
        <w:t>Endpoints that support t</w:t>
      </w:r>
      <w:r w:rsidR="0073544B">
        <w:t xml:space="preserve">he RTP </w:t>
      </w:r>
      <w:r w:rsidR="006A4FC9">
        <w:t xml:space="preserve">HE </w:t>
      </w:r>
      <w:r w:rsidR="0073544B">
        <w:t>for PDU Set marking shall support both RTP Header Extension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r w:rsidR="00670758">
        <w:t xml:space="preserve">HE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r w:rsidR="00443305" w:rsidRPr="002E2D22">
        <w:t>extmap-allow-mixed</w:t>
      </w:r>
      <w:r w:rsidR="005A241F" w:rsidRPr="002E2D22">
        <w:t>" is successfully negotiated</w:t>
      </w:r>
      <w:r w:rsidR="00E75BED" w:rsidRPr="002E2D22">
        <w:t xml:space="preserve"> through SDP offer/answer</w:t>
      </w:r>
      <w:r w:rsidR="00D82AF6" w:rsidRPr="002E2D22">
        <w:t>, as described by RFC 8285 [11]</w:t>
      </w:r>
      <w:r>
        <w:t>.</w:t>
      </w:r>
    </w:p>
    <w:p w14:paraId="32E462EF" w14:textId="055C8277" w:rsidR="002B1C8B" w:rsidRPr="004240F7" w:rsidRDefault="002B1C8B" w:rsidP="00FF3075">
      <w:pPr>
        <w:pStyle w:val="NO"/>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1FAA7E8A" w14:textId="6BE98164" w:rsidR="00031775" w:rsidRDefault="009C66DF" w:rsidP="00FF3075">
      <w:pPr>
        <w:pStyle w:val="Heading3"/>
      </w:pPr>
      <w:bookmarkStart w:id="36" w:name="_Toc157683572"/>
      <w:r>
        <w:t>4.2.2</w:t>
      </w:r>
      <w:r>
        <w:tab/>
      </w:r>
      <w:r w:rsidR="0019032D" w:rsidRPr="0019032D">
        <w:t>One-byte RTP Header Extension Format</w:t>
      </w:r>
      <w:bookmarkEnd w:id="36"/>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r w:rsidR="00F90CBF" w:rsidRPr="00685A8D">
        <w:rPr>
          <w:rFonts w:ascii="Courier New" w:hAnsi="Courier New" w:cs="Courier New"/>
        </w:rPr>
        <w:t>len</w:t>
      </w:r>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37" w:name="_Toc157683573"/>
      <w:r>
        <w:t>4.2.3</w:t>
      </w:r>
      <w:r>
        <w:tab/>
        <w:t>Two</w:t>
      </w:r>
      <w:r w:rsidRPr="0019032D">
        <w:t>-byte RTP Header Extension Format</w:t>
      </w:r>
      <w:bookmarkEnd w:id="37"/>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|appbits|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r w:rsidR="00F90CBF" w:rsidRPr="00685A8D">
        <w:rPr>
          <w:rFonts w:ascii="Courier New" w:hAnsi="Courier New" w:cs="Courier New"/>
        </w:rPr>
        <w:t>len</w:t>
      </w:r>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38" w:name="_Toc157683574"/>
      <w:r>
        <w:t>4.2.</w:t>
      </w:r>
      <w:r w:rsidR="00E01728">
        <w:t>4</w:t>
      </w:r>
      <w:r>
        <w:tab/>
      </w:r>
      <w:r w:rsidR="00E01728">
        <w:t>Semantics</w:t>
      </w:r>
      <w:bookmarkEnd w:id="38"/>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lastRenderedPageBreak/>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7AFBBEAB" w14:textId="1C51D66B" w:rsidR="00320A00" w:rsidRPr="00DD2D1C" w:rsidRDefault="00320A00" w:rsidP="007D30CC">
      <w:pPr>
        <w:pStyle w:val="B1"/>
      </w:pPr>
      <w:r>
        <w:t>-</w:t>
      </w:r>
      <w:r>
        <w:tab/>
        <w:t>Reserved (2 bits): This field is reserved for future usage (e.g., dynamic burst indication). It shall be set to 0 by the RTP sender and shall be ignored</w:t>
      </w:r>
      <w:r w:rsidR="00856DAB">
        <w:t xml:space="preserve"> by the RTP receiver</w:t>
      </w:r>
      <w:r>
        <w:t>.</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7A10EF92"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various audio/video codecs are provided in </w:t>
      </w:r>
      <w:r w:rsidR="00A441E6">
        <w:t>c</w:t>
      </w:r>
      <w:r w:rsidRPr="00557384">
        <w:t xml:space="preserve">lause </w:t>
      </w:r>
      <w:r w:rsidR="00FC1669">
        <w:t>4.2.6</w:t>
      </w:r>
      <w:r w:rsidRPr="00557384">
        <w:t>.2</w:t>
      </w:r>
    </w:p>
    <w:p w14:paraId="16F84ACC" w14:textId="55A27F3B"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r w:rsidR="00CF74ED">
        <w:t xml:space="preserve"> The PDU Set Sequence Number shall monotonically increase 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56A2671F" w:rsid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Header Extension</w:t>
      </w:r>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PSSize shall indicate the size of a PDU Set including RTP/UDP/IP header encapsulation overhead of its corresponding PDUs. The PSSize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p>
    <w:p w14:paraId="6D20646D" w14:textId="2F5AECE9" w:rsidR="00A33B25" w:rsidRDefault="00A33B25" w:rsidP="00FF3075">
      <w:pPr>
        <w:pStyle w:val="NO"/>
      </w:pPr>
      <w:r>
        <w:t>NOTE</w:t>
      </w:r>
      <w:r w:rsidR="00327579">
        <w:t xml:space="preserve"> 5:</w:t>
      </w:r>
      <w:r w:rsidR="00327579">
        <w:tab/>
        <w:t xml:space="preserve">This field may be optionally present given the signaling of the "pdu-set-size" extension attribute in the SDP offer/answer negotiation as per </w:t>
      </w:r>
      <w:r w:rsidR="00A441E6">
        <w:t>c</w:t>
      </w:r>
      <w:r w:rsidR="00327579">
        <w:t>lause 4.2.5.</w:t>
      </w:r>
    </w:p>
    <w:p w14:paraId="2B0ECA91" w14:textId="75C3801F"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39" w:name="_Hlk147430682"/>
      <w:r w:rsidR="00730555">
        <w:rPr>
          <w:b/>
          <w:bCs/>
        </w:rPr>
        <w:t>N</w:t>
      </w:r>
      <w:r w:rsidR="00730555" w:rsidRPr="008F223F">
        <w:rPr>
          <w:b/>
          <w:bCs/>
        </w:rPr>
        <w:t>P</w:t>
      </w:r>
      <w:r w:rsidR="00730555">
        <w:rPr>
          <w:b/>
          <w:bCs/>
        </w:rPr>
        <w:t>DS</w:t>
      </w:r>
      <w:bookmarkEnd w:id="39"/>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signaling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signaling of the </w:t>
      </w:r>
      <w:r w:rsidR="006C4F09">
        <w:t>"</w:t>
      </w:r>
      <w:r w:rsidR="005A6B08">
        <w:t>num-pdus-in-</w:t>
      </w:r>
      <w:r w:rsidRPr="000C7DF3">
        <w:t>pdu-set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40" w:name="_Toc157683575"/>
      <w:r>
        <w:t>4.2.5</w:t>
      </w:r>
      <w:r>
        <w:tab/>
        <w:t>SDP Signaling</w:t>
      </w:r>
      <w:bookmarkEnd w:id="40"/>
    </w:p>
    <w:p w14:paraId="4BACDF12" w14:textId="621D8C29" w:rsidR="008B0065" w:rsidRDefault="005A3068" w:rsidP="00037847">
      <w:pPr>
        <w:rPr>
          <w:lang w:val="en-US"/>
        </w:rPr>
      </w:pPr>
      <w:r>
        <w:rPr>
          <w:lang w:val="en-US"/>
        </w:rPr>
        <w:t xml:space="preserve">An </w:t>
      </w:r>
      <w:r w:rsidR="00627C4B">
        <w:rPr>
          <w:lang w:val="en-US"/>
        </w:rPr>
        <w:t xml:space="preserve">RTP </w:t>
      </w:r>
      <w:r>
        <w:rPr>
          <w:lang w:val="en-US"/>
        </w:rPr>
        <w:t xml:space="preserve">sender capable of sending PDU set marking HE shall use the SDP extmap </w:t>
      </w:r>
      <w:r w:rsidR="00DD7D1D">
        <w:rPr>
          <w:lang w:val="en-US"/>
        </w:rPr>
        <w:t xml:space="preserve">attribute </w:t>
      </w:r>
      <w:r>
        <w:rPr>
          <w:lang w:val="en-US"/>
        </w:rPr>
        <w:t>for PDU set marking HE in the media description of the RTP stream(s) carrying the PDU set HE. A</w:t>
      </w:r>
      <w:r w:rsidR="004A4367">
        <w:rPr>
          <w:lang w:val="en-US"/>
        </w:rPr>
        <w:t>n</w:t>
      </w:r>
      <w:r>
        <w:rPr>
          <w:lang w:val="en-US"/>
        </w:rPr>
        <w:t xml:space="preserve"> </w:t>
      </w:r>
      <w:r w:rsidR="004A4367">
        <w:rPr>
          <w:lang w:val="en-US"/>
        </w:rPr>
        <w:t xml:space="preserve">RTP </w:t>
      </w:r>
      <w:r>
        <w:rPr>
          <w:lang w:val="en-US"/>
        </w:rPr>
        <w:t xml:space="preserve">receiver that does not support PDU set </w:t>
      </w:r>
      <w:r>
        <w:rPr>
          <w:lang w:val="en-US"/>
        </w:rPr>
        <w:lastRenderedPageBreak/>
        <w:t>marking HE 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439BC469" w14:textId="02957481" w:rsidR="00037847" w:rsidRDefault="00037847" w:rsidP="00037847">
      <w:r>
        <w:t>The ABNF syntax for the extmap attribute for the signaling of PDU Set marking is defined as follows</w:t>
      </w:r>
      <w:r w:rsidR="00A73B96">
        <w:t>, extending the ABNF in RFC 8285</w:t>
      </w:r>
      <w:r>
        <w:t>:</w:t>
      </w:r>
    </w:p>
    <w:p w14:paraId="49CAD705" w14:textId="79C12A79" w:rsidR="00037847" w:rsidRPr="009260B0" w:rsidRDefault="00037847" w:rsidP="00037847">
      <w:pPr>
        <w:ind w:firstLine="284"/>
        <w:rPr>
          <w:i/>
          <w:iCs/>
          <w:lang w:val="en-US"/>
        </w:rPr>
      </w:pPr>
      <w:r w:rsidRPr="009260B0">
        <w:rPr>
          <w:i/>
          <w:iCs/>
          <w:lang w:val="en-US"/>
        </w:rPr>
        <w:t>ext</w:t>
      </w:r>
      <w:r w:rsidR="009B287C">
        <w:rPr>
          <w:i/>
          <w:iCs/>
          <w:lang w:val="en-US"/>
        </w:rPr>
        <w:t>ensionname</w:t>
      </w:r>
      <w:r w:rsidR="00E67CCA">
        <w:rPr>
          <w:i/>
          <w:iCs/>
          <w:lang w:val="en-US"/>
        </w:rPr>
        <w:t xml:space="preserve"> </w:t>
      </w:r>
      <w:r w:rsidRPr="009260B0">
        <w:rPr>
          <w:i/>
          <w:iCs/>
          <w:lang w:val="en-US"/>
        </w:rPr>
        <w:t>=</w:t>
      </w:r>
      <w:r w:rsidR="00E67CCA">
        <w:rPr>
          <w:i/>
          <w:iCs/>
          <w:lang w:val="en-US"/>
        </w:rPr>
        <w:t xml:space="preserve"> </w:t>
      </w:r>
      <w:r w:rsidRPr="009260B0">
        <w:rPr>
          <w:i/>
          <w:iCs/>
          <w:lang w:val="en-US"/>
        </w:rPr>
        <w:t>"urn:3gpp:pdu</w:t>
      </w:r>
      <w:r>
        <w:rPr>
          <w:i/>
          <w:iCs/>
          <w:lang w:val="en-US"/>
        </w:rPr>
        <w:t>-</w:t>
      </w:r>
      <w:r w:rsidRPr="009260B0">
        <w:rPr>
          <w:i/>
          <w:iCs/>
          <w:lang w:val="en-US"/>
        </w:rPr>
        <w:t>s</w:t>
      </w:r>
      <w:r>
        <w:rPr>
          <w:i/>
          <w:iCs/>
          <w:lang w:val="en-US"/>
        </w:rPr>
        <w:t>et</w:t>
      </w:r>
      <w:r w:rsidRPr="009260B0">
        <w:rPr>
          <w:i/>
          <w:iCs/>
          <w:lang w:val="en-US"/>
        </w:rPr>
        <w:t>-marking:rel-18"</w:t>
      </w:r>
    </w:p>
    <w:p w14:paraId="05A7C3B8" w14:textId="5E17976F" w:rsidR="00037847" w:rsidRPr="009260B0" w:rsidRDefault="00037847" w:rsidP="00037847">
      <w:pPr>
        <w:ind w:firstLine="284"/>
        <w:rPr>
          <w:i/>
          <w:iCs/>
          <w:lang w:val="en-US"/>
        </w:rPr>
      </w:pPr>
      <w:r w:rsidRPr="009260B0">
        <w:rPr>
          <w:i/>
          <w:iCs/>
          <w:lang w:val="en-US"/>
        </w:rPr>
        <w:t>extensionattributes = *3(format / "pdu-set-size"</w:t>
      </w:r>
      <w:r w:rsidR="000301D1">
        <w:rPr>
          <w:i/>
          <w:iCs/>
          <w:lang w:val="en-US"/>
        </w:rPr>
        <w:t xml:space="preserve"> </w:t>
      </w:r>
      <w:r w:rsidR="000301D1" w:rsidRPr="4666F6BA">
        <w:rPr>
          <w:i/>
          <w:iCs/>
          <w:lang w:val="en-US"/>
        </w:rPr>
        <w:t>/</w:t>
      </w:r>
      <w:r w:rsidR="000301D1">
        <w:rPr>
          <w:i/>
          <w:iCs/>
          <w:lang w:val="en-US"/>
        </w:rPr>
        <w:t xml:space="preserve"> "</w:t>
      </w:r>
      <w:r w:rsidR="000301D1" w:rsidRPr="4666F6BA">
        <w:rPr>
          <w:i/>
          <w:iCs/>
          <w:lang w:val="en-US"/>
        </w:rPr>
        <w:t>n</w:t>
      </w:r>
      <w:r w:rsidR="000301D1">
        <w:rPr>
          <w:i/>
          <w:iCs/>
          <w:lang w:val="en-US"/>
        </w:rPr>
        <w:t>um-</w:t>
      </w:r>
      <w:r w:rsidR="000301D1" w:rsidRPr="4666F6BA">
        <w:rPr>
          <w:i/>
          <w:iCs/>
          <w:lang w:val="en-US"/>
        </w:rPr>
        <w:t>pdus</w:t>
      </w:r>
      <w:r w:rsidR="000301D1">
        <w:rPr>
          <w:i/>
          <w:iCs/>
          <w:lang w:val="en-US"/>
        </w:rPr>
        <w:t>-</w:t>
      </w:r>
      <w:r w:rsidR="000301D1" w:rsidRPr="4666F6BA">
        <w:rPr>
          <w:i/>
          <w:iCs/>
          <w:lang w:val="en-US"/>
        </w:rPr>
        <w:t>in</w:t>
      </w:r>
      <w:r w:rsidR="000301D1">
        <w:rPr>
          <w:i/>
          <w:iCs/>
          <w:lang w:val="en-US"/>
        </w:rPr>
        <w:t>-</w:t>
      </w:r>
      <w:r w:rsidR="000301D1" w:rsidRPr="4666F6BA">
        <w:rPr>
          <w:i/>
          <w:iCs/>
          <w:lang w:val="en-US"/>
        </w:rPr>
        <w:t>pdu-set</w:t>
      </w:r>
      <w:r w:rsidR="000301D1" w:rsidRPr="009260B0">
        <w:rPr>
          <w:i/>
          <w:iCs/>
          <w:lang w:val="en-US"/>
        </w:rPr>
        <w:t>"</w:t>
      </w:r>
      <w:r w:rsidRPr="009260B0">
        <w:rPr>
          <w:i/>
          <w:iCs/>
          <w:lang w:val="en-US"/>
        </w:rPr>
        <w:t>)</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0287576D"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for PDU Set and End-of-Burst 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41" w:name="_Toc157683576"/>
      <w:r>
        <w:t>4.2.</w:t>
      </w:r>
      <w:r w:rsidR="002B6D04">
        <w:t>6</w:t>
      </w:r>
      <w:r w:rsidR="00037847" w:rsidRPr="0045765B">
        <w:tab/>
      </w:r>
      <w:r w:rsidR="00037847">
        <w:t>Guidelines for PDU Set Marking</w:t>
      </w:r>
      <w:bookmarkEnd w:id="41"/>
    </w:p>
    <w:p w14:paraId="54F9FBA3" w14:textId="52153577" w:rsidR="00037847" w:rsidRPr="00EC68E7" w:rsidRDefault="002B6D04" w:rsidP="00FF3075">
      <w:pPr>
        <w:pStyle w:val="Heading4"/>
      </w:pPr>
      <w:bookmarkStart w:id="42" w:name="_Toc157683577"/>
      <w:r w:rsidRPr="00EC68E7">
        <w:t>4.2.6</w:t>
      </w:r>
      <w:r w:rsidR="00037847" w:rsidRPr="00EC68E7">
        <w:t>.1</w:t>
      </w:r>
      <w:r w:rsidR="00037847" w:rsidRPr="00EC68E7">
        <w:tab/>
        <w:t>End of Data Burst Field</w:t>
      </w:r>
      <w:bookmarkEnd w:id="42"/>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43" w:name="_Toc157683578"/>
      <w:r>
        <w:t>4.2.6</w:t>
      </w:r>
      <w:r w:rsidR="00037847">
        <w:t>.2</w:t>
      </w:r>
      <w:r w:rsidR="00532625">
        <w:tab/>
      </w:r>
      <w:r w:rsidR="00037847">
        <w:t>PDU Set Importance Field</w:t>
      </w:r>
      <w:bookmarkEnd w:id="43"/>
    </w:p>
    <w:p w14:paraId="633C5BBE" w14:textId="746C1FE1" w:rsidR="0026118F" w:rsidRDefault="0026118F" w:rsidP="00AC0C01">
      <w:pPr>
        <w:pStyle w:val="NO"/>
        <w:rPr>
          <w:lang w:val="en-US"/>
        </w:rPr>
      </w:pPr>
      <w:r>
        <w:rPr>
          <w:lang w:val="en-US"/>
        </w:rPr>
        <w:t>NOTE:</w:t>
      </w:r>
      <w:r>
        <w:rPr>
          <w:lang w:val="en-US"/>
        </w:rPr>
        <w:tab/>
      </w:r>
      <w:r w:rsidR="003517B4">
        <w:rPr>
          <w:lang w:val="en-US"/>
        </w:rPr>
        <w:t>The following aspects need to be further defined:</w:t>
      </w:r>
    </w:p>
    <w:p w14:paraId="604A4D6C" w14:textId="4029EE7C" w:rsidR="003517B4" w:rsidRDefault="002154E8" w:rsidP="003517B4">
      <w:pPr>
        <w:pStyle w:val="B1"/>
        <w:rPr>
          <w:lang w:val="en-US"/>
        </w:rPr>
      </w:pPr>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w:t>
      </w:r>
      <w:r w:rsidR="00CE7A8F">
        <w:rPr>
          <w:lang w:val="en-US"/>
        </w:rPr>
        <w:t>,</w:t>
      </w:r>
      <w:r w:rsidR="00A05A37">
        <w:rPr>
          <w:lang w:val="en-US"/>
        </w:rPr>
        <w:t xml:space="preserve"> when the sender cannot define importance</w:t>
      </w:r>
      <w:r w:rsidR="00CE7A8F">
        <w:rPr>
          <w:lang w:val="en-US"/>
        </w:rPr>
        <w:t>, is 0</w:t>
      </w:r>
    </w:p>
    <w:p w14:paraId="10823C78" w14:textId="01028DD3" w:rsidR="00A05A37" w:rsidRDefault="00A05A37" w:rsidP="003517B4">
      <w:pPr>
        <w:pStyle w:val="B1"/>
        <w:rPr>
          <w:lang w:val="en-US"/>
        </w:rPr>
      </w:pPr>
      <w:r>
        <w:rPr>
          <w:lang w:val="en-US"/>
        </w:rPr>
        <w:t>-</w:t>
      </w:r>
      <w:r>
        <w:rPr>
          <w:lang w:val="en-US"/>
        </w:rPr>
        <w:tab/>
      </w:r>
      <w:r w:rsidR="00CE1973">
        <w:rPr>
          <w:lang w:val="en-US"/>
        </w:rPr>
        <w:t>Codec level aspect:</w:t>
      </w:r>
    </w:p>
    <w:p w14:paraId="43F9AF38" w14:textId="242F2803" w:rsidR="003F0DB3" w:rsidRDefault="004B3ABD" w:rsidP="003F0DB3">
      <w:pPr>
        <w:pStyle w:val="B2"/>
        <w:rPr>
          <w:lang w:val="en-US"/>
        </w:rPr>
      </w:pPr>
      <w:r>
        <w:rPr>
          <w:lang w:val="en-US"/>
        </w:rPr>
        <w:t>-</w:t>
      </w:r>
      <w:r>
        <w:rPr>
          <w:lang w:val="en-US"/>
        </w:rPr>
        <w:tab/>
      </w:r>
      <w:r w:rsidR="00C571F3">
        <w:rPr>
          <w:lang w:val="en-US"/>
        </w:rPr>
        <w:t>video: importance when PDU set is i) slice, ii) frame iii) parameter sets iv) tile set v) other?</w:t>
      </w:r>
    </w:p>
    <w:p w14:paraId="41E00ECE" w14:textId="47381D3C" w:rsidR="00C571F3" w:rsidRDefault="00C571F3" w:rsidP="003F0DB3">
      <w:pPr>
        <w:pStyle w:val="B2"/>
        <w:rPr>
          <w:lang w:val="en-US"/>
        </w:rPr>
      </w:pPr>
      <w:r>
        <w:rPr>
          <w:lang w:val="en-US"/>
        </w:rPr>
        <w:t>-</w:t>
      </w:r>
      <w:r>
        <w:rPr>
          <w:lang w:val="en-US"/>
        </w:rPr>
        <w:tab/>
      </w:r>
      <w:r w:rsidR="00E76A18" w:rsidRPr="4441609B">
        <w:rPr>
          <w:lang w:val="en-US"/>
        </w:rPr>
        <w:t>audio: when and if to use PDU set marking HE in an audio frame.</w:t>
      </w:r>
    </w:p>
    <w:p w14:paraId="76F1AD37" w14:textId="64C582D5" w:rsidR="00E76A18" w:rsidRDefault="009B3C46" w:rsidP="003F0DB3">
      <w:pPr>
        <w:pStyle w:val="B2"/>
        <w:rPr>
          <w:lang w:val="en-US"/>
        </w:rPr>
      </w:pPr>
      <w:r>
        <w:rPr>
          <w:lang w:val="en-US"/>
        </w:rPr>
        <w:t>-</w:t>
      </w:r>
      <w:r>
        <w:rPr>
          <w:lang w:val="en-US"/>
        </w:rPr>
        <w:tab/>
        <w:t>t</w:t>
      </w:r>
      <w:r w:rsidRPr="4441609B">
        <w:rPr>
          <w:lang w:val="en-US"/>
        </w:rPr>
        <w:t>ext/metadata: when and if to use PDU set marking HE in text/metadata</w:t>
      </w:r>
    </w:p>
    <w:p w14:paraId="4124DC5E" w14:textId="48E1E546" w:rsidR="009B3C46" w:rsidRDefault="009B3C46" w:rsidP="00E94833">
      <w:pPr>
        <w:pStyle w:val="B2"/>
        <w:rPr>
          <w:lang w:val="en-US"/>
        </w:rPr>
      </w:pPr>
      <w:r>
        <w:rPr>
          <w:lang w:val="en-US"/>
        </w:rPr>
        <w:t>-</w:t>
      </w:r>
      <w:r>
        <w:rPr>
          <w:lang w:val="en-US"/>
        </w:rPr>
        <w:tab/>
      </w:r>
      <w:r w:rsidR="003923A9">
        <w:rPr>
          <w:lang w:val="en-US"/>
        </w:rPr>
        <w:t xml:space="preserve">image: a frame is a PDU set and the importance for all frames </w:t>
      </w:r>
      <w:r w:rsidR="00E94833">
        <w:rPr>
          <w:lang w:val="en-US"/>
        </w:rPr>
        <w:t>are</w:t>
      </w:r>
      <w:r w:rsidR="003923A9">
        <w:rPr>
          <w:lang w:val="en-US"/>
        </w:rPr>
        <w:t xml:space="preserve"> i) same ii) set based on application aspects.</w:t>
      </w:r>
    </w:p>
    <w:p w14:paraId="5FA2BA14" w14:textId="08472E3B" w:rsidR="00CE1973" w:rsidRDefault="003F0DB3" w:rsidP="00E94833">
      <w:pPr>
        <w:pStyle w:val="B1"/>
        <w:rPr>
          <w:lang w:val="en-US"/>
        </w:rPr>
      </w:pPr>
      <w:r>
        <w:rPr>
          <w:lang w:val="en-US"/>
        </w:rPr>
        <w:t>-</w:t>
      </w:r>
      <w:r>
        <w:rPr>
          <w:lang w:val="en-US"/>
        </w:rPr>
        <w:tab/>
        <w:t>Importance across bitstreams</w:t>
      </w:r>
    </w:p>
    <w:p w14:paraId="325867A3" w14:textId="2C6D129F" w:rsidR="00E94833" w:rsidRDefault="00E94833" w:rsidP="00E94833">
      <w:pPr>
        <w:pStyle w:val="B2"/>
        <w:rPr>
          <w:lang w:val="en-US"/>
        </w:rPr>
      </w:pPr>
      <w:r>
        <w:rPr>
          <w:lang w:val="en-US"/>
        </w:rPr>
        <w:t>-</w:t>
      </w:r>
      <w:r>
        <w:rPr>
          <w:lang w:val="en-US"/>
        </w:rPr>
        <w:tab/>
      </w:r>
      <w:r w:rsidR="00282FAC">
        <w:rPr>
          <w:lang w:val="en-US"/>
        </w:rPr>
        <w:t>Multiplexed streams: importance marking when a 5-tuple corresponds to more than one bitstream</w:t>
      </w:r>
    </w:p>
    <w:p w14:paraId="404C4401" w14:textId="687106E1" w:rsidR="00282FAC" w:rsidRPr="00D438D6" w:rsidRDefault="00282FAC" w:rsidP="00CA1E0B">
      <w:pPr>
        <w:pStyle w:val="B2"/>
        <w:rPr>
          <w:lang w:val="en-US"/>
        </w:rPr>
      </w:pPr>
      <w:r>
        <w:rPr>
          <w:lang w:val="en-US"/>
        </w:rPr>
        <w:t>-</w:t>
      </w:r>
      <w:r>
        <w:rPr>
          <w:lang w:val="en-US"/>
        </w:rPr>
        <w:tab/>
      </w:r>
      <w:r w:rsidR="00CA1E0B">
        <w:rPr>
          <w:lang w:val="en-US"/>
        </w:rPr>
        <w:t>Importance marking considerations for non-multiplexed bitstreams</w:t>
      </w:r>
    </w:p>
    <w:p w14:paraId="10E548DB" w14:textId="29866DBF" w:rsidR="00B34A25" w:rsidRPr="009B7BD5" w:rsidRDefault="00B34A25" w:rsidP="00FF3075">
      <w:pPr>
        <w:pStyle w:val="Heading5"/>
      </w:pPr>
      <w:bookmarkStart w:id="44" w:name="_Toc157683579"/>
      <w:r w:rsidRPr="009B7BD5">
        <w:lastRenderedPageBreak/>
        <w:t>4.2.6.2.1        General</w:t>
      </w:r>
      <w:bookmarkEnd w:id="44"/>
    </w:p>
    <w:p w14:paraId="778FCB5B" w14:textId="7DAC7EFD" w:rsidR="00675C5F" w:rsidRPr="0044653D" w:rsidRDefault="00A95F1F" w:rsidP="00675C5F">
      <w:r w:rsidRPr="00A95F1F">
        <w:t>In general, whenever the RAN is in need of discarding packets (e.g., under congestion situations), it is better to discard packets of lower importance rather than random packets. If a discarded random packet is critical for the media stream, the QoE may be severely degraded. For this reason, the PDU Set Importan</w:t>
      </w:r>
      <w:r w:rsidR="00075B2F">
        <w:t>ce</w:t>
      </w:r>
      <w:r w:rsidRPr="00A95F1F">
        <w:t xml:space="preserve"> (PSI) field can be used to mark PDU sets with their importance level. The </w:t>
      </w:r>
      <w:r w:rsidR="00675C5F">
        <w:t xml:space="preserve">PSI field can </w:t>
      </w:r>
      <w:r w:rsidR="00213DD4">
        <w:t xml:space="preserve">then </w:t>
      </w:r>
      <w:r w:rsidR="00675C5F">
        <w:t>be used by the RAN to discard PDU sets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20B966D2" w:rsidR="00B34A25" w:rsidRDefault="00B34A25" w:rsidP="00974D5A">
      <w:pPr>
        <w:pStyle w:val="NO"/>
      </w:pPr>
      <w:r>
        <w:t>NOTE</w:t>
      </w:r>
      <w:r w:rsidR="00974D5A">
        <w:t xml:space="preserve"> 1</w:t>
      </w:r>
      <w:r>
        <w:t>:</w:t>
      </w:r>
      <w:r w:rsidR="00974D5A">
        <w:tab/>
      </w:r>
      <w:r>
        <w:t xml:space="preserve">PDU sets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04A2EE97" w:rsidR="00B34A25" w:rsidRDefault="00B34A25" w:rsidP="00B34A25">
      <w:r w:rsidRPr="00C3681A">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79A7B92B" w:rsidR="00B34A25" w:rsidRPr="00532FA5" w:rsidRDefault="00B34A25" w:rsidP="00FF3075">
      <w:pPr>
        <w:pStyle w:val="Heading5"/>
      </w:pPr>
      <w:bookmarkStart w:id="45" w:name="_Toc157683580"/>
      <w:r w:rsidRPr="00532FA5">
        <w:t>4.2.6.2.2        H.264</w:t>
      </w:r>
      <w:r w:rsidR="00927F09">
        <w:t>/AVC</w:t>
      </w:r>
      <w:r w:rsidRPr="00532FA5">
        <w:t xml:space="preserve"> Codec</w:t>
      </w:r>
      <w:bookmarkEnd w:id="45"/>
    </w:p>
    <w:p w14:paraId="1AA17F35" w14:textId="3277AE2B"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nal_unit_type field assigned the value 5 (refer to Table 7.1 in 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346171BA"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r w:rsidR="00BA277F" w:rsidRPr="00B20150">
        <w:rPr>
          <w:rFonts w:ascii="Courier New" w:hAnsi="Courier New"/>
          <w:lang w:val="x-none" w:eastAsia="x-none"/>
        </w:rPr>
        <w:t>ype</w:t>
      </w:r>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70494E6" w:rsidR="00B34A25" w:rsidRDefault="00B34A25" w:rsidP="00FA2F01">
      <w:pPr>
        <w:pStyle w:val="TF"/>
      </w:pPr>
      <w:bookmarkStart w:id="46" w:name="_Ref131435422"/>
      <w:r w:rsidRPr="00577D2C">
        <w:t xml:space="preserve">Figure </w:t>
      </w:r>
      <w:r w:rsidR="00975BB0">
        <w:t>4.2.6-</w:t>
      </w:r>
      <w:fldSimple w:instr=" SEQ Figure \* ARABIC ">
        <w:r>
          <w:rPr>
            <w:noProof/>
          </w:rPr>
          <w:t>1</w:t>
        </w:r>
      </w:fldSimple>
      <w:bookmarkEnd w:id="46"/>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55D0EC55" w:rsidR="00B34A25" w:rsidRDefault="00B34A25" w:rsidP="00B34A25">
      <w:r>
        <w:t xml:space="preserve">The NAL unit type octet contains the NRI (nal_ref_idc)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should be set with lower importance relative to the PDU sets with other NRI values</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sets with other </w:t>
      </w:r>
      <w:r w:rsidRPr="00BA718D">
        <w:rPr>
          <w:rFonts w:ascii="Courier New" w:hAnsi="Courier New" w:cs="Courier New"/>
          <w:szCs w:val="24"/>
        </w:rPr>
        <w:t>NRI</w:t>
      </w:r>
      <w:r>
        <w:t xml:space="preserve"> field values</w:t>
      </w:r>
      <w:r w:rsidRPr="00BC74A2">
        <w:t>.</w:t>
      </w:r>
    </w:p>
    <w:p w14:paraId="0D2210D3" w14:textId="75CFEB24"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4B075C3C" w:rsidR="00B34A25" w:rsidRPr="00C90737" w:rsidRDefault="00B34A25" w:rsidP="00FF3075">
      <w:pPr>
        <w:pStyle w:val="Heading5"/>
      </w:pPr>
      <w:bookmarkStart w:id="47" w:name="_Toc157683581"/>
      <w:r w:rsidRPr="009B7BD5">
        <w:t>4.2.6.2.</w:t>
      </w:r>
      <w:r>
        <w:t>3</w:t>
      </w:r>
      <w:r w:rsidRPr="009B7BD5">
        <w:t xml:space="preserve">        </w:t>
      </w:r>
      <w:r w:rsidR="00857683">
        <w:t>H.265/</w:t>
      </w:r>
      <w:r w:rsidRPr="00C90737">
        <w:t>HEVC Codec</w:t>
      </w:r>
      <w:bookmarkEnd w:id="47"/>
    </w:p>
    <w:p w14:paraId="1FE44313" w14:textId="7217AADF"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 </w:t>
      </w:r>
      <w:r w:rsidR="005E2B77" w:rsidRPr="00042DCE">
        <w:rPr>
          <w:lang w:eastAsia="zh-CN"/>
        </w:rPr>
        <w:t>in the NAL unit header indicate the relative transport priority</w:t>
      </w:r>
      <w:r w:rsidR="00FC3E89">
        <w:rPr>
          <w:lang w:eastAsia="zh-CN"/>
        </w:rPr>
        <w:t>,</w:t>
      </w:r>
      <w:r w:rsidR="005E2B77" w:rsidRPr="00042DCE">
        <w:rPr>
          <w:lang w:eastAsia="zh-CN"/>
        </w:rPr>
        <w:t xml:space="preserve">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PDU Set </w:t>
      </w:r>
      <w:r w:rsidR="006C20AB">
        <w:rPr>
          <w:lang w:eastAsia="zh-CN"/>
        </w:rPr>
        <w:t>I</w:t>
      </w:r>
      <w:r w:rsidR="005E2B77" w:rsidRPr="00042DCE">
        <w:rPr>
          <w:lang w:eastAsia="zh-CN"/>
        </w:rPr>
        <w:t>mportance</w:t>
      </w:r>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are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lastRenderedPageBreak/>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12DCC32A"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379010CE"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lastRenderedPageBreak/>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580678F3" w:rsidR="00B34A25" w:rsidRPr="00C90737" w:rsidRDefault="00B34A25" w:rsidP="00FF3075">
      <w:pPr>
        <w:pStyle w:val="Heading5"/>
      </w:pPr>
      <w:bookmarkStart w:id="48" w:name="_Toc157683582"/>
      <w:r w:rsidRPr="009B7BD5">
        <w:t>4.2.6.2.</w:t>
      </w:r>
      <w:r>
        <w:t>4</w:t>
      </w:r>
      <w:r w:rsidRPr="009B7BD5">
        <w:t xml:space="preserve">        </w:t>
      </w:r>
      <w:r w:rsidRPr="00C90737">
        <w:t>PDU set importance based on affected PDU sets</w:t>
      </w:r>
      <w:bookmarkEnd w:id="48"/>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r w:rsidR="001E13BD">
        <w:t>S</w:t>
      </w:r>
      <w:r w:rsidRPr="00146CCF">
        <w:rPr>
          <w:rFonts w:hint="eastAsia"/>
        </w:rPr>
        <w:t xml:space="preserve">et, or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2607A48A" w:rsidR="00B34A25" w:rsidRPr="00532FA5" w:rsidRDefault="00B34A25" w:rsidP="00FF3075">
      <w:pPr>
        <w:pStyle w:val="Heading5"/>
      </w:pPr>
      <w:bookmarkStart w:id="49" w:name="_Toc157683583"/>
      <w:r w:rsidRPr="00A67566">
        <w:t xml:space="preserve">4.2.6.2.5        </w:t>
      </w:r>
      <w:r w:rsidRPr="00532FA5">
        <w:t xml:space="preserve">PSI mapping </w:t>
      </w:r>
      <w:r w:rsidR="00C64485">
        <w:t>based on PDU set dependencies</w:t>
      </w:r>
      <w:bookmarkEnd w:id="49"/>
    </w:p>
    <w:p w14:paraId="64BD3A73" w14:textId="011709ED"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may 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 xml:space="preserve">ower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32AEDA8F" w14:textId="228D0544" w:rsidR="00B84EC2" w:rsidRDefault="00B84EC2" w:rsidP="00B84EC2">
      <w:pPr>
        <w:pStyle w:val="B1"/>
        <w:ind w:left="1136"/>
        <w:rPr>
          <w:szCs w:val="24"/>
        </w:rPr>
      </w:pPr>
      <w:r>
        <w:rPr>
          <w:rFonts w:eastAsiaTheme="minorHAnsi"/>
          <w:lang w:val="en-US"/>
        </w:rPr>
        <w:lastRenderedPageBreak/>
        <w:t>-</w:t>
      </w:r>
      <w:r>
        <w:rPr>
          <w:rFonts w:eastAsiaTheme="minorHAnsi"/>
          <w:lang w:val="en-US"/>
        </w:rPr>
        <w:tab/>
      </w:r>
      <w:r w:rsidRPr="00E73E4B">
        <w:rPr>
          <w:szCs w:val="24"/>
        </w:rPr>
        <w:t>Non-IDR pictures with nal_unit_type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and also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3CC09CBB" w14:textId="47D81104" w:rsidR="00037847" w:rsidRDefault="002B6D04" w:rsidP="00FF3075">
      <w:pPr>
        <w:pStyle w:val="Heading4"/>
      </w:pPr>
      <w:bookmarkStart w:id="50" w:name="_Toc157683584"/>
      <w:r>
        <w:t>4.2.6</w:t>
      </w:r>
      <w:r w:rsidR="00037847">
        <w:t>.3</w:t>
      </w:r>
      <w:r w:rsidR="00037847">
        <w:tab/>
        <w:t>PDU Set Size Field</w:t>
      </w:r>
      <w:bookmarkEnd w:id="50"/>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PSSize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lastRenderedPageBreak/>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r w:rsidRPr="00BA718D">
        <w:rPr>
          <w:i/>
          <w:iCs/>
          <w:lang w:val="en-US"/>
        </w:rPr>
        <w:t>Rh_p</w:t>
      </w:r>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r w:rsidRPr="00EE5F7C">
        <w:rPr>
          <w:i/>
          <w:iCs/>
          <w:lang w:val="en-US"/>
        </w:rPr>
        <w:t>Ih</w:t>
      </w:r>
      <w:r>
        <w:rPr>
          <w:i/>
          <w:iCs/>
          <w:lang w:val="en-US"/>
        </w:rPr>
        <w:t>_p</w:t>
      </w:r>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 The value should be indicated in the PSSize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r w:rsidRPr="009E518F">
        <w:rPr>
          <w:i/>
          <w:iCs/>
          <w:lang w:val="en-US"/>
        </w:rPr>
        <w:t>Ih</w:t>
      </w:r>
      <w:r>
        <w:rPr>
          <w:i/>
          <w:iCs/>
          <w:lang w:val="en-US"/>
        </w:rPr>
        <w:t>_p</w:t>
      </w:r>
      <w:r>
        <w:rPr>
          <w:lang w:val="en-US"/>
        </w:rPr>
        <w:t xml:space="preserve">, </w:t>
      </w:r>
      <w:r w:rsidRPr="009E518F">
        <w:rPr>
          <w:i/>
          <w:iCs/>
          <w:lang w:val="en-US"/>
        </w:rPr>
        <w:t>Uh</w:t>
      </w:r>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1A0655C2" w:rsidR="004925D5" w:rsidRDefault="004925D5" w:rsidP="00FF3075">
      <w:pPr>
        <w:pStyle w:val="Heading3"/>
      </w:pPr>
      <w:bookmarkStart w:id="51" w:name="_Toc157683585"/>
      <w:r>
        <w:t>4.2.</w:t>
      </w:r>
      <w:r w:rsidR="00AC2E2C">
        <w:t>7</w:t>
      </w:r>
      <w:r>
        <w:tab/>
      </w:r>
      <w:r w:rsidR="00E45F67">
        <w:t>Guidelines for AS</w:t>
      </w:r>
      <w:bookmarkEnd w:id="51"/>
    </w:p>
    <w:p w14:paraId="63C271E7" w14:textId="77777777" w:rsidR="00F37788" w:rsidRPr="00FA2F01" w:rsidRDefault="00F37788" w:rsidP="00F37788">
      <w:r w:rsidRPr="00FA2F01">
        <w:t xml:space="preserve">This clause describes guidelines for an AS that is on the media path between two or more UEs, e.g., an MRF, MCU etc. Such an AS may receive media over RTP with PDU set marking HE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014C36E" w:rsidR="0052630D" w:rsidRDefault="0052630D" w:rsidP="00D36D22">
      <w:pPr>
        <w:pStyle w:val="Heading2"/>
      </w:pPr>
      <w:bookmarkStart w:id="52" w:name="_Toc157683586"/>
      <w:r>
        <w:t>4.3</w:t>
      </w:r>
      <w:r>
        <w:tab/>
        <w:t>RTP Header Extension for Pose</w:t>
      </w:r>
      <w:bookmarkEnd w:id="52"/>
    </w:p>
    <w:p w14:paraId="2ECEFB47" w14:textId="4807AF66" w:rsidR="00582712" w:rsidRPr="00582712" w:rsidRDefault="00582712" w:rsidP="002449D5">
      <w:pPr>
        <w:pStyle w:val="Heading3"/>
      </w:pPr>
      <w:bookmarkStart w:id="53" w:name="_Toc157683587"/>
      <w:r>
        <w:t>4.3.1</w:t>
      </w:r>
      <w:r>
        <w:tab/>
        <w:t>General</w:t>
      </w:r>
      <w:bookmarkEnd w:id="53"/>
    </w:p>
    <w:p w14:paraId="35623831" w14:textId="21525007" w:rsidR="0052630D" w:rsidRDefault="0052630D" w:rsidP="0052630D">
      <w:r>
        <w:t>A</w:t>
      </w:r>
      <w:r w:rsidR="00975D22">
        <w:t>n RTP sender</w:t>
      </w:r>
      <w:r>
        <w:t xml:space="preserve"> that uses RTP to deliver pre-rendered video streams to a UE should include an RTP </w:t>
      </w:r>
      <w:r w:rsidR="00953A1B">
        <w:t xml:space="preserve">HE </w:t>
      </w:r>
      <w:r>
        <w:t xml:space="preserve">for </w:t>
      </w:r>
      <w:r w:rsidR="002449D5">
        <w:t xml:space="preserve">XR </w:t>
      </w:r>
      <w:r>
        <w:t xml:space="preserve">pose to indicate the </w:t>
      </w:r>
      <w:r w:rsidR="00B957FC">
        <w:t xml:space="preserve">XR </w:t>
      </w:r>
      <w:r>
        <w:t>pose used for rendering the media</w:t>
      </w:r>
      <w:r w:rsidR="00B957FC">
        <w:t xml:space="preserve"> (rendered pose)</w:t>
      </w:r>
      <w:r>
        <w:t xml:space="preserve">. </w:t>
      </w:r>
      <w:r w:rsidR="00B567B0">
        <w:t xml:space="preserve">The RTP </w:t>
      </w:r>
      <w:r w:rsidR="004B346E">
        <w:t xml:space="preserve">HE </w:t>
      </w:r>
      <w:r w:rsidR="00B567B0">
        <w:t xml:space="preserve">for </w:t>
      </w:r>
      <w:r w:rsidR="002449D5">
        <w:t xml:space="preserve">XR </w:t>
      </w:r>
      <w:r w:rsidR="00B567B0">
        <w:t>pose may be used for signaling either a 6DoF XR pose or a 3DoF XR pose.</w:t>
      </w:r>
      <w:r w:rsidR="00B567B0" w:rsidRPr="006B0CCD">
        <w:t xml:space="preserve"> </w:t>
      </w:r>
      <w:r w:rsidRPr="006B0CCD">
        <w:t xml:space="preserve">The RTP </w:t>
      </w:r>
      <w:r w:rsidR="008807F9">
        <w:t xml:space="preserve">HE </w:t>
      </w:r>
      <w:r w:rsidR="00B957FC">
        <w:t xml:space="preserve">for </w:t>
      </w:r>
      <w:r w:rsidR="00CA48CF">
        <w:t xml:space="preserve">XR </w:t>
      </w:r>
      <w:r w:rsidR="00B957FC">
        <w:t xml:space="preserve">pose </w:t>
      </w:r>
      <w:r w:rsidRPr="006B0CCD">
        <w:t>may also be used with audio streams.</w:t>
      </w:r>
    </w:p>
    <w:p w14:paraId="031F7CE0" w14:textId="6DD4DAA8" w:rsidR="00185A78" w:rsidRDefault="00185A78" w:rsidP="00185A78">
      <w:r w:rsidRPr="002B7D2C">
        <w:lastRenderedPageBreak/>
        <w:t xml:space="preserve">The RTP </w:t>
      </w:r>
      <w:r w:rsidR="008807F9">
        <w:t xml:space="preserve">HE </w:t>
      </w:r>
      <w:r w:rsidRPr="002B7D2C">
        <w:t xml:space="preserve">for </w:t>
      </w:r>
      <w:r w:rsidR="000B088D">
        <w:t xml:space="preserve">XR </w:t>
      </w:r>
      <w:r w:rsidRPr="002B7D2C">
        <w:t>pose may also be used by a UE to indicate the XR pose to another UE or to a server.</w:t>
      </w:r>
    </w:p>
    <w:p w14:paraId="6B3C9525" w14:textId="158063CB" w:rsidR="000B088D" w:rsidRPr="002B7D2C" w:rsidRDefault="000B088D" w:rsidP="00FF3075">
      <w:pPr>
        <w:pStyle w:val="Heading3"/>
      </w:pPr>
      <w:bookmarkStart w:id="54" w:name="_Toc157683588"/>
      <w:r>
        <w:t>4.3.2</w:t>
      </w:r>
      <w:r>
        <w:tab/>
        <w:t>SDP Signaling</w:t>
      </w:r>
      <w:bookmarkEnd w:id="54"/>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"extmap"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141282F9" w14:textId="70540384" w:rsidR="0052630D" w:rsidRPr="0069748D" w:rsidRDefault="0052630D" w:rsidP="0052630D">
      <w:pPr>
        <w:rPr>
          <w:szCs w:val="24"/>
          <w:lang w:val="en-US"/>
        </w:rPr>
      </w:pPr>
      <w:r>
        <w:rPr>
          <w:szCs w:val="24"/>
          <w:lang w:val="en-US"/>
        </w:rPr>
        <w:t xml:space="preserve">The </w:t>
      </w:r>
      <w:r w:rsidR="00BB50E2">
        <w:rPr>
          <w:szCs w:val="24"/>
          <w:lang w:val="en-US"/>
        </w:rPr>
        <w:t xml:space="preserve">ABNF </w:t>
      </w:r>
      <w:r>
        <w:rPr>
          <w:szCs w:val="24"/>
          <w:lang w:val="en-US"/>
        </w:rPr>
        <w:t xml:space="preserve">syntax for </w:t>
      </w:r>
      <w:r w:rsidR="00BB50E2">
        <w:rPr>
          <w:szCs w:val="24"/>
          <w:lang w:val="en-US"/>
        </w:rPr>
        <w:t xml:space="preserve">this </w:t>
      </w:r>
      <w:r w:rsidR="003275FF">
        <w:rPr>
          <w:szCs w:val="24"/>
          <w:lang w:val="en-US"/>
        </w:rPr>
        <w:t xml:space="preserve">RTP HE </w:t>
      </w:r>
      <w:r w:rsidR="00BB50E2">
        <w:rPr>
          <w:szCs w:val="24"/>
          <w:lang w:val="en-US"/>
        </w:rPr>
        <w:t xml:space="preserve">extends </w:t>
      </w:r>
      <w:r>
        <w:rPr>
          <w:szCs w:val="24"/>
          <w:lang w:val="en-US"/>
        </w:rPr>
        <w:t xml:space="preserve">the </w:t>
      </w:r>
      <w:r w:rsidR="00BB50E2">
        <w:rPr>
          <w:szCs w:val="24"/>
          <w:lang w:val="en-US"/>
        </w:rPr>
        <w:t>"</w:t>
      </w:r>
      <w:r>
        <w:rPr>
          <w:szCs w:val="24"/>
          <w:lang w:val="en-US"/>
        </w:rPr>
        <w:t>extmap</w:t>
      </w:r>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r w:rsidRPr="002B7D2C">
        <w:rPr>
          <w:rFonts w:ascii="Courier New" w:hAnsi="Courier New" w:cs="Courier New"/>
          <w:i/>
          <w:iCs/>
        </w:rPr>
        <w:t>extensionname</w:t>
      </w:r>
      <w:r w:rsidRPr="002B7D2C">
        <w:rPr>
          <w:rFonts w:ascii="Courier New" w:hAnsi="Courier New" w:cs="Courier New"/>
        </w:rPr>
        <w:t xml:space="preserve"> = "urn:3gpp:xr-pose" </w:t>
      </w:r>
    </w:p>
    <w:p w14:paraId="21E053B8" w14:textId="18550761" w:rsidR="002576D1" w:rsidRPr="002B7D2C" w:rsidRDefault="002576D1" w:rsidP="002576D1">
      <w:pPr>
        <w:ind w:left="284"/>
        <w:rPr>
          <w:rFonts w:ascii="Courier New" w:hAnsi="Courier New" w:cs="Courier New"/>
        </w:rPr>
      </w:pPr>
      <w:r w:rsidRPr="002B7D2C">
        <w:rPr>
          <w:rFonts w:ascii="Courier New" w:hAnsi="Courier New" w:cs="Courier New"/>
          <w:i/>
          <w:iCs/>
        </w:rPr>
        <w:t>extensionattributes</w:t>
      </w:r>
      <w:r w:rsidRPr="002B7D2C">
        <w:rPr>
          <w:rFonts w:ascii="Courier New" w:hAnsi="Courier New" w:cs="Courier New"/>
        </w:rPr>
        <w:t xml:space="preserve"> = </w:t>
      </w:r>
      <w:r w:rsidR="00CF2E0E">
        <w:rPr>
          <w:rFonts w:ascii="Courier New" w:hAnsi="Courier New" w:cs="Courier New"/>
        </w:rPr>
        <w:t>"3DOF" / "6DOF"</w:t>
      </w:r>
      <w:r w:rsidR="00266E8E">
        <w:rPr>
          <w:rFonts w:ascii="Courier New" w:hAnsi="Courier New" w:cs="Courier New"/>
        </w:rPr>
        <w:t xml:space="preserve"> </w:t>
      </w:r>
      <w:r w:rsidRPr="002B7D2C">
        <w:rPr>
          <w:rFonts w:ascii="Courier New" w:hAnsi="Courier New" w:cs="Courier New"/>
        </w:rPr>
        <w:t>[</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47D06691" w14:textId="4CB9EA12" w:rsidR="00285506" w:rsidRDefault="008974A8" w:rsidP="008974A8">
      <w:r>
        <w:t xml:space="preserve">The extension attribute </w:t>
      </w:r>
      <w:r w:rsidR="00115797">
        <w:t>"</w:t>
      </w:r>
      <w:r>
        <w:t>3DOF</w:t>
      </w:r>
      <w:r w:rsidR="00115797">
        <w:t>"</w:t>
      </w:r>
      <w:r>
        <w:t xml:space="preserve"> indicates that the sender uses the RTP </w:t>
      </w:r>
      <w:r w:rsidR="003275FF">
        <w:t xml:space="preserve">HE </w:t>
      </w:r>
      <w:r>
        <w:t>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"a=extmap"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77777777"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header extension to signal a 6DoF XR pose, i.e., an XR pose that includes both the position fields x, y, z and the orientation fields rx, ry, rz, rw.</w:t>
      </w:r>
    </w:p>
    <w:p w14:paraId="5D2D77ED" w14:textId="62BFA140" w:rsidR="008974A8" w:rsidRDefault="008974A8" w:rsidP="008974A8">
      <w:pPr>
        <w:rPr>
          <w:color w:val="FF0000"/>
        </w:rPr>
      </w:pPr>
      <w:r w:rsidRPr="00FF3075">
        <w:rPr>
          <w:color w:val="000000" w:themeColor="text1"/>
        </w:rPr>
        <w:t xml:space="preserve">An RTP client that supports the RTP header extension for XR pose and receives an SDP offer </w:t>
      </w:r>
      <w:r w:rsidR="001E6E2B">
        <w:rPr>
          <w:color w:val="000000" w:themeColor="text1"/>
        </w:rPr>
        <w:t>with "a=extmap"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78E71FF1"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header extension. Further details on reuse are provided later in the section. </w:t>
      </w:r>
    </w:p>
    <w:p w14:paraId="116CC9C0" w14:textId="6217CC32" w:rsidR="0052630D" w:rsidRDefault="0052630D" w:rsidP="0052630D">
      <w:r>
        <w:t xml:space="preserve">An RTP client that supports the RTP header extension for </w:t>
      </w:r>
      <w:r w:rsidR="002A693B">
        <w:t xml:space="preserve">XR </w:t>
      </w:r>
      <w:r>
        <w:t xml:space="preserve">pose and receives an SDP offer with </w:t>
      </w:r>
      <w:r w:rsidR="00EE349A">
        <w:t>"</w:t>
      </w:r>
      <w:r>
        <w:t>a=extmap</w:t>
      </w:r>
      <w:r w:rsidR="00EE349A">
        <w:t>"</w:t>
      </w:r>
      <w:r>
        <w:t xml:space="preserve"> attribute with the URN </w:t>
      </w:r>
      <w:r w:rsidR="00EE349A">
        <w:t>"</w:t>
      </w:r>
      <w:r>
        <w:t>urn:3gpp:xr-pose</w:t>
      </w:r>
      <w:r w:rsidR="00EE349A">
        <w:t>"</w:t>
      </w:r>
      <w:r>
        <w:t xml:space="preserve"> shall remove the attribute from the answer for any media that will not use the extension, and retain it for any media that will use it.</w:t>
      </w:r>
    </w:p>
    <w:p w14:paraId="75BDFE2F" w14:textId="5B2E74AB" w:rsidR="00DA1E4B" w:rsidRDefault="00DA1E4B" w:rsidP="00FF3075">
      <w:pPr>
        <w:pStyle w:val="Heading3"/>
      </w:pPr>
      <w:bookmarkStart w:id="55" w:name="_Toc157683589"/>
      <w:r>
        <w:t>4.3.3</w:t>
      </w:r>
      <w:r>
        <w:tab/>
      </w:r>
      <w:r w:rsidR="00011EAD">
        <w:t>Header Extension Format</w:t>
      </w:r>
      <w:bookmarkEnd w:id="55"/>
    </w:p>
    <w:p w14:paraId="15848F2A" w14:textId="0AB87C73" w:rsidR="0052630D" w:rsidRDefault="00151921" w:rsidP="0052630D">
      <w:r>
        <w:t xml:space="preserve">If the RTP </w:t>
      </w:r>
      <w:r w:rsidR="00C06B04">
        <w:t xml:space="preserve">HE </w:t>
      </w:r>
      <w:r>
        <w:t xml:space="preserve">for </w:t>
      </w:r>
      <w:r w:rsidR="00011EAD">
        <w:t xml:space="preserve">XR </w:t>
      </w:r>
      <w:r>
        <w:t>pose is used by a server, t</w:t>
      </w:r>
      <w:r w:rsidR="0052630D" w:rsidRPr="006B0CCD">
        <w:t xml:space="preserve">he server should use the RTP </w:t>
      </w:r>
      <w:r w:rsidR="00314EFD">
        <w:t xml:space="preserve">HE </w:t>
      </w:r>
      <w:r w:rsidR="0052630D" w:rsidRPr="006B0CCD">
        <w:t xml:space="preserve">for </w:t>
      </w:r>
      <w:r w:rsidR="00891D47">
        <w:t xml:space="preserve">XR </w:t>
      </w:r>
      <w:r w:rsidR="0052630D" w:rsidRPr="006B0CCD">
        <w:t xml:space="preserve">pose to associate the selected pose with the rendered frame. </w:t>
      </w:r>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360237DD" w:rsidR="0052630D" w:rsidRDefault="0052630D" w:rsidP="0052630D">
      <w:r>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7A46B16F"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Format of the header extension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lastRenderedPageBreak/>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56" w:name="_Hlk142991035"/>
      <w:r w:rsidRPr="00C657C7">
        <w:rPr>
          <w:rFonts w:ascii="Courier New" w:eastAsia="Yu Mincho" w:hAnsi="Courier New" w:cs="Courier New"/>
          <w:noProof/>
          <w:sz w:val="16"/>
          <w:lang w:val="en-US"/>
        </w:rPr>
        <w:t>|</w:t>
      </w:r>
      <w:bookmarkEnd w:id="56"/>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77777777" w:rsidR="00CA074F" w:rsidRDefault="00CA074F" w:rsidP="00CA074F">
      <w:pPr>
        <w:rPr>
          <w:bCs/>
        </w:rPr>
      </w:pPr>
      <w:r>
        <w:t xml:space="preserve">If the RTP header extension is used for signaling a 3DoF XR pose, the fields x, y, z shall be omitted. </w:t>
      </w:r>
      <w:r w:rsidRPr="00FF3075">
        <w:t>Format of the header extension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77777777" w:rsidR="00FD5F2A" w:rsidRPr="00FA2F01" w:rsidRDefault="00FD5F2A" w:rsidP="00FD5F2A">
      <w:pPr>
        <w:rPr>
          <w:bCs/>
        </w:rPr>
      </w:pPr>
      <w:r>
        <w:rPr>
          <w:bCs/>
        </w:rPr>
        <w:t xml:space="preserve">The fields rx, ry, rz, rw, x, y, z are defined in single-precision floating-point format (binary32 as per </w:t>
      </w:r>
      <w:r w:rsidRPr="007F03DE">
        <w:rPr>
          <w:bCs/>
        </w:rPr>
        <w:t>ISO/IEC 60559:2020</w:t>
      </w:r>
      <w:r>
        <w:rPr>
          <w:bCs/>
        </w:rPr>
        <w:t>).</w:t>
      </w:r>
    </w:p>
    <w:p w14:paraId="114A6C14" w14:textId="665AAEDC" w:rsidR="0052630D" w:rsidRDefault="0052630D" w:rsidP="0052630D">
      <w:r>
        <w:rPr>
          <w:b/>
          <w:bCs/>
        </w:rPr>
        <w:t>rx</w:t>
      </w:r>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r>
        <w:rPr>
          <w:b/>
          <w:bCs/>
        </w:rPr>
        <w:t>ry</w:t>
      </w:r>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r>
        <w:rPr>
          <w:b/>
          <w:bCs/>
        </w:rPr>
        <w:t>rz</w:t>
      </w:r>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r>
        <w:rPr>
          <w:b/>
          <w:bCs/>
        </w:rPr>
        <w:t>rw</w:t>
      </w:r>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swapchain images (e.g. as part of the xrEndFrame call in OpenXR).</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067B075F" w:rsidR="0052630D" w:rsidRPr="003013BE" w:rsidRDefault="0052630D" w:rsidP="0052630D">
      <w:r w:rsidRPr="003013BE">
        <w:rPr>
          <w:b/>
          <w:bCs/>
        </w:rPr>
        <w:t>action_id (32 bits)</w:t>
      </w:r>
      <w:r>
        <w:t xml:space="preserve">: A list of actions </w:t>
      </w:r>
      <w:r w:rsidR="005B5E60" w:rsidRPr="002B7D2C">
        <w:t>corresponding to the pose x, y, z, rx, ry, rz, rw coordinates</w:t>
      </w:r>
      <w:r>
        <w:t xml:space="preserve">. </w:t>
      </w:r>
      <w:r w:rsidR="00CA1DC9" w:rsidRPr="002B7D2C">
        <w:rPr>
          <w:color w:val="000000" w:themeColor="text1"/>
        </w:rPr>
        <w:t xml:space="preserve">An action_id </w:t>
      </w:r>
      <w:r w:rsidR="00CA1DC9" w:rsidRPr="00FA2F01">
        <w:rPr>
          <w:color w:val="000000" w:themeColor="text1"/>
        </w:rPr>
        <w:t xml:space="preserve">uniqely identifies an action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lastRenderedPageBreak/>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29D34B42" w14:textId="38D6688E" w:rsidR="009C4740" w:rsidRDefault="009C4740" w:rsidP="009C4740">
      <w:r>
        <w:t xml:space="preserve">If the RTP </w:t>
      </w:r>
      <w:r w:rsidR="00A208FF">
        <w:t xml:space="preserve">HE </w:t>
      </w:r>
      <w:r>
        <w:t xml:space="preserve">for </w:t>
      </w:r>
      <w:r w:rsidR="00AE2297">
        <w:t xml:space="preserve">XR </w:t>
      </w:r>
      <w:r>
        <w:t>pose is sent by a server, it should contain an action_id field as defined above, with the list of action identifiers identifying the processed actions for the rendering of the frame.</w:t>
      </w:r>
    </w:p>
    <w:p w14:paraId="29FAE691" w14:textId="1475ED66" w:rsidR="009C4740" w:rsidRDefault="009C4740" w:rsidP="009C4740">
      <w:r>
        <w:t xml:space="preserve">If the RTP </w:t>
      </w:r>
      <w:r w:rsidR="00A208FF">
        <w:t xml:space="preserve">HE </w:t>
      </w:r>
      <w:r>
        <w:t xml:space="preserve">for </w:t>
      </w:r>
      <w:r w:rsidR="00363372">
        <w:t xml:space="preserve">XR </w:t>
      </w:r>
      <w:r>
        <w:t>pose is sent by a UE, it should contain an action_id field as defined above, with the list of action identifiers identifying the action for which the pose coordinates apply.</w:t>
      </w:r>
    </w:p>
    <w:p w14:paraId="196C0183" w14:textId="1E063924" w:rsidR="009C4740" w:rsidRDefault="009C4740" w:rsidP="00FA2F01">
      <w:pPr>
        <w:pStyle w:val="NO"/>
      </w:pPr>
      <w:r>
        <w:t>NOTE 2:</w:t>
      </w:r>
      <w:r w:rsidR="00A968CF">
        <w:tab/>
      </w:r>
      <w:r>
        <w:t>A peer to a UE XR client should be aware of the UE actions configuration in an action space. Signalling aspects for the UE actions configuration are defined in other specifications such as TS 26.119 and TS 26.565.</w:t>
      </w:r>
    </w:p>
    <w:p w14:paraId="5F82BC97" w14:textId="46354ADE" w:rsidR="009C4740" w:rsidRPr="003013BE" w:rsidRDefault="009C4740" w:rsidP="00FA2F01">
      <w:pPr>
        <w:pStyle w:val="NO"/>
      </w:pPr>
      <w:r>
        <w:t>NOTE</w:t>
      </w:r>
      <w:r w:rsidR="00A968CF">
        <w:t xml:space="preserve"> 3</w:t>
      </w:r>
      <w:r>
        <w:t>:</w:t>
      </w:r>
      <w:r w:rsidR="00A968CF">
        <w:tab/>
      </w:r>
      <w:r>
        <w:t xml:space="preserve">An XR server should be aware of the XR space used by the XR client for the </w:t>
      </w:r>
      <w:r w:rsidR="008C0A22">
        <w:t xml:space="preserve">XR </w:t>
      </w:r>
      <w:r>
        <w:t>pose fields defined above. Signalling aspects for this XR space are defined in other specifications such as TS 26.119 and TS 26.565.</w:t>
      </w:r>
    </w:p>
    <w:p w14:paraId="0CFD8A59" w14:textId="11A538AA" w:rsidR="0052630D" w:rsidRPr="00C61E7E" w:rsidRDefault="0052630D" w:rsidP="0052630D">
      <w:pPr>
        <w:spacing w:before="120" w:after="120"/>
        <w:rPr>
          <w:color w:val="000000" w:themeColor="text1"/>
          <w:lang w:val="en-US"/>
        </w:rPr>
      </w:pPr>
      <w:r w:rsidRPr="00C61E7E">
        <w:rPr>
          <w:color w:val="000000" w:themeColor="text1"/>
          <w:lang w:val="en-US"/>
        </w:rPr>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sidR="00953FAB">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sidR="00953FAB">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a=extmap</w:t>
      </w:r>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57" w:name="_Toc157683590"/>
      <w:r>
        <w:t>4.</w:t>
      </w:r>
      <w:r w:rsidR="002E1761">
        <w:t>4</w:t>
      </w:r>
      <w:r>
        <w:tab/>
        <w:t>RTP Header Extension for in-band end-to-end delay measurement</w:t>
      </w:r>
      <w:bookmarkEnd w:id="57"/>
    </w:p>
    <w:p w14:paraId="68DB8FE3" w14:textId="6F69DA53" w:rsidR="00774114" w:rsidRDefault="00774114" w:rsidP="00FF3075">
      <w:pPr>
        <w:pStyle w:val="Heading3"/>
      </w:pPr>
      <w:bookmarkStart w:id="58" w:name="_Toc157683591"/>
      <w:r>
        <w:t>4.</w:t>
      </w:r>
      <w:r w:rsidR="002E1761">
        <w:t>4</w:t>
      </w:r>
      <w:r>
        <w:t>.1</w:t>
      </w:r>
      <w:r>
        <w:tab/>
        <w:t>General</w:t>
      </w:r>
      <w:bookmarkEnd w:id="58"/>
    </w:p>
    <w:p w14:paraId="4A2BD81F" w14:textId="77777777" w:rsidR="00774114" w:rsidRPr="00691591" w:rsidRDefault="00774114" w:rsidP="00774114">
      <w:r w:rsidRPr="00691591">
        <w:t xml:space="preserve">An RTP Header Extension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4AE99D42" w:rsidR="00774114" w:rsidRPr="00691591" w:rsidRDefault="00774114" w:rsidP="00774114">
      <w:r w:rsidRPr="00691591">
        <w:t>Figure 4.</w:t>
      </w:r>
      <w:r w:rsidR="00833352">
        <w:t>4</w:t>
      </w:r>
      <w:r w:rsidRPr="00691591">
        <w:t>.1-1 shows how the RTP Header Extension</w:t>
      </w:r>
      <w:r>
        <w:t>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774114" w:rsidP="00774114">
      <w:pPr>
        <w:jc w:val="center"/>
      </w:pPr>
      <w:r>
        <w:object w:dxaOrig="6300" w:dyaOrig="2892" w14:anchorId="080F200A">
          <v:shape id="_x0000_i1027" type="#_x0000_t75" style="width:315.05pt;height:144.7pt" o:ole="">
            <v:imagedata r:id="rId13" o:title=""/>
          </v:shape>
          <o:OLEObject Type="Embed" ProgID="Visio.Drawing.15" ShapeID="_x0000_i1027" DrawAspect="Content" ObjectID="_1768298558" r:id="rId14"/>
        </w:object>
      </w:r>
    </w:p>
    <w:p w14:paraId="48B1E2CF" w14:textId="76969BA0"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r w:rsidR="002E47CE">
        <w:rPr>
          <w:lang w:val="en-US"/>
        </w:rPr>
        <w:t>H</w:t>
      </w:r>
      <w:r w:rsidRPr="00691591">
        <w:rPr>
          <w:lang w:val="en-US"/>
        </w:rPr>
        <w:t xml:space="preserve">eader </w:t>
      </w:r>
      <w:r w:rsidR="002E47CE">
        <w:rPr>
          <w:lang w:val="en-US"/>
        </w:rPr>
        <w:t>E</w:t>
      </w:r>
      <w:r w:rsidRPr="00691591">
        <w:rPr>
          <w:lang w:val="en-US"/>
        </w:rPr>
        <w:t>xtensions for in-band end-to-end delay measurement.</w:t>
      </w:r>
    </w:p>
    <w:p w14:paraId="6B56FD15" w14:textId="2E58B2CB" w:rsidR="00774114" w:rsidRPr="00691591" w:rsidRDefault="00774114" w:rsidP="00774114">
      <w:r w:rsidRPr="00691591">
        <w:t>The RTP Header Extensions defined below follow RFC 8285</w:t>
      </w:r>
      <w:r w:rsidR="009C7A4C">
        <w:t xml:space="preserve"> [</w:t>
      </w:r>
      <w:r w:rsidR="00E11D87">
        <w:t>11</w:t>
      </w:r>
      <w:r w:rsidR="009C7A4C">
        <w:t>]</w:t>
      </w:r>
      <w:r w:rsidRPr="00691591">
        <w:t>.</w:t>
      </w:r>
    </w:p>
    <w:p w14:paraId="0337FF53" w14:textId="0ADD52D9" w:rsidR="00774114" w:rsidRPr="00691591" w:rsidRDefault="00774114" w:rsidP="00FF3075">
      <w:pPr>
        <w:pStyle w:val="Heading3"/>
      </w:pPr>
      <w:r w:rsidRPr="00691591">
        <w:t xml:space="preserve"> </w:t>
      </w:r>
      <w:bookmarkStart w:id="59" w:name="_Toc157683592"/>
      <w:r w:rsidRPr="00691591">
        <w:t>4.</w:t>
      </w:r>
      <w:r w:rsidR="007B211D">
        <w:t>4</w:t>
      </w:r>
      <w:r w:rsidRPr="00691591">
        <w:t>.2</w:t>
      </w:r>
      <w:r w:rsidRPr="00691591">
        <w:tab/>
        <w:t>One-byte RTP Header Extension Format</w:t>
      </w:r>
      <w:bookmarkEnd w:id="59"/>
    </w:p>
    <w:p w14:paraId="164ACDD3" w14:textId="112767A1" w:rsidR="00774114" w:rsidRPr="00691591" w:rsidRDefault="00774114" w:rsidP="00774114">
      <w:r w:rsidRPr="00691591">
        <w:t xml:space="preserve">The RTP </w:t>
      </w:r>
      <w:r w:rsidR="00D43394">
        <w:t xml:space="preserve">HE </w:t>
      </w:r>
      <w:r w:rsidRPr="00691591">
        <w:t xml:space="preserve">element for the RTP packet that carries ony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60" w:name="_Toc157683593"/>
      <w:r w:rsidRPr="00691591">
        <w:t>4.</w:t>
      </w:r>
      <w:r w:rsidR="00E9374B">
        <w:t>4</w:t>
      </w:r>
      <w:r w:rsidRPr="00691591">
        <w:t>.3</w:t>
      </w:r>
      <w:r w:rsidRPr="00691591">
        <w:tab/>
        <w:t>Two-byte RTP Header Extension Format</w:t>
      </w:r>
      <w:bookmarkEnd w:id="60"/>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|appbits|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34153EAA" w:rsidR="00774114" w:rsidRPr="00691591" w:rsidRDefault="00774114" w:rsidP="00FA2F01">
      <w:r w:rsidRPr="00691591">
        <w:lastRenderedPageBreak/>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|appbits|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61" w:name="_Toc157683594"/>
      <w:r w:rsidRPr="00691591">
        <w:t>4.</w:t>
      </w:r>
      <w:r w:rsidR="00B13E2D">
        <w:t>4</w:t>
      </w:r>
      <w:r w:rsidRPr="00691591">
        <w:t>.4</w:t>
      </w:r>
      <w:r w:rsidRPr="00691591">
        <w:tab/>
        <w:t>Syntax</w:t>
      </w:r>
      <w:bookmarkEnd w:id="61"/>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62" w:name="_Toc157683595"/>
      <w:r w:rsidRPr="00691591">
        <w:t>4.</w:t>
      </w:r>
      <w:r w:rsidR="00B13E2D">
        <w:t>4</w:t>
      </w:r>
      <w:r w:rsidRPr="00691591">
        <w:t>.5</w:t>
      </w:r>
      <w:r w:rsidRPr="00691591">
        <w:tab/>
        <w:t>Semantics</w:t>
      </w:r>
      <w:bookmarkEnd w:id="62"/>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63" w:name="_Toc157683596"/>
      <w:r w:rsidRPr="00691591">
        <w:t>4.</w:t>
      </w:r>
      <w:r w:rsidR="00FF2C30">
        <w:t>4</w:t>
      </w:r>
      <w:r w:rsidRPr="00691591">
        <w:t>.6</w:t>
      </w:r>
      <w:r w:rsidRPr="00691591">
        <w:tab/>
        <w:t>SDP signaling</w:t>
      </w:r>
      <w:bookmarkEnd w:id="63"/>
    </w:p>
    <w:p w14:paraId="618A1BFD" w14:textId="3E43BB06"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"extmap"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r w:rsidR="002A1D0B">
        <w:rPr>
          <w:lang w:val="en-US"/>
        </w:rPr>
        <w:t xml:space="preserve"> </w:t>
      </w:r>
      <w:r w:rsidRPr="00691591">
        <w:rPr>
          <w:noProof/>
        </w:rPr>
        <w:t xml:space="preserve">The </w:t>
      </w:r>
      <w:r w:rsidR="00A82BB2">
        <w:rPr>
          <w:noProof/>
        </w:rPr>
        <w:t>"</w:t>
      </w:r>
      <w:r w:rsidRPr="00691591">
        <w:rPr>
          <w:noProof/>
        </w:rPr>
        <w:t>reference</w:t>
      </w:r>
      <w:r w:rsidR="00A82BB2">
        <w:rPr>
          <w:noProof/>
        </w:rPr>
        <w:t>"</w:t>
      </w:r>
      <w:r w:rsidRPr="00691591">
        <w:rPr>
          <w:noProof/>
        </w:rPr>
        <w:t xml:space="preserve"> entry in the IANA registry </w:t>
      </w:r>
      <w:r>
        <w:rPr>
          <w:noProof/>
        </w:rPr>
        <w:t>shall</w:t>
      </w:r>
      <w:r w:rsidRPr="00691591">
        <w:rPr>
          <w:noProof/>
        </w:rPr>
        <w:t xml:space="preserve"> be </w:t>
      </w:r>
      <w:r w:rsidR="00A82BB2">
        <w:rPr>
          <w:noProof/>
        </w:rPr>
        <w:t>"</w:t>
      </w:r>
      <w:r w:rsidRPr="00691591">
        <w:rPr>
          <w:noProof/>
        </w:rPr>
        <w:t>3GPP TS 26.522 [v18.x.x</w:t>
      </w:r>
      <w:r>
        <w:rPr>
          <w:noProof/>
        </w:rPr>
        <w:t>]</w:t>
      </w:r>
      <w:r w:rsidR="00A82BB2">
        <w:rPr>
          <w:noProof/>
        </w:rPr>
        <w:t>"</w:t>
      </w:r>
      <w:r>
        <w:rPr>
          <w:noProof/>
        </w:rPr>
        <w:t>.</w:t>
      </w:r>
    </w:p>
    <w:p w14:paraId="0A60A0FD" w14:textId="476A9ADD" w:rsidR="00774114" w:rsidRDefault="00774114" w:rsidP="00774114">
      <w:r>
        <w:t xml:space="preserve">For the RTP </w:t>
      </w:r>
      <w:r w:rsidR="00203934">
        <w:t xml:space="preserve">HE </w:t>
      </w:r>
      <w:r>
        <w:t>carrying only T1, t</w:t>
      </w:r>
      <w:r w:rsidRPr="00691591">
        <w:t xml:space="preserve">he ABNF syntax for the </w:t>
      </w:r>
      <w:r w:rsidR="00A82BB2">
        <w:t>"</w:t>
      </w:r>
      <w:r w:rsidRPr="00691591">
        <w:t>extmap</w:t>
      </w:r>
      <w:r w:rsidR="00A82BB2">
        <w:t>"</w:t>
      </w:r>
      <w:r w:rsidRPr="00691591">
        <w:t xml:space="preserve"> attribute is as follows:</w:t>
      </w:r>
    </w:p>
    <w:p w14:paraId="380CC8DA" w14:textId="69BEF542" w:rsidR="00774114" w:rsidRDefault="00774114" w:rsidP="00774114">
      <w:pPr>
        <w:ind w:left="284"/>
      </w:pPr>
      <w:r w:rsidRPr="00FA2F01">
        <w:rPr>
          <w:i/>
          <w:iCs/>
        </w:rPr>
        <w:t>extensionname</w:t>
      </w:r>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r w:rsidRPr="00FA2F01">
        <w:rPr>
          <w:i/>
          <w:iCs/>
        </w:rPr>
        <w:t>extensionattributes</w:t>
      </w:r>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r w:rsidRPr="00FA2F01">
        <w:rPr>
          <w:i/>
          <w:iCs/>
        </w:rPr>
        <w:t>extensionattributes</w:t>
      </w:r>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r w:rsidRPr="00FA2F01">
        <w:rPr>
          <w:i/>
          <w:iCs/>
        </w:rPr>
        <w:t>extensionattributes</w:t>
      </w:r>
      <w:r>
        <w:t xml:space="preserve"> is </w:t>
      </w:r>
      <w:r w:rsidR="00827C44">
        <w:t>"</w:t>
      </w:r>
      <w:r>
        <w:t>short</w:t>
      </w:r>
      <w:r w:rsidR="00827C44">
        <w:t>"</w:t>
      </w:r>
      <w:r>
        <w:t xml:space="preserve">, the RTP </w:t>
      </w:r>
      <w:r w:rsidR="006E1054">
        <w:t xml:space="preserve">HE </w:t>
      </w:r>
      <w:r>
        <w:t xml:space="preserve">follows the one-byte format. If </w:t>
      </w:r>
      <w:r w:rsidRPr="00FA2F01">
        <w:rPr>
          <w:i/>
          <w:iCs/>
        </w:rPr>
        <w:t>extensionattributes</w:t>
      </w:r>
      <w:r>
        <w:t xml:space="preserve"> is </w:t>
      </w:r>
      <w:r w:rsidR="00827C44">
        <w:t>"</w:t>
      </w:r>
      <w:r>
        <w:t>long</w:t>
      </w:r>
      <w:r w:rsidR="00827C44">
        <w:t>"</w:t>
      </w:r>
      <w:r>
        <w:t xml:space="preserve">, the RTP </w:t>
      </w:r>
      <w:r w:rsidR="006E1054">
        <w:t xml:space="preserve">HE </w:t>
      </w:r>
      <w:r>
        <w:t xml:space="preserve">follows the two-byte format. </w:t>
      </w:r>
    </w:p>
    <w:p w14:paraId="56C7CE8B" w14:textId="4AA994AF"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RTP header extension, and is currently implemented in WebRTC. This extension URI, instead of URN-based ones, allows for support from WebRTC without any change to the WebRTC implementation.</w:t>
      </w:r>
    </w:p>
    <w:p w14:paraId="4A4B9CC3" w14:textId="1918E688"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header extension in WebRTC without changes to the SDP syntax </w:t>
      </w:r>
      <w:r>
        <w:rPr>
          <w:noProof/>
        </w:rPr>
        <w:t xml:space="preserve">implemented </w:t>
      </w:r>
      <w:r w:rsidRPr="00691591">
        <w:rPr>
          <w:noProof/>
        </w:rPr>
        <w:t>in WebRTC.</w:t>
      </w:r>
    </w:p>
    <w:p w14:paraId="6F2A1588" w14:textId="494F5474" w:rsidR="004737CD" w:rsidRPr="00691591" w:rsidRDefault="004737CD" w:rsidP="00FA2F01">
      <w:pPr>
        <w:pStyle w:val="NO"/>
        <w:rPr>
          <w:noProof/>
        </w:rPr>
      </w:pPr>
      <w:r>
        <w:rPr>
          <w:noProof/>
        </w:rPr>
        <w:lastRenderedPageBreak/>
        <w:t>NOTE 3:</w:t>
      </w:r>
      <w:r>
        <w:rPr>
          <w:noProof/>
        </w:rPr>
        <w:tab/>
      </w:r>
      <w:r w:rsidR="007C1C92" w:rsidRPr="007C1C92">
        <w:rPr>
          <w:noProof/>
        </w:rPr>
        <w:t>Regardless if this extension attribute is present or not, the use of long or short format is determined as described by section 4.1.2 of RFC 8285, i.e., based on what format other RTP header extensions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3EF5E698" w:rsidR="00774114" w:rsidRDefault="00774114" w:rsidP="00774114">
      <w:r>
        <w:t xml:space="preserve">For the RTP </w:t>
      </w:r>
      <w:r w:rsidR="006E1054">
        <w:t xml:space="preserve">HE </w:t>
      </w:r>
      <w:r>
        <w:t>carrying T1, T2 and T3, t</w:t>
      </w:r>
      <w:r w:rsidRPr="00691591">
        <w:t xml:space="preserve">he ABNF syntax for the </w:t>
      </w:r>
      <w:r w:rsidR="00F2758B">
        <w:t>"</w:t>
      </w:r>
      <w:r w:rsidRPr="00691591">
        <w:t>extmap</w:t>
      </w:r>
      <w:r w:rsidR="00F2758B">
        <w:t>"</w:t>
      </w:r>
      <w:r w:rsidRPr="00691591">
        <w:t xml:space="preserve"> attribute is as follows:</w:t>
      </w:r>
    </w:p>
    <w:p w14:paraId="4DD386FF" w14:textId="5459C1D0" w:rsidR="00774114" w:rsidRDefault="00774114" w:rsidP="00774114">
      <w:pPr>
        <w:ind w:left="284"/>
      </w:pPr>
      <w:r w:rsidRPr="00FA2F01">
        <w:rPr>
          <w:i/>
          <w:iCs/>
        </w:rPr>
        <w:t>extensionname</w:t>
      </w:r>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r w:rsidRPr="00FA2F01">
        <w:rPr>
          <w:i/>
          <w:iCs/>
        </w:rPr>
        <w:t>extensionattributes</w:t>
      </w:r>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dependent-extmap-ID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dependent-extmap-ID = "</w:t>
      </w:r>
      <w:bookmarkStart w:id="64" w:name="_Hlk150963419"/>
      <w:r>
        <w:t>dependent-extmap-ID=</w:t>
      </w:r>
      <w:bookmarkEnd w:id="64"/>
      <w:r>
        <w:t>"</w:t>
      </w:r>
      <w:r w:rsidRPr="00AA1B74">
        <w:t xml:space="preserve">1*5DIGIT </w:t>
      </w:r>
      <w:r>
        <w:t xml:space="preserve"> </w:t>
      </w:r>
    </w:p>
    <w:p w14:paraId="28E50336" w14:textId="77777777" w:rsidR="00774114" w:rsidRPr="0093288B" w:rsidRDefault="00774114" w:rsidP="00774114">
      <w:pPr>
        <w:ind w:left="284"/>
      </w:pPr>
      <w:r>
        <w:t>m-line-label = "dependent-rtp-he-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531EB150" w14:textId="6146CC45" w:rsidR="00774114" w:rsidRDefault="00774114" w:rsidP="00846B5F">
      <w:r w:rsidRPr="00FA2F01">
        <w:t>The extension attributes have the following semantics:</w:t>
      </w:r>
    </w:p>
    <w:p w14:paraId="5B853535" w14:textId="36EB5C98" w:rsidR="00774114" w:rsidRPr="00FA2F01" w:rsidRDefault="00753D37" w:rsidP="00FA2F01">
      <w:pPr>
        <w:pStyle w:val="B1"/>
      </w:pPr>
      <w:r w:rsidRPr="00FA2F01">
        <w:t>-</w:t>
      </w:r>
      <w:r w:rsidR="00B93186">
        <w:tab/>
      </w:r>
      <w:r w:rsidR="00774114" w:rsidRPr="00FA2F01">
        <w:t xml:space="preserve">dependent-extmap-ID: identifies an RTP </w:t>
      </w:r>
      <w:r w:rsidR="0011556C">
        <w:t xml:space="preserve">HE </w:t>
      </w:r>
      <w:r w:rsidR="00774114" w:rsidRPr="00FA2F01">
        <w:t xml:space="preserve">on which this RTP </w:t>
      </w:r>
      <w:r w:rsidR="0011556C">
        <w:t xml:space="preserve">HE </w:t>
      </w:r>
      <w:r w:rsidR="00774114" w:rsidRPr="00FA2F01">
        <w:t xml:space="preserve">depends in the sense that the timestamps T1 and T2 included in this RTP </w:t>
      </w:r>
      <w:r w:rsidR="0011556C">
        <w:t xml:space="preserve">HE </w:t>
      </w:r>
      <w:r w:rsidR="00774114" w:rsidRPr="00FA2F01">
        <w:t xml:space="preserve">are the time the other RTP </w:t>
      </w:r>
      <w:r w:rsidR="0011556C">
        <w:t xml:space="preserve">HE </w:t>
      </w:r>
      <w:r w:rsidR="00774114" w:rsidRPr="00FA2F01">
        <w:t xml:space="preserve">is transmitted and the time the other RTP </w:t>
      </w:r>
      <w:r w:rsidR="004E2224">
        <w:t xml:space="preserve">HE </w:t>
      </w:r>
      <w:r w:rsidR="00774114" w:rsidRPr="00FA2F01">
        <w:t>is received, respectively.</w:t>
      </w:r>
    </w:p>
    <w:p w14:paraId="1CB6600C" w14:textId="44A9A0A0" w:rsidR="00130E27" w:rsidRPr="00FA2F01" w:rsidRDefault="00913F89" w:rsidP="00FA2F01">
      <w:pPr>
        <w:pStyle w:val="B1"/>
      </w:pPr>
      <w:r w:rsidRPr="00FA2F01">
        <w:t>-</w:t>
      </w:r>
      <w:r w:rsidR="00B93186">
        <w:tab/>
      </w:r>
      <w:r w:rsidR="00774114" w:rsidRPr="00FA2F01">
        <w:t xml:space="preserve">processing-ID: identifies a processing module on the Responder which takes data carried in RTP packets with the RTP </w:t>
      </w:r>
      <w:r w:rsidR="004E2224">
        <w:t xml:space="preserve">HE </w:t>
      </w:r>
      <w:r w:rsidR="00774114" w:rsidRPr="00FA2F01">
        <w:t xml:space="preserve">identified by dependent-extmap-ID, processes them and produces data that are then carried in RTP packets with this RTP </w:t>
      </w:r>
      <w:r w:rsidR="004E2224">
        <w:t>HE</w:t>
      </w:r>
      <w:r w:rsidR="00774114" w:rsidRPr="00FA2F01">
        <w:t>.</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316466BE"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packet header extension in that media stream to this RTP header extension. </w:t>
      </w:r>
    </w:p>
    <w:p w14:paraId="7CFAE586" w14:textId="26998AF6" w:rsidR="00774114" w:rsidRPr="00FA2F01" w:rsidRDefault="00774114" w:rsidP="00FA2F01">
      <w:pPr>
        <w:pStyle w:val="NO"/>
      </w:pPr>
      <w:r w:rsidRPr="00FA2F01">
        <w:t>NOTE 4:</w:t>
      </w:r>
      <w:r w:rsidR="00E0750A" w:rsidRPr="00FA2F01">
        <w:tab/>
      </w:r>
      <w:r w:rsidRPr="00FA2F01">
        <w:t>There may be multiple media streams that carry RTP packets whose RTP header extensions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774114">
      <w:pPr>
        <w:pStyle w:val="B1"/>
        <w:ind w:left="0" w:firstLine="0"/>
        <w:rPr>
          <w:noProof/>
        </w:rPr>
      </w:pPr>
      <w:r>
        <w:rPr>
          <w:noProof/>
        </w:rPr>
        <w:t xml:space="preserve">In the example, </w:t>
      </w:r>
    </w:p>
    <w:p w14:paraId="1F71715F" w14:textId="77777777" w:rsidR="00774114" w:rsidRPr="00B64AF4" w:rsidRDefault="00774114" w:rsidP="00774114">
      <w:pPr>
        <w:pStyle w:val="B1"/>
        <w:numPr>
          <w:ilvl w:val="0"/>
          <w:numId w:val="24"/>
        </w:numPr>
        <w:spacing w:after="0"/>
        <w:rPr>
          <w:noProof/>
        </w:rPr>
      </w:pPr>
      <w:r>
        <w:rPr>
          <w:noProof/>
        </w:rPr>
        <w:t>5 is the RTP header extension ID</w:t>
      </w:r>
    </w:p>
    <w:p w14:paraId="5E171BEE" w14:textId="77777777" w:rsidR="00774114" w:rsidRDefault="00774114" w:rsidP="00774114">
      <w:pPr>
        <w:pStyle w:val="B1"/>
        <w:numPr>
          <w:ilvl w:val="0"/>
          <w:numId w:val="24"/>
        </w:numPr>
        <w:spacing w:after="0"/>
        <w:rPr>
          <w:noProof/>
        </w:rPr>
      </w:pPr>
      <w:r>
        <w:rPr>
          <w:noProof/>
        </w:rPr>
        <w:t xml:space="preserve">4 is the value of the attribute </w:t>
      </w:r>
      <w:r w:rsidRPr="00691591">
        <w:rPr>
          <w:noProof/>
        </w:rPr>
        <w:t>dependent-extmap-ID</w:t>
      </w:r>
      <w:r>
        <w:rPr>
          <w:noProof/>
        </w:rPr>
        <w:t>, which is the RTP header extension ID of the RTP header extension in Example 1. This establishes a</w:t>
      </w:r>
      <w:r w:rsidRPr="00691591">
        <w:rPr>
          <w:noProof/>
        </w:rPr>
        <w:t xml:space="preserve"> binding between the two RTP header extensions</w:t>
      </w:r>
      <w:r>
        <w:rPr>
          <w:noProof/>
        </w:rPr>
        <w:t>.</w:t>
      </w:r>
    </w:p>
    <w:p w14:paraId="3797722C" w14:textId="77777777" w:rsidR="00774114" w:rsidRDefault="00774114" w:rsidP="00774114">
      <w:pPr>
        <w:pStyle w:val="B1"/>
        <w:numPr>
          <w:ilvl w:val="0"/>
          <w:numId w:val="24"/>
        </w:numPr>
        <w:spacing w:after="0"/>
        <w:rPr>
          <w:noProof/>
        </w:rPr>
      </w:pPr>
      <w:r>
        <w:rPr>
          <w:noProof/>
        </w:rPr>
        <w:t xml:space="preserve">7 is the </w:t>
      </w:r>
      <w:r w:rsidRPr="00691591">
        <w:rPr>
          <w:noProof/>
        </w:rPr>
        <w:t>processing-ID</w:t>
      </w:r>
      <w:r>
        <w:rPr>
          <w:noProof/>
        </w:rPr>
        <w:t>.</w:t>
      </w:r>
    </w:p>
    <w:p w14:paraId="4803CD5D" w14:textId="49B23742" w:rsidR="00774114" w:rsidRDefault="00774114" w:rsidP="00774114">
      <w:pPr>
        <w:pStyle w:val="B1"/>
        <w:numPr>
          <w:ilvl w:val="0"/>
          <w:numId w:val="24"/>
        </w:numPr>
        <w:spacing w:after="0"/>
        <w:rPr>
          <w:noProof/>
        </w:rPr>
      </w:pPr>
      <w:r>
        <w:rPr>
          <w:noProof/>
        </w:rPr>
        <w:t xml:space="preserve">2 is the </w:t>
      </w:r>
      <w:r w:rsidRPr="00691591">
        <w:rPr>
          <w:noProof/>
        </w:rPr>
        <w:t xml:space="preserve">SDP </w:t>
      </w:r>
      <w:r w:rsidR="00930537">
        <w:rPr>
          <w:noProof/>
        </w:rPr>
        <w:t>"</w:t>
      </w:r>
      <w:r w:rsidRPr="00691591">
        <w:rPr>
          <w:noProof/>
        </w:rPr>
        <w:t>label</w:t>
      </w:r>
      <w:r w:rsidR="00930537">
        <w:rPr>
          <w:noProof/>
        </w:rPr>
        <w:t>"</w:t>
      </w:r>
      <w:r w:rsidRPr="00691591">
        <w:rPr>
          <w:noProof/>
        </w:rPr>
        <w:t xml:space="preserve"> attribute</w:t>
      </w:r>
      <w:r>
        <w:rPr>
          <w:noProof/>
        </w:rPr>
        <w:t xml:space="preserve"> that identifies the media stream corresponding to </w:t>
      </w:r>
      <w:r w:rsidR="00930537">
        <w:rPr>
          <w:noProof/>
        </w:rPr>
        <w:t>"</w:t>
      </w:r>
      <w:r w:rsidRPr="00E10A70">
        <w:rPr>
          <w:noProof/>
        </w:rPr>
        <w:t>a=label:2</w:t>
      </w:r>
      <w:r w:rsidR="00930537">
        <w:rPr>
          <w:noProof/>
        </w:rPr>
        <w:t>"</w:t>
      </w:r>
      <w:r>
        <w:rPr>
          <w:noProof/>
        </w:rPr>
        <w:t xml:space="preserve"> in the SDP signaling, and the RTP packets from the media stream are used for the binding.</w:t>
      </w:r>
    </w:p>
    <w:p w14:paraId="20CA4CE1" w14:textId="0BBB8D2A" w:rsidR="002D4F97" w:rsidRPr="004D3578" w:rsidRDefault="002D4F97" w:rsidP="002D4F97">
      <w:pPr>
        <w:pStyle w:val="Heading1"/>
      </w:pPr>
      <w:bookmarkStart w:id="65" w:name="_Toc157683597"/>
      <w:r>
        <w:lastRenderedPageBreak/>
        <w:t>5</w:t>
      </w:r>
      <w:r w:rsidRPr="004D3578">
        <w:tab/>
      </w:r>
      <w:r>
        <w:t>RT</w:t>
      </w:r>
      <w:r w:rsidR="00F107E3">
        <w:t>C</w:t>
      </w:r>
      <w:r>
        <w:t xml:space="preserve">P </w:t>
      </w:r>
      <w:r w:rsidR="00F107E3">
        <w:t>Feedback Reporting Procedures</w:t>
      </w:r>
      <w:bookmarkEnd w:id="65"/>
    </w:p>
    <w:p w14:paraId="0BF424AA" w14:textId="1929B332" w:rsidR="002D4F97" w:rsidRPr="004D3578" w:rsidRDefault="00F107E3" w:rsidP="002D4F97">
      <w:pPr>
        <w:pStyle w:val="Heading2"/>
      </w:pPr>
      <w:bookmarkStart w:id="66" w:name="_Toc157683598"/>
      <w:r>
        <w:t>5</w:t>
      </w:r>
      <w:r w:rsidR="002D4F97" w:rsidRPr="004D3578">
        <w:t>.1</w:t>
      </w:r>
      <w:r w:rsidR="002D4F97" w:rsidRPr="004D3578">
        <w:tab/>
      </w:r>
      <w:r>
        <w:t>General</w:t>
      </w:r>
      <w:bookmarkEnd w:id="66"/>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67" w:name="_Toc157683599"/>
      <w:r>
        <w:rPr>
          <w:lang w:val="en-CA"/>
        </w:rPr>
        <w:t>5.2</w:t>
      </w:r>
      <w:r w:rsidR="000D2E01">
        <w:rPr>
          <w:lang w:val="en-CA"/>
        </w:rPr>
        <w:tab/>
      </w:r>
      <w:r w:rsidR="006F17A9" w:rsidRPr="006F17A9">
        <w:rPr>
          <w:lang w:val="en-CA"/>
        </w:rPr>
        <w:t>Transmission of timing information data for QoE measurements</w:t>
      </w:r>
      <w:bookmarkEnd w:id="67"/>
    </w:p>
    <w:p w14:paraId="447B0C85" w14:textId="5814C830" w:rsidR="006F17A9" w:rsidRPr="006F17A9" w:rsidRDefault="00BF3479" w:rsidP="00FA2F01">
      <w:pPr>
        <w:pStyle w:val="Heading3"/>
        <w:rPr>
          <w:lang w:val="en-CA"/>
        </w:rPr>
      </w:pPr>
      <w:bookmarkStart w:id="68" w:name="_Toc157683600"/>
      <w:r>
        <w:rPr>
          <w:lang w:val="en-CA"/>
        </w:rPr>
        <w:t>5.2.1</w:t>
      </w:r>
      <w:r w:rsidR="000D2E01">
        <w:rPr>
          <w:lang w:val="en-CA"/>
        </w:rPr>
        <w:tab/>
      </w:r>
      <w:r w:rsidR="006F17A9" w:rsidRPr="006F17A9">
        <w:rPr>
          <w:lang w:val="en-CA"/>
        </w:rPr>
        <w:t>General</w:t>
      </w:r>
      <w:bookmarkEnd w:id="68"/>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r w:rsidRPr="006F17A9">
        <w:rPr>
          <w:i/>
          <w:iCs/>
          <w:lang w:val="en-CA"/>
        </w:rPr>
        <w:t>sceneUpdateTime</w:t>
      </w:r>
      <w:r w:rsidRPr="006F17A9">
        <w:rPr>
          <w:lang w:val="en-CA"/>
        </w:rPr>
        <w:t xml:space="preserve"> (T6) timestamp when it starts to process the actions. The </w:t>
      </w:r>
      <w:r w:rsidRPr="006F17A9">
        <w:rPr>
          <w:i/>
          <w:iCs/>
          <w:lang w:val="en-CA"/>
        </w:rPr>
        <w:t>sceneUpdateTime</w:t>
      </w:r>
      <w:r w:rsidRPr="006F17A9">
        <w:rPr>
          <w:lang w:val="en-CA"/>
        </w:rPr>
        <w:t xml:space="preserve"> is used to measure the user interaction delay, age of content and the roundtrip interaction delay. The details of </w:t>
      </w:r>
      <w:r w:rsidRPr="006F17A9">
        <w:rPr>
          <w:i/>
          <w:iCs/>
          <w:lang w:val="en-CA"/>
        </w:rPr>
        <w:t>sceneUpdateTime</w:t>
      </w:r>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QoE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y measurements are described as quality of experience metrics for XR content. These delay measurement metrics need to be calculated at the UE for providing better QoE to the user. Also, the server processing delay measurement helps the UE in the adaptation process with the split rendering server for achieving better QoE.</w:t>
      </w:r>
    </w:p>
    <w:p w14:paraId="05DCF31E" w14:textId="3F01739D" w:rsidR="006F17A9" w:rsidRPr="006F17A9" w:rsidRDefault="007E2631" w:rsidP="00FA2F01">
      <w:pPr>
        <w:pStyle w:val="Heading3"/>
        <w:rPr>
          <w:lang w:val="en-CA"/>
        </w:rPr>
      </w:pPr>
      <w:bookmarkStart w:id="69" w:name="_Toc157683601"/>
      <w:r>
        <w:rPr>
          <w:lang w:val="en-CA"/>
        </w:rPr>
        <w:t>5.2.2</w:t>
      </w:r>
      <w:r w:rsidR="000D2E01">
        <w:rPr>
          <w:lang w:val="en-CA"/>
        </w:rPr>
        <w:tab/>
      </w:r>
      <w:r w:rsidR="006F17A9" w:rsidRPr="006F17A9">
        <w:rPr>
          <w:lang w:val="en-CA"/>
        </w:rPr>
        <w:t>RTCP message-based transmission of timing information</w:t>
      </w:r>
      <w:bookmarkEnd w:id="69"/>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lastRenderedPageBreak/>
        <w:t>NOTE:</w:t>
      </w:r>
      <w:r w:rsidR="00EE691B">
        <w:tab/>
      </w:r>
      <w:r w:rsidRPr="006F17A9">
        <w:t xml:space="preserve">The block type value for the QoE timing information RTCP XR message will be assigned by IANA and the specification will be updated with that block type value later. </w:t>
      </w:r>
    </w:p>
    <w:p w14:paraId="5A588D15" w14:textId="71F4C7F2" w:rsidR="006F17A9" w:rsidRPr="006F17A9" w:rsidRDefault="006F17A9" w:rsidP="00FA2F01">
      <w:pPr>
        <w:pStyle w:val="Heading4"/>
        <w:rPr>
          <w:lang w:val="en-CA"/>
        </w:rPr>
      </w:pPr>
      <w:r w:rsidRPr="006F17A9">
        <w:rPr>
          <w:lang w:val="en-CA"/>
        </w:rPr>
        <w:t xml:space="preserve"> </w:t>
      </w:r>
      <w:bookmarkStart w:id="70" w:name="_Toc157683602"/>
      <w:r w:rsidR="00EE691B">
        <w:rPr>
          <w:lang w:val="en-CA"/>
        </w:rPr>
        <w:t>5.2.2.1</w:t>
      </w:r>
      <w:r w:rsidR="00EE691B">
        <w:rPr>
          <w:lang w:val="en-CA"/>
        </w:rPr>
        <w:tab/>
      </w:r>
      <w:r w:rsidRPr="006F17A9">
        <w:rPr>
          <w:lang w:val="en-CA"/>
        </w:rPr>
        <w:t>Extended Report block for QoE timing information</w:t>
      </w:r>
      <w:bookmarkEnd w:id="70"/>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QoE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The timing information required for measuring QoE metrics may be expressed in the same units as in the RTP timestamps of RTP data packets. This is so that, for each packet, one can establish the relation between the media data flowing and the corresponding QoE timing information recorded at the SRS for a specific media frame.</w:t>
      </w:r>
    </w:p>
    <w:p w14:paraId="5DE75192" w14:textId="73507512" w:rsidR="006F17A9" w:rsidRPr="006F17A9" w:rsidRDefault="006F17A9" w:rsidP="006F17A9">
      <w:r w:rsidRPr="006F17A9">
        <w:t xml:space="preserve">For optimum use of the RTCP bandwidth, the RTCP XR block payload may contain the whole or part of the timing information required to calculate the QoE metrics. </w:t>
      </w:r>
      <w:r w:rsidRPr="00FA2F01">
        <w:rPr>
          <w:rFonts w:ascii="Courier New" w:hAnsi="Courier New" w:cs="Courier New"/>
        </w:rPr>
        <w:t>t_info</w:t>
      </w:r>
      <w:r w:rsidRPr="006F17A9">
        <w:t xml:space="preserve"> field present in </w:t>
      </w:r>
      <w:r w:rsidRPr="006F17A9">
        <w:fldChar w:fldCharType="begin"/>
      </w:r>
      <w:r w:rsidRPr="006F17A9">
        <w:instrText xml:space="preserve"> REF _Ref142577693 \h </w:instrText>
      </w:r>
      <w:r w:rsidRPr="006F17A9">
        <w:fldChar w:fldCharType="separate"/>
      </w:r>
      <w:r w:rsidRPr="006F17A9">
        <w:t>Figure 1</w:t>
      </w:r>
      <w:r w:rsidRPr="006F17A9">
        <w:fldChar w:fldCharType="end"/>
      </w:r>
      <w:r w:rsidRPr="006F17A9">
        <w:t xml:space="preserve"> represents the timing information present in an RTCP XR block report. When a bit is set to ‘ONE’ in </w:t>
      </w:r>
      <w:r w:rsidRPr="00FA2F01">
        <w:rPr>
          <w:rFonts w:ascii="Courier New" w:hAnsi="Courier New" w:cs="Courier New"/>
        </w:rPr>
        <w:t>t_info</w:t>
      </w:r>
      <w:r w:rsidRPr="006F17A9">
        <w:t xml:space="preserve"> field the respective timing information shall be present in the payload. When a bit is set to </w:t>
      </w:r>
      <w:r w:rsidR="00093844">
        <w:t>‘</w:t>
      </w:r>
      <w:r w:rsidRPr="006F17A9">
        <w:t>ZERO</w:t>
      </w:r>
      <w:r w:rsidR="00093844">
        <w:t>’</w:t>
      </w:r>
      <w:r w:rsidRPr="006F17A9">
        <w:t xml:space="preserve"> in </w:t>
      </w:r>
      <w:r w:rsidRPr="00FA2F01">
        <w:rPr>
          <w:rFonts w:ascii="Courier New" w:hAnsi="Courier New" w:cs="Courier New"/>
        </w:rPr>
        <w:t>t_info</w:t>
      </w:r>
      <w:r w:rsidRPr="006F17A9">
        <w:t xml:space="preserve"> field, the respective time information shall not be present in the payload. </w:t>
      </w:r>
      <w:r w:rsidR="00093844">
        <w:t>E</w:t>
      </w:r>
      <w:r w:rsidRPr="006F17A9">
        <w:t xml:space="preserve">.g., when the sender like to transmit only T1 and T3 information, the </w:t>
      </w:r>
      <w:r w:rsidRPr="00FA2F01">
        <w:rPr>
          <w:rFonts w:ascii="Courier New" w:hAnsi="Courier New" w:cs="Courier New"/>
        </w:rPr>
        <w:t>t_info</w:t>
      </w:r>
      <w:r w:rsidRPr="006F17A9">
        <w:t xml:space="preserve"> field is set to b0011 and only T1 and T3 information is present in the message payload.</w:t>
      </w:r>
    </w:p>
    <w:p w14:paraId="120CAF4C" w14:textId="2299FFD2" w:rsidR="006F17A9" w:rsidRPr="006F17A9" w:rsidRDefault="006F17A9" w:rsidP="006F17A9">
      <w:r w:rsidRPr="006F17A9">
        <w:t>The identifiers of all actions that were processed for the rendering of a frame at a specific time are reported in the RTP header extension</w:t>
      </w:r>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QoE timing information Report Block has the following format: </w:t>
      </w:r>
      <w:bookmarkStart w:id="71"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resv  |t_info</w:t>
      </w:r>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74253D4B" w:rsidR="006F17A9" w:rsidRPr="006F17A9" w:rsidRDefault="006F17A9" w:rsidP="00FA2F01">
      <w:pPr>
        <w:pStyle w:val="TF"/>
      </w:pPr>
      <w:r w:rsidRPr="006F17A9">
        <w:t>Figure</w:t>
      </w:r>
      <w:bookmarkEnd w:id="71"/>
      <w:r w:rsidR="00ED2F68">
        <w:t xml:space="preserve"> 5.2.2.1-1</w:t>
      </w:r>
      <w:r w:rsidR="00ED3F35">
        <w:t>:</w:t>
      </w:r>
      <w:r w:rsidR="00ED2F68">
        <w:t xml:space="preserve"> </w:t>
      </w:r>
      <w:r w:rsidRPr="006F17A9">
        <w:t>RTCP XR block format for QoE timing information data</w:t>
      </w:r>
    </w:p>
    <w:p w14:paraId="380D7133" w14:textId="29EDB795" w:rsidR="006F17A9" w:rsidRPr="006F17A9" w:rsidRDefault="006F17A9" w:rsidP="006F17A9">
      <w:r w:rsidRPr="006F17A9">
        <w:t>The semantics of the fields in QoE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QoE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resv</w:t>
      </w:r>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107AFB9E"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t_info</w:t>
      </w:r>
      <w:r w:rsidR="006F17A9" w:rsidRPr="006F17A9">
        <w:rPr>
          <w:lang w:val="en-US"/>
        </w:rPr>
        <w:t xml:space="preserve"> [4 bits]: This field bits represent the time 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r w:rsidR="006F17A9" w:rsidRPr="00FA2F01">
        <w:rPr>
          <w:rFonts w:ascii="Courier New" w:hAnsi="Courier New" w:cs="Courier New"/>
          <w:lang w:val="en-US"/>
        </w:rPr>
        <w:t>t_info</w:t>
      </w:r>
      <w:r w:rsidR="006F17A9" w:rsidRPr="006F17A9">
        <w:rPr>
          <w:lang w:val="en-US"/>
        </w:rPr>
        <w:t xml:space="preserve"> field value shall be b1111. The timing information when present shall follow the order T1, T3, T5 followed by T6. For </w:t>
      </w:r>
      <w:r w:rsidR="006F17A9" w:rsidRPr="006F17A9">
        <w:rPr>
          <w:lang w:val="en-US"/>
        </w:rPr>
        <w:lastRenderedPageBreak/>
        <w:t xml:space="preserve">example, when the </w:t>
      </w:r>
      <w:r w:rsidR="006F17A9" w:rsidRPr="00FA2F01">
        <w:rPr>
          <w:rFonts w:ascii="Courier New" w:hAnsi="Courier New" w:cs="Courier New"/>
          <w:lang w:val="en-US"/>
        </w:rPr>
        <w:t>t_info</w:t>
      </w:r>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6BF2820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 stamp of the media frame at which the corresponding QoE timing information date was recorded at the SRS. This correspondence may be used for synchronization between the media data and the QoE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72" w:name="_Toc157683603"/>
      <w:r>
        <w:rPr>
          <w:lang w:val="en-CA"/>
        </w:rPr>
        <w:t>5.2.3</w:t>
      </w:r>
      <w:r>
        <w:rPr>
          <w:lang w:val="en-CA"/>
        </w:rPr>
        <w:tab/>
      </w:r>
      <w:r w:rsidR="006F17A9" w:rsidRPr="006F17A9">
        <w:rPr>
          <w:lang w:val="en-CA"/>
        </w:rPr>
        <w:t>SDP signaling and attributes</w:t>
      </w:r>
      <w:bookmarkEnd w:id="72"/>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r w:rsidRPr="00FA2F01">
        <w:rPr>
          <w:rFonts w:ascii="Courier New" w:hAnsi="Courier New" w:cs="Courier New"/>
          <w:lang w:val="x-none"/>
        </w:rPr>
        <w:t>rtcp-xr</w:t>
      </w:r>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591393FE" w:rsidR="006F17A9" w:rsidRPr="006F17A9" w:rsidRDefault="006F17A9" w:rsidP="006F17A9">
      <w:r w:rsidRPr="006F17A9">
        <w:t>The extended RTCP XR blocks with Q</w:t>
      </w:r>
      <w:r w:rsidR="00F51338">
        <w:t>o</w:t>
      </w:r>
      <w:r w:rsidRPr="006F17A9">
        <w:t>E time information SDP attribute is defined as below in Augmented Backus-Naur Form (ABNF).</w:t>
      </w:r>
    </w:p>
    <w:p w14:paraId="584FC360"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rtcp-xr-attrib = "a=" "rtcp-xr" ":" [xr-format *(SP xr-format)] CRLF</w:t>
      </w:r>
    </w:p>
    <w:p w14:paraId="07072660" w14:textId="77777777" w:rsidR="006F17A9" w:rsidRPr="00FA2F01" w:rsidRDefault="006F17A9" w:rsidP="00FA2F01">
      <w:pPr>
        <w:spacing w:after="0"/>
        <w:rPr>
          <w:rFonts w:ascii="Courier New" w:hAnsi="Courier New" w:cs="Courier New"/>
          <w:lang w:val="x-none"/>
        </w:rPr>
      </w:pPr>
    </w:p>
    <w:p w14:paraId="3857E4F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xr-format = pkt-loss-rle</w:t>
      </w:r>
    </w:p>
    <w:p w14:paraId="1EF7215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pkt-dup-rle</w:t>
      </w:r>
    </w:p>
    <w:p w14:paraId="09C698A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pkt-rcpt-times</w:t>
      </w:r>
    </w:p>
    <w:p w14:paraId="22DB82F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rcvr-rtt</w:t>
      </w:r>
    </w:p>
    <w:p w14:paraId="5A3CAD20"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stat-summary</w:t>
      </w:r>
    </w:p>
    <w:p w14:paraId="64CA8B9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voip-metrics</w:t>
      </w:r>
    </w:p>
    <w:p w14:paraId="4959764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r w:rsidRPr="00FA2F01">
        <w:rPr>
          <w:rFonts w:ascii="Courier New" w:hAnsi="Courier New" w:cs="Courier New"/>
          <w:b/>
          <w:bCs/>
          <w:lang w:val="x-none"/>
        </w:rPr>
        <w:t>qoe-timing-info</w:t>
      </w:r>
    </w:p>
    <w:p w14:paraId="081B162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format-ext</w:t>
      </w:r>
    </w:p>
    <w:p w14:paraId="122E7F69" w14:textId="77777777" w:rsidR="006F17A9" w:rsidRPr="00FA2F01" w:rsidRDefault="006F17A9" w:rsidP="00FA2F01">
      <w:pPr>
        <w:spacing w:after="0"/>
        <w:rPr>
          <w:rFonts w:ascii="Courier New" w:hAnsi="Courier New" w:cs="Courier New"/>
          <w:lang w:val="x-none"/>
        </w:rPr>
      </w:pPr>
    </w:p>
    <w:p w14:paraId="1CDAA86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pkt-loss-rle   = "pkt-loss-rle" ["=" max-size]</w:t>
      </w:r>
    </w:p>
    <w:p w14:paraId="0B7C29CE"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pkt-dup-rle    = "pkt-dup-rle" ["=" max-size]</w:t>
      </w:r>
    </w:p>
    <w:p w14:paraId="355C6CE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pkt-rcpt-times = "pkt-rcp</w:t>
      </w:r>
      <w:r w:rsidRPr="00FA2F01">
        <w:rPr>
          <w:rFonts w:ascii="Courier New" w:hAnsi="Courier New" w:cs="Courier New"/>
          <w:lang w:val="en-US"/>
        </w:rPr>
        <w:t>t</w:t>
      </w:r>
      <w:r w:rsidRPr="00FA2F01">
        <w:rPr>
          <w:rFonts w:ascii="Courier New" w:hAnsi="Courier New" w:cs="Courier New"/>
          <w:lang w:val="x-none"/>
        </w:rPr>
        <w:t>-times" ["=" max-size]</w:t>
      </w:r>
    </w:p>
    <w:p w14:paraId="35CA7BB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rcvr-rtt       = "rcvr-rtt" "=" rcvr-rtt-mode [":" max-size]</w:t>
      </w:r>
    </w:p>
    <w:p w14:paraId="33F8CBE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rcvr-rtt-mode  = "all"</w:t>
      </w:r>
    </w:p>
    <w:p w14:paraId="6AB283FA" w14:textId="20458E60"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"sender"</w:t>
      </w:r>
    </w:p>
    <w:p w14:paraId="5D7DF6B8"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stat-summary   = "stat-summary" ["=" stat-flag *("," stat-flag)]</w:t>
      </w:r>
    </w:p>
    <w:p w14:paraId="446ED61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stat-flag      = "loss"</w:t>
      </w:r>
    </w:p>
    <w:p w14:paraId="6B17599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"dup"</w:t>
      </w:r>
    </w:p>
    <w:p w14:paraId="79D4C2A7"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"jitt"</w:t>
      </w:r>
    </w:p>
    <w:p w14:paraId="723C87E9"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"TTL"</w:t>
      </w:r>
    </w:p>
    <w:p w14:paraId="1736F09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en-US"/>
        </w:rPr>
        <w:t xml:space="preserve">  </w:t>
      </w:r>
      <w:r w:rsidRPr="00FA2F01">
        <w:rPr>
          <w:rFonts w:ascii="Courier New" w:hAnsi="Courier New" w:cs="Courier New"/>
          <w:lang w:val="x-none"/>
        </w:rPr>
        <w:t>/ "HL"</w:t>
      </w:r>
    </w:p>
    <w:p w14:paraId="31B920A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lastRenderedPageBreak/>
        <w:t xml:space="preserve">     voip-metrics   = "voip-metrics" ["=" max-size]</w:t>
      </w:r>
    </w:p>
    <w:p w14:paraId="2625B4C7" w14:textId="77777777" w:rsidR="006F17A9" w:rsidRPr="00FA2F01" w:rsidRDefault="006F17A9" w:rsidP="00FA2F01">
      <w:pPr>
        <w:spacing w:after="0"/>
        <w:rPr>
          <w:rFonts w:ascii="Courier New" w:hAnsi="Courier New" w:cs="Courier New"/>
          <w:b/>
          <w:bCs/>
          <w:lang w:val="x-none"/>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"qoe-timing-info" </w:t>
      </w:r>
      <w:r w:rsidRPr="00FA2F01">
        <w:rPr>
          <w:rFonts w:ascii="Courier New" w:hAnsi="Courier New" w:cs="Courier New"/>
          <w:lang w:val="x-none"/>
        </w:rPr>
        <w:t>["=" max-size]</w:t>
      </w:r>
    </w:p>
    <w:p w14:paraId="0F950C8A"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max-size       = 1*DIGIT ; maximum block size in octets</w:t>
      </w:r>
    </w:p>
    <w:p w14:paraId="640EC03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DIGIT          = %x30-39</w:t>
      </w:r>
    </w:p>
    <w:p w14:paraId="24F176D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format-ext     = non-ws-string</w:t>
      </w:r>
    </w:p>
    <w:p w14:paraId="5E681288"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non-ws-string  = 1*(%x21-FF)</w:t>
      </w:r>
    </w:p>
    <w:p w14:paraId="599BC6BE" w14:textId="77777777" w:rsidR="006F17A9" w:rsidRPr="00FA2F01" w:rsidRDefault="006F17A9" w:rsidP="006F17A9">
      <w:pPr>
        <w:rPr>
          <w:rFonts w:ascii="Courier New" w:hAnsi="Courier New" w:cs="Courier New"/>
          <w:lang w:val="x-none"/>
        </w:rPr>
      </w:pPr>
      <w:r w:rsidRPr="00FA2F01">
        <w:rPr>
          <w:rFonts w:ascii="Courier New" w:hAnsi="Courier New" w:cs="Courier New"/>
          <w:lang w:val="x-none"/>
        </w:rPr>
        <w:t xml:space="preserve">     CRLF           = %d13.10</w:t>
      </w:r>
    </w:p>
    <w:p w14:paraId="482450F9" w14:textId="55BC94DF" w:rsidR="006F17A9" w:rsidRPr="006F17A9" w:rsidRDefault="006F17A9" w:rsidP="006F17A9">
      <w:r w:rsidRPr="006F17A9">
        <w:t>The "</w:t>
      </w:r>
      <w:r w:rsidRPr="00FA2F01">
        <w:rPr>
          <w:rFonts w:ascii="Courier New" w:hAnsi="Courier New" w:cs="Courier New"/>
          <w:lang w:val="x-none"/>
        </w:rPr>
        <w:t>rtcp-xr</w:t>
      </w:r>
      <w:r w:rsidRPr="006F17A9">
        <w:t xml:space="preserve">" attribute contains zero, one, or more </w:t>
      </w:r>
      <w:r w:rsidR="008B36B5">
        <w:t xml:space="preserve">RTCP </w:t>
      </w:r>
      <w:r w:rsidRPr="006F17A9">
        <w:t xml:space="preserve">XR block related parameters. Each parameter signals functionality for an </w:t>
      </w:r>
      <w:r w:rsidR="00601C52">
        <w:t xml:space="preserve">RTCP </w:t>
      </w:r>
      <w:r w:rsidRPr="006F17A9">
        <w:t xml:space="preserve">XR block, or a group of </w:t>
      </w:r>
      <w:r w:rsidR="00601C52">
        <w:t xml:space="preserve">RTCP </w:t>
      </w:r>
      <w:r w:rsidRPr="006F17A9">
        <w:t xml:space="preserve">XR blocks. The attribute is extensible so that parameters can be defined for any future </w:t>
      </w:r>
      <w:r w:rsidR="008B36B5">
        <w:t xml:space="preserve">RTCP </w:t>
      </w:r>
      <w:r w:rsidRPr="006F17A9">
        <w:t xml:space="preserve">XR block. The parameters are extended to support delivery of QoE timing information data over RTCP packets with </w:t>
      </w:r>
      <w:r w:rsidR="00601C52">
        <w:t xml:space="preserve">RTCP </w:t>
      </w:r>
      <w:r w:rsidRPr="006F17A9">
        <w:t>XR type.</w:t>
      </w:r>
    </w:p>
    <w:p w14:paraId="34433427" w14:textId="64BEA035" w:rsidR="006F17A9" w:rsidRPr="006F17A9" w:rsidRDefault="006F17A9" w:rsidP="006F17A9">
      <w:r w:rsidRPr="006F17A9">
        <w:t xml:space="preserve">The parameter names and their corresponding </w:t>
      </w:r>
      <w:r w:rsidR="00601C52">
        <w:t xml:space="preserve">RTCP </w:t>
      </w:r>
      <w:r w:rsidRPr="006F17A9">
        <w:t>XR formats are as follows:</w:t>
      </w:r>
    </w:p>
    <w:p w14:paraId="28CD838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7A67E7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pkt-loss-rle      1  Loss RLE Report Block</w:t>
      </w:r>
    </w:p>
    <w:p w14:paraId="594F4F1C"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pkt-dup-rle       2  Duplicate RLE Report Block</w:t>
      </w:r>
    </w:p>
    <w:p w14:paraId="529ACCDF"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pkt-rcpt-times    3  Packet Receipt Times Report Block</w:t>
      </w:r>
    </w:p>
    <w:p w14:paraId="17B26FD7"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stat-summary      6  Statistics Summary Report Block</w:t>
      </w:r>
    </w:p>
    <w:p w14:paraId="33794301"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voip-metrics      7  VoIP Metrics Report Block</w:t>
      </w:r>
    </w:p>
    <w:p w14:paraId="4E0C442C" w14:textId="77777777" w:rsidR="006F17A9" w:rsidRPr="00FA2F01" w:rsidRDefault="006F17A9" w:rsidP="006F17A9">
      <w:pPr>
        <w:rPr>
          <w:rFonts w:ascii="Courier New" w:hAnsi="Courier New" w:cs="Courier New"/>
          <w:b/>
          <w:bCs/>
          <w:lang w:val="x-none"/>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information for QoE metrics calculation</w:t>
      </w:r>
    </w:p>
    <w:p w14:paraId="63D55879" w14:textId="20A9A3BD" w:rsidR="006F17A9" w:rsidRPr="006F17A9" w:rsidRDefault="006F17A9" w:rsidP="006F17A9">
      <w:pPr>
        <w:rPr>
          <w:lang w:val="en-US"/>
        </w:rPr>
      </w:pPr>
      <w:r w:rsidRPr="006F17A9">
        <w:t>The "</w:t>
      </w:r>
      <w:r w:rsidRPr="00FA2F01">
        <w:rPr>
          <w:rFonts w:ascii="Courier New" w:hAnsi="Courier New" w:cs="Courier New"/>
        </w:rPr>
        <w:t>qoe-timing-info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73" w:name="tsgNames"/>
      <w:bookmarkStart w:id="74" w:name="startOfAnnexes"/>
      <w:bookmarkStart w:id="75" w:name="_Toc157683604"/>
      <w:bookmarkEnd w:id="73"/>
      <w:bookmarkEnd w:id="74"/>
      <w:r w:rsidRPr="004D3578">
        <w:t>Annex A (</w:t>
      </w:r>
      <w:r w:rsidR="009963CB">
        <w:t>i</w:t>
      </w:r>
      <w:r w:rsidRPr="004D3578">
        <w:t>n</w:t>
      </w:r>
      <w:r w:rsidR="009963CB">
        <w:t>f</w:t>
      </w:r>
      <w:r w:rsidRPr="004D3578">
        <w:t>ormative):</w:t>
      </w:r>
      <w:r w:rsidRPr="004D3578">
        <w:br/>
      </w:r>
      <w:r w:rsidR="009963CB">
        <w:t>Guidelines for PDU Set identification</w:t>
      </w:r>
      <w:bookmarkEnd w:id="75"/>
    </w:p>
    <w:p w14:paraId="3C1A8D1D" w14:textId="1F389581" w:rsidR="001429BF" w:rsidRPr="00F90D45" w:rsidRDefault="001429BF" w:rsidP="001429BF">
      <w:pPr>
        <w:pStyle w:val="Heading1"/>
        <w:rPr>
          <w:lang w:eastAsia="zh-CN"/>
        </w:rPr>
      </w:pPr>
      <w:bookmarkStart w:id="76" w:name="_Toc157683605"/>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76"/>
    </w:p>
    <w:p w14:paraId="4C91A392" w14:textId="26FB4621"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lause 5.37.5. The network function is typically provisioned with at least the Service Data Flow Filter to identify the Service Data Flow, and optionally additional information about the presence of RTP header extensions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77777777" w:rsidR="00900452" w:rsidRPr="00900452" w:rsidRDefault="00900452" w:rsidP="00FA2F01">
      <w:pPr>
        <w:keepNext/>
        <w:keepLines/>
        <w:pBdr>
          <w:top w:val="single" w:sz="12" w:space="3" w:color="auto"/>
        </w:pBdr>
        <w:spacing w:before="240"/>
        <w:ind w:left="1134" w:hanging="1134"/>
        <w:outlineLvl w:val="0"/>
        <w:rPr>
          <w:rFonts w:ascii="Arial" w:hAnsi="Arial"/>
          <w:sz w:val="36"/>
          <w:lang w:eastAsia="zh-CN"/>
        </w:rPr>
      </w:pPr>
      <w:r w:rsidRPr="00900452">
        <w:rPr>
          <w:rFonts w:ascii="Arial" w:hAnsi="Arial"/>
          <w:sz w:val="36"/>
          <w:lang w:eastAsia="zh-CN"/>
        </w:rPr>
        <w:t xml:space="preserve">A.1 Leveraging RTP Header Extensions </w:t>
      </w:r>
    </w:p>
    <w:p w14:paraId="1C4A38FE" w14:textId="74775D9D" w:rsidR="003A2A31" w:rsidRPr="003A2A31" w:rsidRDefault="003A2A31" w:rsidP="003A2A31">
      <w:r w:rsidRPr="003A2A31">
        <w:t xml:space="preserve">When the PDU Set related RTP Header Extensions are available within the RTP headers, the network function only needs parse the RTP header and the RTP header extensions. The RTP Header Extension for PDU Set Marking are defined in </w:t>
      </w:r>
      <w:r w:rsidR="000D2649">
        <w:t>c</w:t>
      </w:r>
      <w:r w:rsidRPr="003A2A31">
        <w:t xml:space="preserve">lause 4.2.  </w:t>
      </w:r>
    </w:p>
    <w:p w14:paraId="66792929" w14:textId="77777777" w:rsidR="003A2A31" w:rsidRPr="003A2A31" w:rsidRDefault="003A2A31" w:rsidP="003A2A31">
      <w:r w:rsidRPr="003A2A31">
        <w:t>An intermediate network function determines based on the RTP header X bit being set to 1, whether the optional header extension fields are present in the RTP packet, after the SSRC and the (optional) CSRC fields in the RTP header. All information for the PDU Set identification is present within the RTP Header Extension and the network function does not need to know the RTP Payload format. The RTP Payload may be encrypted (i.e. SRTP).</w:t>
      </w:r>
    </w:p>
    <w:p w14:paraId="512CEF46" w14:textId="224F418E" w:rsidR="003A2A31" w:rsidRPr="003A2A31" w:rsidRDefault="003A2A31" w:rsidP="003A2A31">
      <w:pPr>
        <w:rPr>
          <w:lang w:eastAsia="zh-CN"/>
        </w:rPr>
      </w:pPr>
      <w:r w:rsidRPr="003A2A31">
        <w:rPr>
          <w:lang w:eastAsia="zh-CN"/>
        </w:rPr>
        <w:lastRenderedPageBreak/>
        <w:t>When multiple RTP header extensions are present within the RTP header, the network function uses the RTP Header Exten</w:t>
      </w:r>
      <w:r w:rsidR="00C82A6C">
        <w:rPr>
          <w:lang w:eastAsia="zh-CN"/>
        </w:rPr>
        <w:t>s</w:t>
      </w:r>
      <w:r w:rsidRPr="003A2A31">
        <w:rPr>
          <w:lang w:eastAsia="zh-CN"/>
        </w:rPr>
        <w:t xml:space="preserve">ion ID for finding the PDU Set related HE. </w:t>
      </w:r>
    </w:p>
    <w:p w14:paraId="43E4210D" w14:textId="55929F41" w:rsidR="003A2A31" w:rsidRPr="003A2A31" w:rsidRDefault="003A2A31" w:rsidP="00FA2F01">
      <w:pPr>
        <w:keepLines/>
        <w:ind w:left="1135" w:hanging="851"/>
        <w:rPr>
          <w:lang w:eastAsia="zh-CN"/>
        </w:rPr>
      </w:pPr>
      <w:r w:rsidRPr="003A2A31">
        <w:rPr>
          <w:lang w:eastAsia="zh-CN"/>
        </w:rPr>
        <w:t xml:space="preserve">Editor’s Note: It is </w:t>
      </w:r>
      <w:r w:rsidR="00FE176E">
        <w:rPr>
          <w:lang w:eastAsia="zh-CN"/>
        </w:rPr>
        <w:t>FFS</w:t>
      </w:r>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77777777" w:rsidR="003A2A31" w:rsidRPr="003A2A31" w:rsidRDefault="003A2A31" w:rsidP="00FA2F01">
      <w:pPr>
        <w:keepNext/>
        <w:keepLines/>
        <w:pBdr>
          <w:top w:val="single" w:sz="12" w:space="3" w:color="auto"/>
        </w:pBdr>
        <w:spacing w:before="240"/>
        <w:ind w:left="1134" w:hanging="1134"/>
        <w:outlineLvl w:val="0"/>
        <w:rPr>
          <w:rFonts w:ascii="Arial" w:hAnsi="Arial"/>
          <w:sz w:val="36"/>
          <w:lang w:eastAsia="zh-CN"/>
        </w:rPr>
      </w:pPr>
      <w:r w:rsidRPr="003A2A31">
        <w:rPr>
          <w:rFonts w:ascii="Arial" w:hAnsi="Arial"/>
          <w:sz w:val="36"/>
          <w:lang w:eastAsia="zh-CN"/>
        </w:rPr>
        <w:t>A.2 Obtaining PDU Set information from RTP Payload</w:t>
      </w:r>
    </w:p>
    <w:p w14:paraId="67DC6E01" w14:textId="77777777" w:rsidR="003A2A31" w:rsidRPr="003A2A31" w:rsidRDefault="003A2A31" w:rsidP="00FA2F01">
      <w:pPr>
        <w:keepNext/>
        <w:keepLines/>
        <w:spacing w:before="180"/>
        <w:ind w:left="1134" w:hanging="1134"/>
        <w:outlineLvl w:val="1"/>
        <w:rPr>
          <w:rFonts w:ascii="Arial" w:hAnsi="Arial"/>
          <w:sz w:val="32"/>
        </w:rPr>
      </w:pPr>
      <w:r w:rsidRPr="003A2A31">
        <w:rPr>
          <w:rFonts w:ascii="Arial" w:hAnsi="Arial"/>
          <w:sz w:val="32"/>
        </w:rPr>
        <w:t>A.2.0</w:t>
      </w:r>
      <w:r w:rsidRPr="003A2A31">
        <w:rPr>
          <w:rFonts w:ascii="Arial" w:hAnsi="Arial"/>
          <w:sz w:val="32"/>
        </w:rPr>
        <w:tab/>
        <w:t>General</w:t>
      </w:r>
    </w:p>
    <w:p w14:paraId="14EA9E0E" w14:textId="679D1D86" w:rsidR="009963CB" w:rsidRPr="004B5D3F" w:rsidRDefault="009963CB" w:rsidP="009963CB">
      <w:r>
        <w:t xml:space="preserve">When the PDU Set based RTP Header </w:t>
      </w:r>
      <w:r>
        <w:rPr>
          <w:rFonts w:hint="eastAsia"/>
        </w:rPr>
        <w:t>E</w:t>
      </w:r>
      <w:r>
        <w:t>x</w:t>
      </w:r>
      <w:r>
        <w:rPr>
          <w:rFonts w:hint="eastAsia"/>
        </w:rPr>
        <w:t>t</w:t>
      </w:r>
      <w:r>
        <w:t xml:space="preserve">ension is not available, some or all of PDU Set information can be derived </w:t>
      </w:r>
      <w:r w:rsidR="00672099">
        <w:t xml:space="preserve">from </w:t>
      </w:r>
      <w:r>
        <w:t>the RTP/SRTP header, header extension and/or payloads</w:t>
      </w:r>
      <w:r w:rsidR="005B420F">
        <w:t>, e.g., by a network function like the UPF</w:t>
      </w:r>
      <w:r>
        <w:t xml:space="preserve">. The possible PDU Set information to be derived based on the RTP/SRTP header, header extension and the payloads are provided as following. </w:t>
      </w:r>
    </w:p>
    <w:p w14:paraId="53F259AD" w14:textId="2746230B" w:rsidR="00F90D45" w:rsidRDefault="001429BF" w:rsidP="00253B37">
      <w:pPr>
        <w:pStyle w:val="Heading2"/>
        <w:rPr>
          <w:lang w:eastAsia="zh-CN"/>
        </w:rPr>
      </w:pPr>
      <w:bookmarkStart w:id="77" w:name="_Toc157683606"/>
      <w:bookmarkStart w:id="78" w:name="_Hlk143786911"/>
      <w:r>
        <w:rPr>
          <w:lang w:eastAsia="zh-CN"/>
        </w:rPr>
        <w:t>A</w:t>
      </w:r>
      <w:r w:rsidR="00F90D45" w:rsidRPr="00F90D45">
        <w:rPr>
          <w:lang w:eastAsia="zh-CN"/>
        </w:rPr>
        <w:t>.</w:t>
      </w:r>
      <w:r w:rsidR="002873D6">
        <w:rPr>
          <w:lang w:eastAsia="zh-CN"/>
        </w:rPr>
        <w:t>2.</w:t>
      </w:r>
      <w:r w:rsidR="00F90D45" w:rsidRPr="00F90D45">
        <w:rPr>
          <w:lang w:eastAsia="zh-CN"/>
        </w:rPr>
        <w:t>1 RTP</w:t>
      </w:r>
      <w:r w:rsidR="00F90D45" w:rsidRPr="001429BF">
        <w:rPr>
          <w:lang w:eastAsia="zh-CN"/>
        </w:rPr>
        <w:t>/</w:t>
      </w:r>
      <w:r w:rsidR="00F90D45" w:rsidRPr="00F90D45">
        <w:rPr>
          <w:lang w:eastAsia="zh-CN"/>
        </w:rPr>
        <w:t>SRTP header</w:t>
      </w:r>
      <w:bookmarkEnd w:id="77"/>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78"/>
    <w:p w14:paraId="43FDE91B" w14:textId="77777777" w:rsidR="005F16B4" w:rsidRDefault="005F16B4" w:rsidP="005F16B4">
      <w:pPr>
        <w:keepNext/>
        <w:jc w:val="center"/>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52950" cy="1885950"/>
                    </a:xfrm>
                    <a:prstGeom prst="rect">
                      <a:avLst/>
                    </a:prstGeom>
                  </pic:spPr>
                </pic:pic>
              </a:graphicData>
            </a:graphic>
          </wp:inline>
        </w:drawing>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79" w:name="_Hlk124104753"/>
      <w:r w:rsidRPr="00DE4198">
        <w:t xml:space="preserve"> and PDU SN within a PDU Set/frame</w:t>
      </w:r>
      <w:r>
        <w:t xml:space="preserve"> can be derived</w:t>
      </w:r>
      <w:r w:rsidRPr="00DE4198">
        <w:t>.</w:t>
      </w:r>
      <w:bookmarkEnd w:id="79"/>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016A5AFF" w:rsidR="005F16B4" w:rsidRPr="00E9246F" w:rsidRDefault="00403C44" w:rsidP="00FA2F01">
      <w:pPr>
        <w:pStyle w:val="B1"/>
        <w:rPr>
          <w:lang w:val="en-US"/>
        </w:rPr>
      </w:pPr>
      <w:r>
        <w:rPr>
          <w:lang w:val="en-US"/>
        </w:rPr>
        <w:lastRenderedPageBreak/>
        <w:t>-</w:t>
      </w:r>
      <w:r>
        <w:rPr>
          <w:lang w:val="en-US"/>
        </w:rPr>
        <w:tab/>
      </w:r>
      <w:r w:rsidR="005F16B4">
        <w:rPr>
          <w:lang w:val="en-US"/>
        </w:rPr>
        <w:t>The PDU</w:t>
      </w:r>
      <w:r w:rsidR="005F16B4">
        <w:rPr>
          <w:lang w:val="en-US" w:eastAsia="zh-CN"/>
        </w:rPr>
        <w:t xml:space="preserve"> Set</w:t>
      </w:r>
      <w:r w:rsidR="005F16B4">
        <w:rPr>
          <w:lang w:val="en-US"/>
        </w:rPr>
        <w:t xml:space="preserve"> size </w:t>
      </w:r>
      <w:r w:rsidR="001B35E7" w:rsidRPr="001B35E7">
        <w:rPr>
          <w:lang w:val="en-US"/>
        </w:rPr>
        <w:t>can only be determined by a network function with reception of the last PDU belonging to the PDU Set, by summing up the individual PDU contributions to the PDU Set size. T</w:t>
      </w:r>
      <w:r w:rsidR="005F16B4">
        <w:rPr>
          <w:lang w:val="en-US"/>
        </w:rPr>
        <w:t>he PDU Set importance cannot be derived by the RTP header fields.</w:t>
      </w:r>
    </w:p>
    <w:p w14:paraId="1EE6B5AC" w14:textId="500883A5" w:rsidR="00F90D45" w:rsidRPr="00E73E4B" w:rsidRDefault="001429BF" w:rsidP="00FA2F01">
      <w:pPr>
        <w:pStyle w:val="Heading2"/>
        <w:rPr>
          <w:lang w:eastAsia="zh-CN"/>
        </w:rPr>
      </w:pPr>
      <w:bookmarkStart w:id="80" w:name="_Toc157683607"/>
      <w:r>
        <w:rPr>
          <w:lang w:eastAsia="zh-CN"/>
        </w:rPr>
        <w:t>A</w:t>
      </w:r>
      <w:r w:rsidR="00F90D45" w:rsidRPr="00E73E4B">
        <w:rPr>
          <w:lang w:eastAsia="zh-CN"/>
        </w:rPr>
        <w:t>.</w:t>
      </w:r>
      <w:r w:rsidR="00DB66BA">
        <w:rPr>
          <w:lang w:eastAsia="zh-CN"/>
        </w:rPr>
        <w:t>2.</w:t>
      </w:r>
      <w:r w:rsidR="00F90D45">
        <w:rPr>
          <w:lang w:eastAsia="zh-CN"/>
        </w:rPr>
        <w:t>2</w:t>
      </w:r>
      <w:r w:rsidR="00F90D45" w:rsidRPr="00E73E4B">
        <w:rPr>
          <w:lang w:eastAsia="zh-CN"/>
        </w:rPr>
        <w:t xml:space="preserve"> RTP</w:t>
      </w:r>
      <w:r w:rsidR="00F90D45">
        <w:rPr>
          <w:lang w:eastAsia="zh-CN"/>
        </w:rPr>
        <w:t xml:space="preserve"> payload</w:t>
      </w:r>
      <w:bookmarkEnd w:id="80"/>
    </w:p>
    <w:p w14:paraId="2EC50873" w14:textId="3E3E860D" w:rsidR="005F16B4" w:rsidRPr="001429BF" w:rsidRDefault="001429BF" w:rsidP="00FA2F01">
      <w:pPr>
        <w:pStyle w:val="Heading3"/>
      </w:pPr>
      <w:bookmarkStart w:id="81" w:name="_Toc157683608"/>
      <w:r>
        <w:t>A</w:t>
      </w:r>
      <w:r w:rsidR="005F16B4" w:rsidRPr="001429BF">
        <w:t>.</w:t>
      </w:r>
      <w:r w:rsidR="00F44F75">
        <w:t>2.</w:t>
      </w:r>
      <w:r w:rsidR="005F16B4" w:rsidRPr="001429BF">
        <w:t>2.1 General</w:t>
      </w:r>
      <w:bookmarkEnd w:id="81"/>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6733BCC6" w14:textId="5AA4C774" w:rsidR="00A90278" w:rsidRDefault="00A90278" w:rsidP="005F16B4">
      <w:r>
        <w:rPr>
          <w:lang w:val="en-US"/>
        </w:rPr>
        <w:t xml:space="preserve">It is generally recommended that the network function considers </w:t>
      </w:r>
      <w:r w:rsidR="001C4A4A">
        <w:rPr>
          <w:lang w:val="en-US"/>
        </w:rPr>
        <w:t>n</w:t>
      </w:r>
      <w:r>
        <w:rPr>
          <w:lang w:val="en-US"/>
        </w:rPr>
        <w:t>on-VCL NAL units (e.g. SPS NAL unit)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82" w:name="_Toc157683609"/>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82"/>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7CB45567"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aggregation packet and fragmentation unit (FU).</w:t>
      </w:r>
      <w:r>
        <w:t xml:space="preserve"> </w:t>
      </w:r>
      <w:r w:rsidR="004C13DD">
        <w:t>Depending on the indication of the first octet of the RTP payload, a second octet (the FU header) should also be processed.</w:t>
      </w:r>
    </w:p>
    <w:p w14:paraId="351231E0" w14:textId="6D46C092" w:rsidR="005F16B4" w:rsidRDefault="005F16B4" w:rsidP="005F16B4">
      <w:pPr>
        <w:pStyle w:val="B1"/>
        <w:numPr>
          <w:ilvl w:val="0"/>
          <w:numId w:val="20"/>
        </w:numPr>
        <w:overflowPunct w:val="0"/>
        <w:autoSpaceDE w:val="0"/>
        <w:autoSpaceDN w:val="0"/>
        <w:adjustRightInd w:val="0"/>
        <w:textAlignment w:val="baseline"/>
      </w:pPr>
      <w:r w:rsidRPr="00DE4198">
        <w:t>For single NAL unit packet</w:t>
      </w:r>
      <w:r w:rsidR="00D64884">
        <w:t>s</w:t>
      </w:r>
      <w:r w:rsidRPr="00DE4198">
        <w:t xml:space="preserve"> and aggregation packet</w:t>
      </w:r>
      <w:r w:rsidR="00D64884">
        <w:t>s</w:t>
      </w:r>
      <w:r w:rsidRPr="00DE4198">
        <w:t xml:space="preserve">, it can be easily detected that each RTP packet </w:t>
      </w:r>
      <w:r>
        <w:t xml:space="preserve">can be treated as a </w:t>
      </w:r>
      <w:r w:rsidR="00F55DFD">
        <w:t xml:space="preserve">complete </w:t>
      </w:r>
      <w:r>
        <w:t>PDU Set</w:t>
      </w:r>
      <w:r w:rsidRPr="00DE4198">
        <w:t xml:space="preserve"> when the </w:t>
      </w:r>
      <w:r w:rsidR="00F55DFD">
        <w:t xml:space="preserve">first </w:t>
      </w:r>
      <w:r w:rsidR="00E902D4">
        <w:t>T</w:t>
      </w:r>
      <w:r w:rsidRPr="00DE4198">
        <w:t xml:space="preserve">ype </w:t>
      </w:r>
      <w:r w:rsidR="00A73378">
        <w:t xml:space="preserve">field of Figure A.2.2-1 </w:t>
      </w:r>
      <w:r w:rsidRPr="00DE4198">
        <w:t>is less than 28.</w:t>
      </w:r>
    </w:p>
    <w:p w14:paraId="2582DF12" w14:textId="24FC4DE4" w:rsidR="008C5A8A" w:rsidRDefault="00AB3AF9" w:rsidP="005F16B4">
      <w:pPr>
        <w:pStyle w:val="B1"/>
        <w:numPr>
          <w:ilvl w:val="0"/>
          <w:numId w:val="20"/>
        </w:numPr>
        <w:overflowPunct w:val="0"/>
        <w:autoSpaceDE w:val="0"/>
        <w:autoSpaceDN w:val="0"/>
        <w:adjustRightInd w:val="0"/>
        <w:textAlignment w:val="baseline"/>
      </w:pPr>
      <w:r>
        <w:t>In case of aggregation packets, the network function may need to process all embedded NAL units.</w:t>
      </w:r>
    </w:p>
    <w:p w14:paraId="16103EA9" w14:textId="3D3DFCBA" w:rsidR="005F16B4" w:rsidRDefault="005F16B4" w:rsidP="005F16B4">
      <w:pPr>
        <w:pStyle w:val="B1"/>
        <w:numPr>
          <w:ilvl w:val="0"/>
          <w:numId w:val="20"/>
        </w:numPr>
        <w:overflowPunct w:val="0"/>
        <w:autoSpaceDE w:val="0"/>
        <w:autoSpaceDN w:val="0"/>
        <w:adjustRightInd w:val="0"/>
        <w:textAlignment w:val="baseline"/>
      </w:pPr>
      <w:r w:rsidRPr="00DE4198">
        <w:t xml:space="preserve">When </w:t>
      </w:r>
      <w:r w:rsidR="00E902D4">
        <w:t>the first T</w:t>
      </w:r>
      <w:r w:rsidRPr="00DE4198">
        <w:t xml:space="preserve">ype </w:t>
      </w:r>
      <w:r w:rsidR="008961BE">
        <w:t xml:space="preserve">field in Figure A.2.2-1 </w:t>
      </w:r>
      <w:r w:rsidRPr="00DE4198">
        <w:t>is 28 or 29, one NAL unit is carried over multiple RTP packets. In this case, the first byte of RTP payload is also named the fragment</w:t>
      </w:r>
      <w:r w:rsidR="00A76A03">
        <w:t>ation</w:t>
      </w:r>
      <w:r w:rsidRPr="00DE4198">
        <w:t xml:space="preserve"> unit (FU) indicator and the following byte is the FU header. </w:t>
      </w:r>
      <w:r w:rsidR="0018690D">
        <w:t xml:space="preserve">The NAL unit type is contained in the Type field of </w:t>
      </w:r>
      <w:r w:rsidR="00573510">
        <w:t>t</w:t>
      </w:r>
      <w:r w:rsidR="0018690D">
        <w:t xml:space="preserve">he FU header (Figure A.2.2.-1). </w:t>
      </w:r>
      <w:r w:rsidRPr="00DE4198">
        <w:t>In the FU header, the "S" bit and "E" bit separately represents the start and end of the NAL unit. Therefore, based on the NAL unit type (also known as FU indicator for fragment</w:t>
      </w:r>
      <w:r w:rsidR="00851B60">
        <w:t>ation</w:t>
      </w:r>
      <w:r w:rsidRPr="00DE4198">
        <w:t xml:space="preserve"> unit) and the FU header, </w:t>
      </w:r>
      <w:r>
        <w:t>the start/end of the PDU Set can be identified</w:t>
      </w:r>
      <w:r w:rsidRPr="00DE4198">
        <w:t>.</w:t>
      </w:r>
    </w:p>
    <w:p w14:paraId="08409C89" w14:textId="77777777" w:rsidR="005F16B4" w:rsidRDefault="005F16B4" w:rsidP="005F16B4">
      <w:pPr>
        <w:keepNext/>
        <w:jc w:val="center"/>
      </w:pPr>
      <w:r>
        <w:object w:dxaOrig="9570" w:dyaOrig="2415" w14:anchorId="7573DE43">
          <v:shape id="_x0000_i1028" type="#_x0000_t75" style="width:480pt;height:120pt" o:ole="">
            <v:imagedata r:id="rId16" o:title=""/>
          </v:shape>
          <o:OLEObject Type="Embed" ProgID="Word.Picture.8" ShapeID="_x0000_i1028" DrawAspect="Content" ObjectID="_1768298559" r:id="rId17"/>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1C4E2954" w:rsidR="007F59A8" w:rsidRDefault="005F16B4" w:rsidP="007F59A8">
      <w:r>
        <w:t>W</w:t>
      </w:r>
      <w:r w:rsidRPr="00DE4198">
        <w:t>ith the RTP payload (i.e. NAL</w:t>
      </w:r>
      <w:r w:rsidR="003C0C0F">
        <w:t>U</w:t>
      </w:r>
      <w:r w:rsidRPr="00DE4198">
        <w:t xml:space="preserve"> header and optionally </w:t>
      </w:r>
      <w:r w:rsidR="00CE481E">
        <w:t>Fragmentation Unit (</w:t>
      </w:r>
      <w:r w:rsidRPr="00DE4198">
        <w:t>FU</w:t>
      </w:r>
      <w:r w:rsidR="00CE481E">
        <w:t>)</w:t>
      </w:r>
      <w:r w:rsidRPr="00DE4198">
        <w:t xml:space="preserve">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23E13C43" w:rsidR="005F16B4" w:rsidRPr="00DE4198" w:rsidRDefault="007F59A8" w:rsidP="007F59A8">
      <w:r>
        <w:t>When using Fragmentation Units (Type equals 28 or 29), the size of the NALU can only be determined after reception of the last packet of this Fragmentation Unit. Thus, a network function can only determine the PDU Set Size with the reception of the last P</w:t>
      </w:r>
      <w:r w:rsidR="001613BC">
        <w:t>DU of this fragmentation unit.</w:t>
      </w:r>
    </w:p>
    <w:p w14:paraId="2E98AE56" w14:textId="0E1540EB" w:rsidR="005F16B4" w:rsidRPr="00F737B8" w:rsidRDefault="005F16B4" w:rsidP="005F16B4">
      <w:pPr>
        <w:rPr>
          <w:lang w:val="en-US"/>
        </w:rPr>
      </w:pPr>
      <w:r>
        <w:lastRenderedPageBreak/>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PDU Set importance.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83" w:name="_Toc157683610"/>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83"/>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4093E583"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aggregation packet (APs), fragmentation unit (FUs)</w:t>
      </w:r>
      <w:r w:rsidR="00B40315">
        <w:t>,</w:t>
      </w:r>
      <w:r w:rsidRPr="00DE4198">
        <w:t xml:space="preserve"> and Payload Content Information (PACI) carrying RTP packet. </w:t>
      </w:r>
    </w:p>
    <w:p w14:paraId="7A7EF7C8" w14:textId="7EB31520" w:rsidR="005F16B4" w:rsidRDefault="005F16B4" w:rsidP="005F16B4">
      <w:pPr>
        <w:pStyle w:val="B1"/>
      </w:pPr>
      <w:r>
        <w:t>-</w:t>
      </w:r>
      <w:r>
        <w:tab/>
      </w:r>
      <w:r w:rsidRPr="00DE4198">
        <w:t>For single NAL unit packet</w:t>
      </w:r>
      <w:r w:rsidR="00503E21">
        <w:t>s</w:t>
      </w:r>
      <w:r w:rsidRPr="00DE4198">
        <w:t xml:space="preserve"> and aggregation packet</w:t>
      </w:r>
      <w:r w:rsidR="00503E21">
        <w:t>s</w:t>
      </w:r>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5E6DCE34"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r w:rsidR="00B87277">
        <w:rPr>
          <w:lang w:eastAsia="zh-CN"/>
        </w:rPr>
        <w:t xml:space="preserve">FuType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(also known as FU indicator for fragment</w:t>
      </w:r>
      <w:r w:rsidR="00605775">
        <w:rPr>
          <w:lang w:eastAsia="zh-CN"/>
        </w:rPr>
        <w:t>ation</w:t>
      </w:r>
      <w:r w:rsidRPr="00DE4198">
        <w:rPr>
          <w:lang w:eastAsia="zh-CN"/>
        </w:rPr>
        <w:t xml:space="preserve">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rPr>
        <w:drawing>
          <wp:inline distT="0" distB="0" distL="0" distR="0" wp14:anchorId="34A74870" wp14:editId="1092D16C">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rPr>
        <w:drawing>
          <wp:inline distT="0" distB="0" distL="0" distR="0" wp14:anchorId="6B78E2D1" wp14:editId="17A249D0">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1679D27D"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PDU Set </w:t>
      </w:r>
      <w:r w:rsidR="007602CD">
        <w:t>I</w:t>
      </w:r>
      <w:r>
        <w:t>mportance</w:t>
      </w:r>
      <w:r w:rsidR="007602CD">
        <w:t xml:space="preserve"> (PSI)</w:t>
      </w:r>
      <w:r>
        <w:t xml:space="preserv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5A8CBE48" w:rsidR="008C215D" w:rsidRPr="00F737B8" w:rsidRDefault="008C215D" w:rsidP="005F16B4">
      <w:pPr>
        <w:rPr>
          <w:lang w:val="en-US"/>
        </w:rPr>
      </w:pPr>
      <w:r>
        <w:t>When using Fragmentation Units (Type equals 49, or 50 where cType is 49), the size of the NAL</w:t>
      </w:r>
      <w:r w:rsidR="00797751">
        <w:t xml:space="preserve"> unit</w:t>
      </w:r>
      <w:r>
        <w:t xml:space="preserve"> can only be determined after reception of the last packet of this Fragmentation Unit. Thus, a network function can only determine the PDU Set Size with the reception of the last PDU of this fragmentation unit.</w:t>
      </w:r>
    </w:p>
    <w:p w14:paraId="1D64F086" w14:textId="25965932" w:rsidR="00F879C4" w:rsidRDefault="00080512" w:rsidP="00F879C4">
      <w:pPr>
        <w:pStyle w:val="Heading8"/>
      </w:pPr>
      <w:r w:rsidRPr="004D3578">
        <w:br w:type="page"/>
      </w:r>
      <w:bookmarkStart w:id="84" w:name="_Toc157683611"/>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84"/>
    </w:p>
    <w:p w14:paraId="446C02CC" w14:textId="36FC163C" w:rsidR="00F879C4" w:rsidRDefault="00F879C4" w:rsidP="00F879C4">
      <w:pPr>
        <w:pStyle w:val="Heading1"/>
        <w:rPr>
          <w:lang w:eastAsia="zh-CN"/>
        </w:rPr>
      </w:pPr>
      <w:bookmarkStart w:id="85" w:name="_Toc157683612"/>
      <w:r>
        <w:rPr>
          <w:lang w:eastAsia="zh-CN"/>
        </w:rPr>
        <w:t>B</w:t>
      </w:r>
      <w:r w:rsidRPr="00F90D45">
        <w:rPr>
          <w:lang w:eastAsia="zh-CN"/>
        </w:rPr>
        <w:t>.</w:t>
      </w:r>
      <w:r>
        <w:rPr>
          <w:lang w:eastAsia="zh-CN"/>
        </w:rPr>
        <w:t>1</w:t>
      </w:r>
      <w:r w:rsidRPr="00F90D45">
        <w:rPr>
          <w:lang w:eastAsia="zh-CN"/>
        </w:rPr>
        <w:t xml:space="preserve"> </w:t>
      </w:r>
      <w:r w:rsidR="00353AA7">
        <w:rPr>
          <w:lang w:eastAsia="zh-CN"/>
        </w:rPr>
        <w:t xml:space="preserve">SDP example for </w:t>
      </w:r>
      <w:r w:rsidR="008C5314">
        <w:rPr>
          <w:lang w:eastAsia="zh-CN"/>
        </w:rPr>
        <w:t>RTP header extension</w:t>
      </w:r>
      <w:r w:rsidR="00780EC9">
        <w:rPr>
          <w:lang w:eastAsia="zh-CN"/>
        </w:rPr>
        <w:t xml:space="preserve"> for XR pose</w:t>
      </w:r>
      <w:bookmarkEnd w:id="85"/>
    </w:p>
    <w:p w14:paraId="08142924" w14:textId="0BB87162" w:rsidR="008A3141" w:rsidRPr="00636811" w:rsidRDefault="008A3141" w:rsidP="008A3141">
      <w:pPr>
        <w:spacing w:before="120" w:after="120"/>
        <w:rPr>
          <w:lang w:val="en-US"/>
        </w:rPr>
      </w:pPr>
      <w:r w:rsidRPr="000443BF">
        <w:rPr>
          <w:lang w:val="en-US"/>
        </w:rPr>
        <w:t>An example SDP description using</w:t>
      </w:r>
      <w:r>
        <w:rPr>
          <w:lang w:val="en-US"/>
        </w:rPr>
        <w:t xml:space="preserve"> the RTP header extension</w:t>
      </w:r>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pose RTP </w:t>
      </w:r>
      <w:r>
        <w:rPr>
          <w:lang w:val="en-US"/>
        </w:rPr>
        <w:t>header extension</w:t>
      </w:r>
      <w:r w:rsidRPr="000443BF">
        <w:rPr>
          <w:lang w:val="en-US"/>
        </w:rPr>
        <w:t xml:space="preserve"> </w:t>
      </w:r>
      <w:r w:rsidR="00106A20">
        <w:rPr>
          <w:lang w:val="en-US"/>
        </w:rPr>
        <w:t xml:space="preserve">for XR pose </w:t>
      </w:r>
      <w:r w:rsidRPr="000443BF">
        <w:rPr>
          <w:lang w:val="en-US"/>
        </w:rPr>
        <w:t xml:space="preserve">with URI urn:3gpp:xr-pose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02B5262" w14:textId="3F5529A6" w:rsidR="008F5D8A" w:rsidRDefault="008F5D8A" w:rsidP="008F5D8A">
      <w:pPr>
        <w:pStyle w:val="Heading8"/>
      </w:pPr>
      <w:bookmarkStart w:id="86" w:name="_Toc157683613"/>
      <w:r w:rsidRPr="004D3578">
        <w:t xml:space="preserve">Annex </w:t>
      </w:r>
      <w:r>
        <w:t>C</w:t>
      </w:r>
      <w:r w:rsidRPr="004D3578">
        <w:t xml:space="preserve"> (</w:t>
      </w:r>
      <w:r>
        <w:t>i</w:t>
      </w:r>
      <w:r w:rsidRPr="004D3578">
        <w:t>n</w:t>
      </w:r>
      <w:r>
        <w:t>f</w:t>
      </w:r>
      <w:r w:rsidRPr="004D3578">
        <w:t>ormative):</w:t>
      </w:r>
      <w:r w:rsidRPr="004D3578">
        <w:br/>
      </w:r>
      <w:r w:rsidR="00136345" w:rsidRPr="00B87168">
        <w:rPr>
          <w:lang w:eastAsia="zh-CN"/>
        </w:rPr>
        <w:t>RTP Header Extension for Absolute Sender Time</w:t>
      </w:r>
      <w:bookmarkEnd w:id="86"/>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0"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r w:rsidR="003D193F">
        <w:rPr>
          <w:lang w:val="en-US" w:eastAsia="zh-CN"/>
        </w:rPr>
        <w:t>"</w:t>
      </w:r>
      <w:r w:rsidRPr="00B87168">
        <w:rPr>
          <w:lang w:val="en-US" w:eastAsia="zh-CN"/>
        </w:rPr>
        <w:t xml:space="preserve"> ;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hyperlink r:id="rId21" w:history="1">
        <w:r w:rsidRPr="00B87168">
          <w:rPr>
            <w:rStyle w:val="Hyperlink"/>
            <w:lang w:val="sv-SE" w:eastAsia="zh-CN"/>
          </w:rPr>
          <w:t>http://www.webrtc.org/experiments/rtp-hdrext/abs-send-time</w:t>
        </w:r>
      </w:hyperlink>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r w:rsidR="003D193F">
        <w:rPr>
          <w:lang w:val="en-US" w:eastAsia="zh-CN"/>
        </w:rPr>
        <w:t>"</w:t>
      </w:r>
      <w:r w:rsidRPr="00B87168">
        <w:rPr>
          <w:lang w:val="en-US" w:eastAsia="zh-CN"/>
        </w:rPr>
        <w:t xml:space="preserve"> ;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2"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t>Wire format: 1-byte extension, 3 bytes of data. total 4 bytes extra per packet (plus shared 4 bytes for all extensions present: 2 byte magic word 0xBEDE, 2 byte # of extensions). Will in practice replace the “toffset” extension so we should see no long term increase in traffic as a result.</w:t>
      </w:r>
    </w:p>
    <w:p w14:paraId="6DA25EBF" w14:textId="77777777" w:rsidR="00B87168" w:rsidRPr="00B87168" w:rsidRDefault="00B87168" w:rsidP="00B87168">
      <w:pPr>
        <w:rPr>
          <w:lang w:val="en-US" w:eastAsia="zh-CN"/>
        </w:rPr>
      </w:pPr>
      <w:r w:rsidRPr="00B87168">
        <w:rPr>
          <w:lang w:val="en-US" w:eastAsia="zh-CN"/>
        </w:rPr>
        <w:t>Encoding: Timestamp is in seconds, 24 bit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lastRenderedPageBreak/>
        <w:t>Relation to NTP timestamps: abs_send_time_24 = (ntp_timestamp_64 &gt;&gt; 14) &amp; 0x00ffffff ; NTP timestamp is 32 bits for whole seconds, 32 bits fraction of second.</w:t>
      </w:r>
    </w:p>
    <w:p w14:paraId="3B0ED700" w14:textId="77777777" w:rsidR="00B87168" w:rsidRP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7A71ACBF" w14:textId="77777777" w:rsidR="00F879C4" w:rsidRPr="00FF3075" w:rsidRDefault="00F879C4" w:rsidP="005D4436">
      <w:pPr>
        <w:rPr>
          <w:lang w:val="en-US" w:eastAsia="zh-CN"/>
        </w:rPr>
      </w:pPr>
    </w:p>
    <w:p w14:paraId="5CA5E6C2" w14:textId="59D2E450" w:rsidR="00080512" w:rsidRPr="004D3578" w:rsidRDefault="00080512">
      <w:pPr>
        <w:pStyle w:val="Heading8"/>
      </w:pPr>
      <w:bookmarkStart w:id="87" w:name="_Toc157683614"/>
      <w:r w:rsidRPr="004D3578">
        <w:t xml:space="preserve">Annex </w:t>
      </w:r>
      <w:r w:rsidR="00572FA0">
        <w:t>D</w:t>
      </w:r>
      <w:r w:rsidRPr="004D3578">
        <w:t xml:space="preserve"> (informative):</w:t>
      </w:r>
      <w:r w:rsidRPr="004D3578">
        <w:br/>
        <w:t>Change history</w:t>
      </w:r>
      <w:bookmarkEnd w:id="87"/>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8" w:name="historyclause"/>
            <w:bookmarkEnd w:id="8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FA2F01">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FA2F01">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ABADB" w14:textId="77777777" w:rsidR="004719D9" w:rsidRDefault="004719D9">
      <w:r>
        <w:separator/>
      </w:r>
    </w:p>
  </w:endnote>
  <w:endnote w:type="continuationSeparator" w:id="0">
    <w:p w14:paraId="3F837563" w14:textId="77777777" w:rsidR="004719D9" w:rsidRDefault="004719D9">
      <w:r>
        <w:continuationSeparator/>
      </w:r>
    </w:p>
  </w:endnote>
  <w:endnote w:type="continuationNotice" w:id="1">
    <w:p w14:paraId="482AD0BB" w14:textId="77777777" w:rsidR="004719D9" w:rsidRDefault="00471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465D6" w14:textId="77777777" w:rsidR="004719D9" w:rsidRDefault="004719D9">
      <w:r>
        <w:separator/>
      </w:r>
    </w:p>
  </w:footnote>
  <w:footnote w:type="continuationSeparator" w:id="0">
    <w:p w14:paraId="26B6919A" w14:textId="77777777" w:rsidR="004719D9" w:rsidRDefault="004719D9">
      <w:r>
        <w:continuationSeparator/>
      </w:r>
    </w:p>
  </w:footnote>
  <w:footnote w:type="continuationNotice" w:id="1">
    <w:p w14:paraId="256F94DF" w14:textId="77777777" w:rsidR="004719D9" w:rsidRDefault="004719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97A50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3075">
      <w:rPr>
        <w:rFonts w:ascii="Arial" w:hAnsi="Arial" w:cs="Arial"/>
        <w:b/>
        <w:noProof/>
        <w:sz w:val="18"/>
        <w:szCs w:val="18"/>
      </w:rPr>
      <w:t>3GPP TS 26.522 V0.3.0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1062A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307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4"/>
  </w:num>
  <w:num w:numId="22" w16cid:durableId="1351953310">
    <w:abstractNumId w:val="20"/>
  </w:num>
  <w:num w:numId="23" w16cid:durableId="870455966">
    <w:abstractNumId w:val="12"/>
  </w:num>
  <w:num w:numId="24" w16cid:durableId="1478495014">
    <w:abstractNumId w:val="22"/>
  </w:num>
  <w:num w:numId="25" w16cid:durableId="1887835715">
    <w:abstractNumId w:val="15"/>
  </w:num>
  <w:num w:numId="26" w16cid:durableId="9482024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5510"/>
    <w:rsid w:val="00005F38"/>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514FC"/>
    <w:rsid w:val="000514FF"/>
    <w:rsid w:val="00051834"/>
    <w:rsid w:val="00054A22"/>
    <w:rsid w:val="000566EB"/>
    <w:rsid w:val="00062023"/>
    <w:rsid w:val="00063547"/>
    <w:rsid w:val="00064497"/>
    <w:rsid w:val="000649EA"/>
    <w:rsid w:val="000655A6"/>
    <w:rsid w:val="00070FC4"/>
    <w:rsid w:val="000725A3"/>
    <w:rsid w:val="00072A54"/>
    <w:rsid w:val="00072F4A"/>
    <w:rsid w:val="00074AC3"/>
    <w:rsid w:val="00074C4E"/>
    <w:rsid w:val="00075B2F"/>
    <w:rsid w:val="000765E6"/>
    <w:rsid w:val="00077075"/>
    <w:rsid w:val="00080512"/>
    <w:rsid w:val="00081D20"/>
    <w:rsid w:val="00083446"/>
    <w:rsid w:val="000843B8"/>
    <w:rsid w:val="000925CA"/>
    <w:rsid w:val="00093844"/>
    <w:rsid w:val="000939D5"/>
    <w:rsid w:val="00094866"/>
    <w:rsid w:val="000949AB"/>
    <w:rsid w:val="0009666C"/>
    <w:rsid w:val="000A12D9"/>
    <w:rsid w:val="000A2DE1"/>
    <w:rsid w:val="000A43DE"/>
    <w:rsid w:val="000A5EB4"/>
    <w:rsid w:val="000A6D89"/>
    <w:rsid w:val="000B088D"/>
    <w:rsid w:val="000B4189"/>
    <w:rsid w:val="000B4393"/>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B2D"/>
    <w:rsid w:val="000E4C71"/>
    <w:rsid w:val="000F2402"/>
    <w:rsid w:val="000F5296"/>
    <w:rsid w:val="000F5698"/>
    <w:rsid w:val="000F5B21"/>
    <w:rsid w:val="000F6E07"/>
    <w:rsid w:val="000F7B5B"/>
    <w:rsid w:val="000F7E8E"/>
    <w:rsid w:val="00100E3B"/>
    <w:rsid w:val="00101966"/>
    <w:rsid w:val="00101FD3"/>
    <w:rsid w:val="0010538A"/>
    <w:rsid w:val="001062A4"/>
    <w:rsid w:val="0010642C"/>
    <w:rsid w:val="00106A20"/>
    <w:rsid w:val="00111073"/>
    <w:rsid w:val="00114630"/>
    <w:rsid w:val="00114860"/>
    <w:rsid w:val="0011556C"/>
    <w:rsid w:val="00115797"/>
    <w:rsid w:val="00115946"/>
    <w:rsid w:val="00115B4F"/>
    <w:rsid w:val="001255AE"/>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51921"/>
    <w:rsid w:val="00156CF3"/>
    <w:rsid w:val="001613BC"/>
    <w:rsid w:val="00163C93"/>
    <w:rsid w:val="0017078C"/>
    <w:rsid w:val="00173E3B"/>
    <w:rsid w:val="00174E78"/>
    <w:rsid w:val="0018082E"/>
    <w:rsid w:val="00182A14"/>
    <w:rsid w:val="00185A78"/>
    <w:rsid w:val="0018690D"/>
    <w:rsid w:val="0019032D"/>
    <w:rsid w:val="00190B32"/>
    <w:rsid w:val="001972DC"/>
    <w:rsid w:val="001A4C42"/>
    <w:rsid w:val="001A7420"/>
    <w:rsid w:val="001B0E1D"/>
    <w:rsid w:val="001B1748"/>
    <w:rsid w:val="001B32E7"/>
    <w:rsid w:val="001B35E7"/>
    <w:rsid w:val="001B4540"/>
    <w:rsid w:val="001B54A6"/>
    <w:rsid w:val="001B6637"/>
    <w:rsid w:val="001B7AC4"/>
    <w:rsid w:val="001C03FB"/>
    <w:rsid w:val="001C21C3"/>
    <w:rsid w:val="001C49D2"/>
    <w:rsid w:val="001C4A4A"/>
    <w:rsid w:val="001C4E43"/>
    <w:rsid w:val="001D02C2"/>
    <w:rsid w:val="001D16F0"/>
    <w:rsid w:val="001D2754"/>
    <w:rsid w:val="001D4AA6"/>
    <w:rsid w:val="001E13BD"/>
    <w:rsid w:val="001E1CE1"/>
    <w:rsid w:val="001E2303"/>
    <w:rsid w:val="001E469B"/>
    <w:rsid w:val="001E4C70"/>
    <w:rsid w:val="001E51EB"/>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4694"/>
    <w:rsid w:val="00212931"/>
    <w:rsid w:val="00213DD4"/>
    <w:rsid w:val="002154E8"/>
    <w:rsid w:val="00220D1D"/>
    <w:rsid w:val="00223393"/>
    <w:rsid w:val="00224FB9"/>
    <w:rsid w:val="00227C2D"/>
    <w:rsid w:val="002309B0"/>
    <w:rsid w:val="00230A57"/>
    <w:rsid w:val="002347A2"/>
    <w:rsid w:val="00234E32"/>
    <w:rsid w:val="00235ABB"/>
    <w:rsid w:val="00236810"/>
    <w:rsid w:val="00241E8F"/>
    <w:rsid w:val="00242F65"/>
    <w:rsid w:val="0024385B"/>
    <w:rsid w:val="002446CF"/>
    <w:rsid w:val="002449D5"/>
    <w:rsid w:val="0025027B"/>
    <w:rsid w:val="00253900"/>
    <w:rsid w:val="00253B37"/>
    <w:rsid w:val="002576D1"/>
    <w:rsid w:val="0026118F"/>
    <w:rsid w:val="00262195"/>
    <w:rsid w:val="00264152"/>
    <w:rsid w:val="00264B4A"/>
    <w:rsid w:val="00264DB4"/>
    <w:rsid w:val="00265646"/>
    <w:rsid w:val="002663FC"/>
    <w:rsid w:val="00266E8E"/>
    <w:rsid w:val="002675F0"/>
    <w:rsid w:val="00267ACB"/>
    <w:rsid w:val="002732B1"/>
    <w:rsid w:val="00274B0D"/>
    <w:rsid w:val="00274B7B"/>
    <w:rsid w:val="002760EE"/>
    <w:rsid w:val="00281FA7"/>
    <w:rsid w:val="00282FAC"/>
    <w:rsid w:val="00285506"/>
    <w:rsid w:val="00286079"/>
    <w:rsid w:val="002873D6"/>
    <w:rsid w:val="00291FD3"/>
    <w:rsid w:val="00292B07"/>
    <w:rsid w:val="0029448E"/>
    <w:rsid w:val="0029570C"/>
    <w:rsid w:val="002A152C"/>
    <w:rsid w:val="002A1D0B"/>
    <w:rsid w:val="002A2825"/>
    <w:rsid w:val="002A3A73"/>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14EDD"/>
    <w:rsid w:val="00314EFD"/>
    <w:rsid w:val="00315B85"/>
    <w:rsid w:val="003160AB"/>
    <w:rsid w:val="00316964"/>
    <w:rsid w:val="00316BE6"/>
    <w:rsid w:val="003172DC"/>
    <w:rsid w:val="00317CFD"/>
    <w:rsid w:val="00320A00"/>
    <w:rsid w:val="00320C86"/>
    <w:rsid w:val="003212D7"/>
    <w:rsid w:val="00322542"/>
    <w:rsid w:val="0032544F"/>
    <w:rsid w:val="0032660C"/>
    <w:rsid w:val="00327579"/>
    <w:rsid w:val="003275FF"/>
    <w:rsid w:val="00333C04"/>
    <w:rsid w:val="00335851"/>
    <w:rsid w:val="0033631B"/>
    <w:rsid w:val="00340DB9"/>
    <w:rsid w:val="003432DB"/>
    <w:rsid w:val="00350100"/>
    <w:rsid w:val="003517B4"/>
    <w:rsid w:val="00353AA7"/>
    <w:rsid w:val="0035462D"/>
    <w:rsid w:val="00355F5F"/>
    <w:rsid w:val="00356555"/>
    <w:rsid w:val="00363372"/>
    <w:rsid w:val="003637AC"/>
    <w:rsid w:val="00363E53"/>
    <w:rsid w:val="00364439"/>
    <w:rsid w:val="00366080"/>
    <w:rsid w:val="0037458B"/>
    <w:rsid w:val="003755F3"/>
    <w:rsid w:val="003765B8"/>
    <w:rsid w:val="0038352D"/>
    <w:rsid w:val="003923A9"/>
    <w:rsid w:val="00393DCE"/>
    <w:rsid w:val="00393EE3"/>
    <w:rsid w:val="00393F47"/>
    <w:rsid w:val="00395355"/>
    <w:rsid w:val="00396D07"/>
    <w:rsid w:val="003A2A31"/>
    <w:rsid w:val="003A30EC"/>
    <w:rsid w:val="003A4C5B"/>
    <w:rsid w:val="003A5C05"/>
    <w:rsid w:val="003A63FA"/>
    <w:rsid w:val="003A6428"/>
    <w:rsid w:val="003A7CC2"/>
    <w:rsid w:val="003B01E3"/>
    <w:rsid w:val="003B4612"/>
    <w:rsid w:val="003B4F4F"/>
    <w:rsid w:val="003B5A44"/>
    <w:rsid w:val="003B72E2"/>
    <w:rsid w:val="003B7A67"/>
    <w:rsid w:val="003C0C0F"/>
    <w:rsid w:val="003C285C"/>
    <w:rsid w:val="003C34EB"/>
    <w:rsid w:val="003C3971"/>
    <w:rsid w:val="003C68A2"/>
    <w:rsid w:val="003C6CBA"/>
    <w:rsid w:val="003C7AB3"/>
    <w:rsid w:val="003C7E61"/>
    <w:rsid w:val="003D193F"/>
    <w:rsid w:val="003D6AF9"/>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10AA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6A8E"/>
    <w:rsid w:val="00457618"/>
    <w:rsid w:val="00465515"/>
    <w:rsid w:val="0047195E"/>
    <w:rsid w:val="004719D9"/>
    <w:rsid w:val="00471E8A"/>
    <w:rsid w:val="004737CD"/>
    <w:rsid w:val="004742DC"/>
    <w:rsid w:val="00475EFA"/>
    <w:rsid w:val="00480A83"/>
    <w:rsid w:val="0048295C"/>
    <w:rsid w:val="00483C9B"/>
    <w:rsid w:val="004925D5"/>
    <w:rsid w:val="00496FF6"/>
    <w:rsid w:val="0049751D"/>
    <w:rsid w:val="004A070C"/>
    <w:rsid w:val="004A1E51"/>
    <w:rsid w:val="004A2203"/>
    <w:rsid w:val="004A2708"/>
    <w:rsid w:val="004A369D"/>
    <w:rsid w:val="004A4367"/>
    <w:rsid w:val="004A4756"/>
    <w:rsid w:val="004B346E"/>
    <w:rsid w:val="004B3ABD"/>
    <w:rsid w:val="004C13DD"/>
    <w:rsid w:val="004C1AC1"/>
    <w:rsid w:val="004C30AC"/>
    <w:rsid w:val="004C457C"/>
    <w:rsid w:val="004C4F52"/>
    <w:rsid w:val="004C507D"/>
    <w:rsid w:val="004D136A"/>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EBB"/>
    <w:rsid w:val="004F7A8E"/>
    <w:rsid w:val="00503E21"/>
    <w:rsid w:val="005105A7"/>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50678"/>
    <w:rsid w:val="005512C6"/>
    <w:rsid w:val="005513FC"/>
    <w:rsid w:val="005527A1"/>
    <w:rsid w:val="00555E8C"/>
    <w:rsid w:val="00557179"/>
    <w:rsid w:val="00557384"/>
    <w:rsid w:val="00561FC0"/>
    <w:rsid w:val="00565087"/>
    <w:rsid w:val="005655D8"/>
    <w:rsid w:val="00565EB4"/>
    <w:rsid w:val="00571F55"/>
    <w:rsid w:val="00572FA0"/>
    <w:rsid w:val="00573510"/>
    <w:rsid w:val="00575778"/>
    <w:rsid w:val="005767C8"/>
    <w:rsid w:val="0058225D"/>
    <w:rsid w:val="00582712"/>
    <w:rsid w:val="00584449"/>
    <w:rsid w:val="005865D6"/>
    <w:rsid w:val="0059132F"/>
    <w:rsid w:val="00591E42"/>
    <w:rsid w:val="00594F68"/>
    <w:rsid w:val="00596B81"/>
    <w:rsid w:val="00597B11"/>
    <w:rsid w:val="005A241F"/>
    <w:rsid w:val="005A3068"/>
    <w:rsid w:val="005A308D"/>
    <w:rsid w:val="005A6B08"/>
    <w:rsid w:val="005A6B93"/>
    <w:rsid w:val="005A7F2D"/>
    <w:rsid w:val="005B420F"/>
    <w:rsid w:val="005B49FC"/>
    <w:rsid w:val="005B5602"/>
    <w:rsid w:val="005B5E60"/>
    <w:rsid w:val="005B744F"/>
    <w:rsid w:val="005C1011"/>
    <w:rsid w:val="005C1978"/>
    <w:rsid w:val="005C2488"/>
    <w:rsid w:val="005C3256"/>
    <w:rsid w:val="005C643E"/>
    <w:rsid w:val="005C7AD5"/>
    <w:rsid w:val="005C7DC2"/>
    <w:rsid w:val="005D2E01"/>
    <w:rsid w:val="005D4436"/>
    <w:rsid w:val="005D7526"/>
    <w:rsid w:val="005D7C5E"/>
    <w:rsid w:val="005E2B77"/>
    <w:rsid w:val="005E4BB2"/>
    <w:rsid w:val="005E5D7E"/>
    <w:rsid w:val="005E72DF"/>
    <w:rsid w:val="005F16B4"/>
    <w:rsid w:val="005F2F0A"/>
    <w:rsid w:val="005F2FD1"/>
    <w:rsid w:val="005F5F4C"/>
    <w:rsid w:val="005F6852"/>
    <w:rsid w:val="005F7221"/>
    <w:rsid w:val="005F788A"/>
    <w:rsid w:val="00600285"/>
    <w:rsid w:val="00600D18"/>
    <w:rsid w:val="00601C52"/>
    <w:rsid w:val="00602AEA"/>
    <w:rsid w:val="00605775"/>
    <w:rsid w:val="006121F9"/>
    <w:rsid w:val="006125B5"/>
    <w:rsid w:val="006128D2"/>
    <w:rsid w:val="006146A9"/>
    <w:rsid w:val="00614C41"/>
    <w:rsid w:val="00614FDF"/>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79D3"/>
    <w:rsid w:val="00670758"/>
    <w:rsid w:val="00670CF4"/>
    <w:rsid w:val="00672099"/>
    <w:rsid w:val="00675830"/>
    <w:rsid w:val="00675C5F"/>
    <w:rsid w:val="00680DDA"/>
    <w:rsid w:val="006822C1"/>
    <w:rsid w:val="00682DD5"/>
    <w:rsid w:val="00684391"/>
    <w:rsid w:val="00685A8D"/>
    <w:rsid w:val="00686BD1"/>
    <w:rsid w:val="00687B9A"/>
    <w:rsid w:val="00690F34"/>
    <w:rsid w:val="006912E9"/>
    <w:rsid w:val="00691657"/>
    <w:rsid w:val="00691908"/>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D95"/>
    <w:rsid w:val="006C4F09"/>
    <w:rsid w:val="006D2D36"/>
    <w:rsid w:val="006D30C9"/>
    <w:rsid w:val="006D4934"/>
    <w:rsid w:val="006E1054"/>
    <w:rsid w:val="006E1430"/>
    <w:rsid w:val="006E5C86"/>
    <w:rsid w:val="006E6063"/>
    <w:rsid w:val="006E770F"/>
    <w:rsid w:val="006F046E"/>
    <w:rsid w:val="006F0765"/>
    <w:rsid w:val="006F1002"/>
    <w:rsid w:val="006F17A9"/>
    <w:rsid w:val="006F396A"/>
    <w:rsid w:val="006F6471"/>
    <w:rsid w:val="007000D6"/>
    <w:rsid w:val="00701116"/>
    <w:rsid w:val="007020A1"/>
    <w:rsid w:val="007020DB"/>
    <w:rsid w:val="00703E48"/>
    <w:rsid w:val="00705526"/>
    <w:rsid w:val="0071174C"/>
    <w:rsid w:val="00713A36"/>
    <w:rsid w:val="00713C44"/>
    <w:rsid w:val="00714475"/>
    <w:rsid w:val="00714CFE"/>
    <w:rsid w:val="00715135"/>
    <w:rsid w:val="0071762A"/>
    <w:rsid w:val="00725185"/>
    <w:rsid w:val="00730555"/>
    <w:rsid w:val="00733C6F"/>
    <w:rsid w:val="00734176"/>
    <w:rsid w:val="00734A5B"/>
    <w:rsid w:val="007353FA"/>
    <w:rsid w:val="0073544B"/>
    <w:rsid w:val="0073561F"/>
    <w:rsid w:val="00737786"/>
    <w:rsid w:val="0074026F"/>
    <w:rsid w:val="00741265"/>
    <w:rsid w:val="00741384"/>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7013A"/>
    <w:rsid w:val="00774114"/>
    <w:rsid w:val="00774DA4"/>
    <w:rsid w:val="00780587"/>
    <w:rsid w:val="00780EC9"/>
    <w:rsid w:val="00781F0F"/>
    <w:rsid w:val="00782BB7"/>
    <w:rsid w:val="00783493"/>
    <w:rsid w:val="007848D7"/>
    <w:rsid w:val="007858CC"/>
    <w:rsid w:val="00786232"/>
    <w:rsid w:val="007902DF"/>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2631"/>
    <w:rsid w:val="007E3804"/>
    <w:rsid w:val="007E4123"/>
    <w:rsid w:val="007E4C94"/>
    <w:rsid w:val="007E5437"/>
    <w:rsid w:val="007E5A9E"/>
    <w:rsid w:val="007E68A9"/>
    <w:rsid w:val="007F0F4A"/>
    <w:rsid w:val="007F4DA8"/>
    <w:rsid w:val="007F51DB"/>
    <w:rsid w:val="007F59A8"/>
    <w:rsid w:val="008007BE"/>
    <w:rsid w:val="008008A6"/>
    <w:rsid w:val="008028A4"/>
    <w:rsid w:val="00804273"/>
    <w:rsid w:val="00804991"/>
    <w:rsid w:val="00806697"/>
    <w:rsid w:val="00811074"/>
    <w:rsid w:val="0081301B"/>
    <w:rsid w:val="00816ACF"/>
    <w:rsid w:val="008171EE"/>
    <w:rsid w:val="008200D6"/>
    <w:rsid w:val="00821A8F"/>
    <w:rsid w:val="00821C80"/>
    <w:rsid w:val="00823109"/>
    <w:rsid w:val="00825E54"/>
    <w:rsid w:val="00826F87"/>
    <w:rsid w:val="00827C44"/>
    <w:rsid w:val="00830747"/>
    <w:rsid w:val="00830904"/>
    <w:rsid w:val="00833352"/>
    <w:rsid w:val="008335D2"/>
    <w:rsid w:val="008359AC"/>
    <w:rsid w:val="008365DF"/>
    <w:rsid w:val="008455A5"/>
    <w:rsid w:val="008466CF"/>
    <w:rsid w:val="00846B5F"/>
    <w:rsid w:val="00847837"/>
    <w:rsid w:val="00850FDF"/>
    <w:rsid w:val="00851B60"/>
    <w:rsid w:val="00852293"/>
    <w:rsid w:val="008527E3"/>
    <w:rsid w:val="00853795"/>
    <w:rsid w:val="0085435D"/>
    <w:rsid w:val="00856DAB"/>
    <w:rsid w:val="00857683"/>
    <w:rsid w:val="00860E53"/>
    <w:rsid w:val="00863972"/>
    <w:rsid w:val="0086466A"/>
    <w:rsid w:val="00864D1C"/>
    <w:rsid w:val="00866143"/>
    <w:rsid w:val="00866D55"/>
    <w:rsid w:val="00870442"/>
    <w:rsid w:val="00873A11"/>
    <w:rsid w:val="008768CA"/>
    <w:rsid w:val="00877997"/>
    <w:rsid w:val="008807F9"/>
    <w:rsid w:val="00890D69"/>
    <w:rsid w:val="0089148A"/>
    <w:rsid w:val="00891D47"/>
    <w:rsid w:val="008961BE"/>
    <w:rsid w:val="00896E6F"/>
    <w:rsid w:val="008974A8"/>
    <w:rsid w:val="008A14FB"/>
    <w:rsid w:val="008A2337"/>
    <w:rsid w:val="008A3141"/>
    <w:rsid w:val="008A3287"/>
    <w:rsid w:val="008A3636"/>
    <w:rsid w:val="008A3E2B"/>
    <w:rsid w:val="008A3F7B"/>
    <w:rsid w:val="008A476F"/>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7B"/>
    <w:rsid w:val="008D538C"/>
    <w:rsid w:val="008D7ACC"/>
    <w:rsid w:val="008D7F69"/>
    <w:rsid w:val="008E06A7"/>
    <w:rsid w:val="008E1674"/>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348E"/>
    <w:rsid w:val="00913F89"/>
    <w:rsid w:val="00917CCB"/>
    <w:rsid w:val="00923B3D"/>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2AC0"/>
    <w:rsid w:val="00986C6C"/>
    <w:rsid w:val="009963CB"/>
    <w:rsid w:val="0099692C"/>
    <w:rsid w:val="009A012F"/>
    <w:rsid w:val="009A1147"/>
    <w:rsid w:val="009A12F8"/>
    <w:rsid w:val="009A2A59"/>
    <w:rsid w:val="009A65FE"/>
    <w:rsid w:val="009A67EB"/>
    <w:rsid w:val="009A70F3"/>
    <w:rsid w:val="009B287C"/>
    <w:rsid w:val="009B326B"/>
    <w:rsid w:val="009B3C46"/>
    <w:rsid w:val="009B4423"/>
    <w:rsid w:val="009C2CEE"/>
    <w:rsid w:val="009C4740"/>
    <w:rsid w:val="009C5847"/>
    <w:rsid w:val="009C66DF"/>
    <w:rsid w:val="009C7A4C"/>
    <w:rsid w:val="009D07AD"/>
    <w:rsid w:val="009D3FAC"/>
    <w:rsid w:val="009D4C94"/>
    <w:rsid w:val="009D7424"/>
    <w:rsid w:val="009E0CA2"/>
    <w:rsid w:val="009E0D97"/>
    <w:rsid w:val="009E0FB2"/>
    <w:rsid w:val="009E1096"/>
    <w:rsid w:val="009E2532"/>
    <w:rsid w:val="009E4CEB"/>
    <w:rsid w:val="009E6EE8"/>
    <w:rsid w:val="009F1390"/>
    <w:rsid w:val="009F37B7"/>
    <w:rsid w:val="009F6F6C"/>
    <w:rsid w:val="00A0106B"/>
    <w:rsid w:val="00A03B8C"/>
    <w:rsid w:val="00A05A37"/>
    <w:rsid w:val="00A06470"/>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3B25"/>
    <w:rsid w:val="00A34270"/>
    <w:rsid w:val="00A4198C"/>
    <w:rsid w:val="00A43FA4"/>
    <w:rsid w:val="00A441E6"/>
    <w:rsid w:val="00A52534"/>
    <w:rsid w:val="00A533B0"/>
    <w:rsid w:val="00A53724"/>
    <w:rsid w:val="00A5418D"/>
    <w:rsid w:val="00A547AD"/>
    <w:rsid w:val="00A56066"/>
    <w:rsid w:val="00A562AA"/>
    <w:rsid w:val="00A566D2"/>
    <w:rsid w:val="00A61462"/>
    <w:rsid w:val="00A655B7"/>
    <w:rsid w:val="00A67566"/>
    <w:rsid w:val="00A703B1"/>
    <w:rsid w:val="00A70D72"/>
    <w:rsid w:val="00A72A99"/>
    <w:rsid w:val="00A73129"/>
    <w:rsid w:val="00A73378"/>
    <w:rsid w:val="00A73B96"/>
    <w:rsid w:val="00A750A7"/>
    <w:rsid w:val="00A766FA"/>
    <w:rsid w:val="00A76A03"/>
    <w:rsid w:val="00A76DEA"/>
    <w:rsid w:val="00A81AC1"/>
    <w:rsid w:val="00A82346"/>
    <w:rsid w:val="00A828AE"/>
    <w:rsid w:val="00A82BB2"/>
    <w:rsid w:val="00A86582"/>
    <w:rsid w:val="00A90028"/>
    <w:rsid w:val="00A90278"/>
    <w:rsid w:val="00A9202A"/>
    <w:rsid w:val="00A92BA1"/>
    <w:rsid w:val="00A95205"/>
    <w:rsid w:val="00A95A32"/>
    <w:rsid w:val="00A95F1F"/>
    <w:rsid w:val="00A968CF"/>
    <w:rsid w:val="00A97139"/>
    <w:rsid w:val="00AA790E"/>
    <w:rsid w:val="00AB3442"/>
    <w:rsid w:val="00AB384E"/>
    <w:rsid w:val="00AB3AF9"/>
    <w:rsid w:val="00AB4A5D"/>
    <w:rsid w:val="00AB5177"/>
    <w:rsid w:val="00AC0694"/>
    <w:rsid w:val="00AC0C01"/>
    <w:rsid w:val="00AC17F1"/>
    <w:rsid w:val="00AC1905"/>
    <w:rsid w:val="00AC2E2C"/>
    <w:rsid w:val="00AC6BC6"/>
    <w:rsid w:val="00AD45A1"/>
    <w:rsid w:val="00AD6241"/>
    <w:rsid w:val="00AE071E"/>
    <w:rsid w:val="00AE122F"/>
    <w:rsid w:val="00AE2297"/>
    <w:rsid w:val="00AE2E89"/>
    <w:rsid w:val="00AE4CAF"/>
    <w:rsid w:val="00AE6164"/>
    <w:rsid w:val="00AE65E2"/>
    <w:rsid w:val="00AF1460"/>
    <w:rsid w:val="00AF15D2"/>
    <w:rsid w:val="00AF1841"/>
    <w:rsid w:val="00AF509E"/>
    <w:rsid w:val="00AF5593"/>
    <w:rsid w:val="00B0040E"/>
    <w:rsid w:val="00B024C1"/>
    <w:rsid w:val="00B03D7A"/>
    <w:rsid w:val="00B0648C"/>
    <w:rsid w:val="00B07A7B"/>
    <w:rsid w:val="00B07F66"/>
    <w:rsid w:val="00B10338"/>
    <w:rsid w:val="00B10970"/>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4335"/>
    <w:rsid w:val="00B456CC"/>
    <w:rsid w:val="00B45DFD"/>
    <w:rsid w:val="00B47FCB"/>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9F0"/>
    <w:rsid w:val="00BA4B8D"/>
    <w:rsid w:val="00BA60B6"/>
    <w:rsid w:val="00BA718D"/>
    <w:rsid w:val="00BB3B02"/>
    <w:rsid w:val="00BB50E2"/>
    <w:rsid w:val="00BB771A"/>
    <w:rsid w:val="00BC0858"/>
    <w:rsid w:val="00BC0F7D"/>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3479"/>
    <w:rsid w:val="00BF49C4"/>
    <w:rsid w:val="00BF502B"/>
    <w:rsid w:val="00BF5E42"/>
    <w:rsid w:val="00BF7A51"/>
    <w:rsid w:val="00C007E4"/>
    <w:rsid w:val="00C02DCA"/>
    <w:rsid w:val="00C0310A"/>
    <w:rsid w:val="00C03A6F"/>
    <w:rsid w:val="00C03CED"/>
    <w:rsid w:val="00C04558"/>
    <w:rsid w:val="00C04F4B"/>
    <w:rsid w:val="00C06B04"/>
    <w:rsid w:val="00C074DD"/>
    <w:rsid w:val="00C107DC"/>
    <w:rsid w:val="00C1496A"/>
    <w:rsid w:val="00C14FAF"/>
    <w:rsid w:val="00C1649E"/>
    <w:rsid w:val="00C1763E"/>
    <w:rsid w:val="00C226F6"/>
    <w:rsid w:val="00C23C69"/>
    <w:rsid w:val="00C245A1"/>
    <w:rsid w:val="00C24CAD"/>
    <w:rsid w:val="00C24F31"/>
    <w:rsid w:val="00C25EE4"/>
    <w:rsid w:val="00C27371"/>
    <w:rsid w:val="00C33079"/>
    <w:rsid w:val="00C44E5C"/>
    <w:rsid w:val="00C45231"/>
    <w:rsid w:val="00C462AE"/>
    <w:rsid w:val="00C46863"/>
    <w:rsid w:val="00C475DF"/>
    <w:rsid w:val="00C52678"/>
    <w:rsid w:val="00C529FC"/>
    <w:rsid w:val="00C551FF"/>
    <w:rsid w:val="00C571F3"/>
    <w:rsid w:val="00C57819"/>
    <w:rsid w:val="00C603B6"/>
    <w:rsid w:val="00C61CC4"/>
    <w:rsid w:val="00C64485"/>
    <w:rsid w:val="00C64D83"/>
    <w:rsid w:val="00C6688B"/>
    <w:rsid w:val="00C70FC2"/>
    <w:rsid w:val="00C7173D"/>
    <w:rsid w:val="00C71E4E"/>
    <w:rsid w:val="00C72833"/>
    <w:rsid w:val="00C72A19"/>
    <w:rsid w:val="00C76183"/>
    <w:rsid w:val="00C80F1D"/>
    <w:rsid w:val="00C8111A"/>
    <w:rsid w:val="00C81FF6"/>
    <w:rsid w:val="00C82A6C"/>
    <w:rsid w:val="00C8328F"/>
    <w:rsid w:val="00C834A0"/>
    <w:rsid w:val="00C836A6"/>
    <w:rsid w:val="00C84E26"/>
    <w:rsid w:val="00C87830"/>
    <w:rsid w:val="00C91962"/>
    <w:rsid w:val="00C93F40"/>
    <w:rsid w:val="00C94FA7"/>
    <w:rsid w:val="00C96B32"/>
    <w:rsid w:val="00CA074F"/>
    <w:rsid w:val="00CA0FDA"/>
    <w:rsid w:val="00CA1DC9"/>
    <w:rsid w:val="00CA1E0B"/>
    <w:rsid w:val="00CA2C89"/>
    <w:rsid w:val="00CA3D0C"/>
    <w:rsid w:val="00CA463A"/>
    <w:rsid w:val="00CA48CF"/>
    <w:rsid w:val="00CA4E83"/>
    <w:rsid w:val="00CA5574"/>
    <w:rsid w:val="00CA6E20"/>
    <w:rsid w:val="00CB4B14"/>
    <w:rsid w:val="00CB587B"/>
    <w:rsid w:val="00CB63F6"/>
    <w:rsid w:val="00CC2A98"/>
    <w:rsid w:val="00CD268D"/>
    <w:rsid w:val="00CD4402"/>
    <w:rsid w:val="00CE0423"/>
    <w:rsid w:val="00CE1973"/>
    <w:rsid w:val="00CE2B03"/>
    <w:rsid w:val="00CE350E"/>
    <w:rsid w:val="00CE481E"/>
    <w:rsid w:val="00CE7A8F"/>
    <w:rsid w:val="00CF1432"/>
    <w:rsid w:val="00CF2E0E"/>
    <w:rsid w:val="00CF4F28"/>
    <w:rsid w:val="00CF5503"/>
    <w:rsid w:val="00CF74ED"/>
    <w:rsid w:val="00CF7FEC"/>
    <w:rsid w:val="00D01385"/>
    <w:rsid w:val="00D06A75"/>
    <w:rsid w:val="00D1104C"/>
    <w:rsid w:val="00D12D37"/>
    <w:rsid w:val="00D150CB"/>
    <w:rsid w:val="00D15AAC"/>
    <w:rsid w:val="00D170DA"/>
    <w:rsid w:val="00D23BD2"/>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4884"/>
    <w:rsid w:val="00D65758"/>
    <w:rsid w:val="00D675A9"/>
    <w:rsid w:val="00D67D4B"/>
    <w:rsid w:val="00D738D6"/>
    <w:rsid w:val="00D75304"/>
    <w:rsid w:val="00D755EB"/>
    <w:rsid w:val="00D75D2E"/>
    <w:rsid w:val="00D76048"/>
    <w:rsid w:val="00D765AC"/>
    <w:rsid w:val="00D80DB6"/>
    <w:rsid w:val="00D82AF6"/>
    <w:rsid w:val="00D82E6F"/>
    <w:rsid w:val="00D83523"/>
    <w:rsid w:val="00D8566F"/>
    <w:rsid w:val="00D86DC0"/>
    <w:rsid w:val="00D87E00"/>
    <w:rsid w:val="00D9065F"/>
    <w:rsid w:val="00D9134D"/>
    <w:rsid w:val="00D92038"/>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750A"/>
    <w:rsid w:val="00E10BE0"/>
    <w:rsid w:val="00E11D87"/>
    <w:rsid w:val="00E11E26"/>
    <w:rsid w:val="00E14E46"/>
    <w:rsid w:val="00E16350"/>
    <w:rsid w:val="00E16509"/>
    <w:rsid w:val="00E16E27"/>
    <w:rsid w:val="00E22A36"/>
    <w:rsid w:val="00E22E07"/>
    <w:rsid w:val="00E2522E"/>
    <w:rsid w:val="00E26E24"/>
    <w:rsid w:val="00E31385"/>
    <w:rsid w:val="00E33568"/>
    <w:rsid w:val="00E33920"/>
    <w:rsid w:val="00E33994"/>
    <w:rsid w:val="00E376E4"/>
    <w:rsid w:val="00E43B09"/>
    <w:rsid w:val="00E44582"/>
    <w:rsid w:val="00E44FFC"/>
    <w:rsid w:val="00E45F67"/>
    <w:rsid w:val="00E470C7"/>
    <w:rsid w:val="00E47C52"/>
    <w:rsid w:val="00E50662"/>
    <w:rsid w:val="00E57AB0"/>
    <w:rsid w:val="00E604E3"/>
    <w:rsid w:val="00E61D67"/>
    <w:rsid w:val="00E67CCA"/>
    <w:rsid w:val="00E67D0E"/>
    <w:rsid w:val="00E72A28"/>
    <w:rsid w:val="00E73F44"/>
    <w:rsid w:val="00E74DAC"/>
    <w:rsid w:val="00E75BED"/>
    <w:rsid w:val="00E76A18"/>
    <w:rsid w:val="00E77645"/>
    <w:rsid w:val="00E812AF"/>
    <w:rsid w:val="00E902D4"/>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209E"/>
    <w:rsid w:val="00EC2904"/>
    <w:rsid w:val="00EC4A25"/>
    <w:rsid w:val="00EC68E7"/>
    <w:rsid w:val="00EC6EF4"/>
    <w:rsid w:val="00EC6F8C"/>
    <w:rsid w:val="00ED2F68"/>
    <w:rsid w:val="00ED3F35"/>
    <w:rsid w:val="00ED4A80"/>
    <w:rsid w:val="00ED5060"/>
    <w:rsid w:val="00EE32BE"/>
    <w:rsid w:val="00EE349A"/>
    <w:rsid w:val="00EE3748"/>
    <w:rsid w:val="00EE4E34"/>
    <w:rsid w:val="00EE571C"/>
    <w:rsid w:val="00EE691B"/>
    <w:rsid w:val="00EF29ED"/>
    <w:rsid w:val="00EF49FB"/>
    <w:rsid w:val="00EF608C"/>
    <w:rsid w:val="00F022DF"/>
    <w:rsid w:val="00F025A2"/>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25C8"/>
    <w:rsid w:val="00F32CFC"/>
    <w:rsid w:val="00F3468D"/>
    <w:rsid w:val="00F34834"/>
    <w:rsid w:val="00F35DDA"/>
    <w:rsid w:val="00F37788"/>
    <w:rsid w:val="00F3798B"/>
    <w:rsid w:val="00F42DC4"/>
    <w:rsid w:val="00F43778"/>
    <w:rsid w:val="00F43968"/>
    <w:rsid w:val="00F439D7"/>
    <w:rsid w:val="00F44F75"/>
    <w:rsid w:val="00F451A5"/>
    <w:rsid w:val="00F46DEA"/>
    <w:rsid w:val="00F51338"/>
    <w:rsid w:val="00F514DC"/>
    <w:rsid w:val="00F53F5E"/>
    <w:rsid w:val="00F54D27"/>
    <w:rsid w:val="00F55D03"/>
    <w:rsid w:val="00F55DFD"/>
    <w:rsid w:val="00F567BF"/>
    <w:rsid w:val="00F60F0F"/>
    <w:rsid w:val="00F61E09"/>
    <w:rsid w:val="00F6312D"/>
    <w:rsid w:val="00F64E0F"/>
    <w:rsid w:val="00F653B8"/>
    <w:rsid w:val="00F657E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A1266"/>
    <w:rsid w:val="00FA1412"/>
    <w:rsid w:val="00FA1EF9"/>
    <w:rsid w:val="00FA2DD4"/>
    <w:rsid w:val="00FA2F01"/>
    <w:rsid w:val="00FA4622"/>
    <w:rsid w:val="00FA4E4F"/>
    <w:rsid w:val="00FB0AA6"/>
    <w:rsid w:val="00FB1BBF"/>
    <w:rsid w:val="00FB246B"/>
    <w:rsid w:val="00FB4823"/>
    <w:rsid w:val="00FB5B82"/>
    <w:rsid w:val="00FB5CA0"/>
    <w:rsid w:val="00FB6360"/>
    <w:rsid w:val="00FC1192"/>
    <w:rsid w:val="00FC1669"/>
    <w:rsid w:val="00FC2947"/>
    <w:rsid w:val="00FC35BC"/>
    <w:rsid w:val="00FC3E89"/>
    <w:rsid w:val="00FC3F78"/>
    <w:rsid w:val="00FC4DA1"/>
    <w:rsid w:val="00FC67A1"/>
    <w:rsid w:val="00FD04D2"/>
    <w:rsid w:val="00FD12CE"/>
    <w:rsid w:val="00FD5F2A"/>
    <w:rsid w:val="00FD77A4"/>
    <w:rsid w:val="00FD7F1F"/>
    <w:rsid w:val="00FE007A"/>
    <w:rsid w:val="00FE12AF"/>
    <w:rsid w:val="00FE176E"/>
    <w:rsid w:val="00FE1EB3"/>
    <w:rsid w:val="00FE250C"/>
    <w:rsid w:val="00FE4A6A"/>
    <w:rsid w:val="00FE62BA"/>
    <w:rsid w:val="00FF2188"/>
    <w:rsid w:val="00FF28F0"/>
    <w:rsid w:val="00FF2925"/>
    <w:rsid w:val="00FF2C30"/>
    <w:rsid w:val="00FF30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val="en-US" w:eastAsia="en-GB"/>
    </w:rPr>
  </w:style>
  <w:style w:type="character" w:customStyle="1" w:styleId="normaltextrun">
    <w:name w:val="normaltextrun"/>
    <w:basedOn w:val="DefaultParagraphFont"/>
    <w:rsid w:val="00526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webrtc.org/experiments/rtp-hdrext/abs-send-time"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mailto:solenberg@goog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yperlink" Target="http://tools.ietf.org/html/draft-ietf-avt-tfrc-profile-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3202</TotalTime>
  <Pages>32</Pages>
  <Words>14061</Words>
  <Characters>80149</Characters>
  <Application>Microsoft Office Word</Application>
  <DocSecurity>0</DocSecurity>
  <Lines>667</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926</cp:revision>
  <cp:lastPrinted>2019-02-25T14:05:00Z</cp:lastPrinted>
  <dcterms:created xsi:type="dcterms:W3CDTF">2023-08-24T17:00:00Z</dcterms:created>
  <dcterms:modified xsi:type="dcterms:W3CDTF">2024-02-01T11:48:00Z</dcterms:modified>
</cp:coreProperties>
</file>