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4228B102" w:rsidR="004276DB" w:rsidRPr="00175000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DD1A80">
        <w:rPr>
          <w:rFonts w:ascii="Arial" w:eastAsia="Batang" w:hAnsi="Arial"/>
          <w:b/>
          <w:sz w:val="24"/>
          <w:szCs w:val="24"/>
          <w:lang w:val="sv-SE" w:eastAsia="en-US"/>
        </w:rPr>
        <w:t>0260</w:t>
      </w:r>
    </w:p>
    <w:p w14:paraId="3B43D2F3" w14:textId="5CA3A7F0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 xml:space="preserve">28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17500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</w:t>
      </w:r>
      <w:r w:rsidR="00FE3BB3" w:rsidRPr="00175000">
        <w:rPr>
          <w:rFonts w:cs="Arial"/>
          <w:bCs/>
          <w:sz w:val="22"/>
          <w:lang w:val="sv-SE"/>
        </w:rPr>
        <w:t>10</w:t>
      </w:r>
      <w:r w:rsidR="00BE30C3" w:rsidRPr="00175000">
        <w:rPr>
          <w:rFonts w:cs="Arial"/>
          <w:bCs/>
          <w:sz w:val="22"/>
          <w:lang w:val="sv-SE"/>
        </w:rPr>
        <w:t>3</w:t>
      </w:r>
      <w:r w:rsidR="000F7ECB" w:rsidRPr="00175000">
        <w:rPr>
          <w:rFonts w:cs="Arial"/>
          <w:bCs/>
          <w:sz w:val="22"/>
          <w:lang w:val="sv-SE"/>
        </w:rPr>
        <w:tab/>
        <w:t xml:space="preserve">Tdoc </w:t>
      </w:r>
      <w:r w:rsidR="00811D3E" w:rsidRPr="00175000">
        <w:rPr>
          <w:rFonts w:cs="Arial"/>
          <w:bCs/>
          <w:sz w:val="22"/>
          <w:lang w:val="sv-SE"/>
        </w:rPr>
        <w:t>S</w:t>
      </w:r>
      <w:r w:rsidRPr="00175000">
        <w:rPr>
          <w:rFonts w:cs="Arial"/>
          <w:bCs/>
          <w:sz w:val="22"/>
          <w:lang w:val="sv-SE"/>
        </w:rPr>
        <w:t>P-2</w:t>
      </w:r>
      <w:r w:rsidR="00BE30C3" w:rsidRPr="00175000">
        <w:rPr>
          <w:rFonts w:cs="Arial"/>
          <w:bCs/>
          <w:sz w:val="22"/>
          <w:lang w:val="sv-SE"/>
        </w:rPr>
        <w:t>4</w:t>
      </w:r>
      <w:r w:rsidR="00055BDD" w:rsidRPr="00175000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5ADFA85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B35896">
        <w:rPr>
          <w:rFonts w:ascii="Arial" w:hAnsi="Arial" w:cs="Arial"/>
          <w:b/>
        </w:rPr>
        <w:t xml:space="preserve"> 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35896">
        <w:rPr>
          <w:rFonts w:ascii="Arial" w:hAnsi="Arial" w:cs="Arial"/>
          <w:b/>
        </w:rPr>
        <w:t>3</w:t>
      </w:r>
      <w:r w:rsidR="00222D66" w:rsidRPr="002771C4">
        <w:rPr>
          <w:rFonts w:ascii="Arial" w:hAnsi="Arial" w:cs="Arial"/>
          <w:b/>
        </w:rPr>
        <w:t xml:space="preserve">, Version </w:t>
      </w:r>
      <w:r w:rsidR="00B35896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40F41E0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35896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6365B7B3" w14:textId="647DB338" w:rsidR="00175000" w:rsidRDefault="00175000" w:rsidP="00175000">
      <w:r w:rsidRPr="004D3578">
        <w:t xml:space="preserve">The present </w:t>
      </w:r>
      <w:r>
        <w:t>technical specification TS</w:t>
      </w:r>
      <w:r w:rsidR="00B35896">
        <w:t xml:space="preserve"> </w:t>
      </w:r>
      <w:r>
        <w:t>26.25</w:t>
      </w:r>
      <w:r w:rsidR="00B35896">
        <w:t>3</w:t>
      </w:r>
      <w:r>
        <w:t xml:space="preserve"> (Codec for Immersive Voice and Audio Services; </w:t>
      </w:r>
      <w:r w:rsidR="00B35896">
        <w:t>Codec for Immersive Voice and Audio Services; Detailed Algorithmic Description incl. RTP payload format and SDP parameter definitions</w:t>
      </w:r>
      <w:r>
        <w:t>) contains:</w:t>
      </w:r>
    </w:p>
    <w:p w14:paraId="66051408" w14:textId="77777777" w:rsidR="00B35896" w:rsidRPr="00A33E60" w:rsidRDefault="00B35896" w:rsidP="00B35896">
      <w:pPr>
        <w:pStyle w:val="B1"/>
        <w:spacing w:after="60"/>
      </w:pPr>
      <w:r w:rsidRPr="00A33E60">
        <w:t>-</w:t>
      </w:r>
      <w:r w:rsidRPr="00A33E60">
        <w:tab/>
        <w:t xml:space="preserve">General overview of the </w:t>
      </w:r>
      <w:r>
        <w:t>IVAS coder</w:t>
      </w:r>
    </w:p>
    <w:p w14:paraId="6BDE7023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Detailed algorithmic description of the IVAS encoder</w:t>
      </w:r>
    </w:p>
    <w:p w14:paraId="4F80EADF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Detailed algorithmic description of the IVAS decoder</w:t>
      </w:r>
    </w:p>
    <w:p w14:paraId="1FBF461B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Detailed algorithmic description of the IVAS rendering modes and rendering control</w:t>
      </w:r>
    </w:p>
    <w:p w14:paraId="07F12C2A" w14:textId="77777777" w:rsidR="00B35896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Description of the transmitted parameter indices</w:t>
      </w:r>
    </w:p>
    <w:p w14:paraId="75D63812" w14:textId="75BDB53E" w:rsidR="00BE30C3" w:rsidRDefault="00B35896" w:rsidP="00B35896">
      <w:pPr>
        <w:pStyle w:val="B1"/>
        <w:spacing w:after="60"/>
      </w:pPr>
      <w:r w:rsidRPr="00A33E60">
        <w:t>-</w:t>
      </w:r>
      <w:r w:rsidRPr="00A33E60">
        <w:tab/>
      </w:r>
      <w:r>
        <w:t>RTP payload format and SDP parameters</w:t>
      </w:r>
    </w:p>
    <w:p w14:paraId="5851B0A1" w14:textId="77777777" w:rsidR="00B35896" w:rsidRDefault="00B35896" w:rsidP="00B35896">
      <w:pPr>
        <w:pStyle w:val="B1"/>
        <w:spacing w:after="60"/>
        <w:ind w:left="0" w:firstLine="0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18AE4C08" w:rsidR="00A819CB" w:rsidRPr="0051631F" w:rsidRDefault="006D19A0" w:rsidP="006705DA">
      <w:pPr>
        <w:pStyle w:val="B1"/>
        <w:ind w:left="0" w:firstLine="0"/>
      </w:pPr>
      <w:r>
        <w:t xml:space="preserve">Updates </w:t>
      </w:r>
      <w:r w:rsidR="00477770">
        <w:t>towards</w:t>
      </w:r>
      <w:r>
        <w:t xml:space="preserve"> specification approval at the</w:t>
      </w:r>
      <w:r w:rsidR="00055BDD">
        <w:t xml:space="preserve">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09FCF0B1" w:rsidR="00FE3BB3" w:rsidRPr="00201826" w:rsidRDefault="00B35896" w:rsidP="00201826">
      <w:r>
        <w:t>Completion of remaining algorithmic details (incl. clauses 5.2.2.3.1.1, 5.2.2.3.1.2.2, 5.2.2.3.2.8, 7.4.7.3.5).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1366A29E" w:rsidR="0045428D" w:rsidRPr="00280718" w:rsidRDefault="00B35896" w:rsidP="00280718">
      <w:r>
        <w:t>Completion of the RTP payload format and SDP parameter definitions</w:t>
      </w:r>
      <w:r w:rsidRPr="00201826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175000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276DB"/>
    <w:rsid w:val="0045428D"/>
    <w:rsid w:val="00477770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D19A0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C6836"/>
    <w:rsid w:val="008F142C"/>
    <w:rsid w:val="0092756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5896"/>
    <w:rsid w:val="00B379AE"/>
    <w:rsid w:val="00B40B86"/>
    <w:rsid w:val="00B51904"/>
    <w:rsid w:val="00B80291"/>
    <w:rsid w:val="00BE30C3"/>
    <w:rsid w:val="00C15086"/>
    <w:rsid w:val="00C96D35"/>
    <w:rsid w:val="00CA2EAF"/>
    <w:rsid w:val="00CC358C"/>
    <w:rsid w:val="00CC436B"/>
    <w:rsid w:val="00CD245E"/>
    <w:rsid w:val="00D05D98"/>
    <w:rsid w:val="00D9104C"/>
    <w:rsid w:val="00DA2A4B"/>
    <w:rsid w:val="00DC278D"/>
    <w:rsid w:val="00DD1A80"/>
    <w:rsid w:val="00DE58BA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F3CD14AA-F86B-4376-9B1D-4272C4FC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Lasse J. Laaksonen (Nokia)</cp:lastModifiedBy>
  <cp:revision>11</cp:revision>
  <dcterms:created xsi:type="dcterms:W3CDTF">2024-01-23T14:32:00Z</dcterms:created>
  <dcterms:modified xsi:type="dcterms:W3CDTF">2024-01-23T20:09:00Z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