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1CC5896A" w:rsidR="004276DB" w:rsidRPr="00BE30C3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>3GPP TSG SA WG4#12</w:t>
      </w:r>
      <w:r w:rsidR="00BE30C3">
        <w:rPr>
          <w:rFonts w:ascii="Arial" w:eastAsia="Batang" w:hAnsi="Arial"/>
          <w:b/>
          <w:sz w:val="24"/>
          <w:szCs w:val="24"/>
          <w:lang w:val="en-US" w:eastAsia="en-US"/>
        </w:rPr>
        <w:t>7</w:t>
      </w:r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ab/>
        <w:t xml:space="preserve">                                                               </w:t>
      </w:r>
      <w:proofErr w:type="spellStart"/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>Tdoc</w:t>
      </w:r>
      <w:proofErr w:type="spellEnd"/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 xml:space="preserve"> S4-2</w:t>
      </w:r>
      <w:r w:rsidR="00BE30C3">
        <w:rPr>
          <w:rFonts w:ascii="Arial" w:eastAsia="Batang" w:hAnsi="Arial"/>
          <w:b/>
          <w:sz w:val="24"/>
          <w:szCs w:val="24"/>
          <w:lang w:val="en-US" w:eastAsia="en-US"/>
        </w:rPr>
        <w:t>40200</w:t>
      </w:r>
    </w:p>
    <w:p w14:paraId="3B43D2F3" w14:textId="5CA3A7F0" w:rsidR="004276DB" w:rsidRPr="006A4094" w:rsidRDefault="00BE30C3" w:rsidP="004276DB">
      <w:pPr>
        <w:pStyle w:val="Kopfzeile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 xml:space="preserve">28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Kopfzeile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4276DB" w:rsidRDefault="00280718" w:rsidP="000F7ECB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BE30C3">
        <w:rPr>
          <w:rFonts w:cs="Arial"/>
          <w:bCs/>
          <w:sz w:val="22"/>
          <w:lang w:val="en-US"/>
        </w:rPr>
        <w:t>3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BE30C3">
        <w:rPr>
          <w:rFonts w:cs="Arial"/>
          <w:bCs/>
          <w:sz w:val="22"/>
          <w:lang w:val="en-US"/>
        </w:rPr>
        <w:t>4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436ABD82" w:rsidR="000F7ECB" w:rsidRPr="002771C4" w:rsidRDefault="00BE30C3" w:rsidP="000F7ECB">
      <w:pPr>
        <w:pStyle w:val="Kopfzeile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7727DBB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E30C3">
        <w:rPr>
          <w:rFonts w:ascii="Arial" w:hAnsi="Arial" w:cs="Arial"/>
          <w:b/>
        </w:rPr>
        <w:t>1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3CAD751" w14:textId="3AB1C222" w:rsidR="00BE30C3" w:rsidRDefault="00BE30C3" w:rsidP="00BE30C3">
      <w:r w:rsidRPr="004D3578">
        <w:t xml:space="preserve">The present </w:t>
      </w:r>
      <w:r>
        <w:t>technical specification TS26.25</w:t>
      </w:r>
      <w:r>
        <w:t>1</w:t>
      </w:r>
      <w:r>
        <w:t xml:space="preserve"> (Codec for Immersive Voice and Audio Services; C code (f</w:t>
      </w:r>
      <w:r>
        <w:t>ixed</w:t>
      </w:r>
      <w:r>
        <w:t>-point)) contains:</w:t>
      </w:r>
    </w:p>
    <w:p w14:paraId="57B30EE6" w14:textId="77777777" w:rsidR="00BE30C3" w:rsidRDefault="00BE30C3" w:rsidP="00BE30C3">
      <w:pPr>
        <w:pStyle w:val="B1"/>
      </w:pPr>
      <w:r>
        <w:t>-</w:t>
      </w:r>
      <w:r>
        <w:tab/>
        <w:t>Specification of C code structure</w:t>
      </w:r>
    </w:p>
    <w:p w14:paraId="7E9B773F" w14:textId="31A0B436" w:rsidR="00BE30C3" w:rsidRDefault="00BE30C3" w:rsidP="00BE30C3">
      <w:pPr>
        <w:pStyle w:val="B1"/>
      </w:pPr>
      <w:r>
        <w:t>-</w:t>
      </w:r>
      <w:r>
        <w:tab/>
        <w:t>Specification of file formats as used by the IVAS codec</w:t>
      </w:r>
      <w:r>
        <w:t>.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6705DA">
      <w:pPr>
        <w:pStyle w:val="B1"/>
        <w:ind w:left="0" w:firstLine="0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F94A34" w:rsidR="00FE3BB3" w:rsidRPr="00201826" w:rsidRDefault="00BE30C3" w:rsidP="00201826">
      <w:r>
        <w:t>Electronic attachment with fixed-point C code missing</w:t>
      </w:r>
      <w:r w:rsidR="00406FC2" w:rsidRPr="00201826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BE30C3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19CB"/>
    <w:pPr>
      <w:spacing w:after="180"/>
    </w:pPr>
    <w:rPr>
      <w:lang w:val="en-GB" w:eastAsia="ko-KR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enabsatz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Standard"/>
    <w:link w:val="ListenabsatzZchn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enabsatzZchn">
    <w:name w:val="Listenabsatz Zchn"/>
    <w:aliases w:val="numbered Zchn,Paragraphe de liste1 Zchn,Bulletr List Paragraph Zchn,列出段落 Zchn,列出段落1 Zchn,Bullet List Zchn,FooterText Zchn,List Paragraph1 Zchn,List Paragraph2 Zchn,List Paragraph21 Zchn,List Paragraph11 Zchn,Parágrafo da Lista1 Zchn"/>
    <w:link w:val="Listenabsatz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Standard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berschrift1Zchn">
    <w:name w:val="Überschrift 1 Zchn"/>
    <w:link w:val="berschrift1"/>
    <w:rsid w:val="00B80291"/>
    <w:rPr>
      <w:rFonts w:ascii="Arial" w:hAnsi="Arial"/>
      <w:sz w:val="36"/>
      <w:lang w:val="en-GB" w:eastAsia="ko-KR"/>
    </w:rPr>
  </w:style>
  <w:style w:type="paragraph" w:styleId="berarbeitung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2" ma:contentTypeDescription="Ein neues Dokument erstellen." ma:contentTypeScope="" ma:versionID="f7d9ad40441840a49141adb7a73154d8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22916722f4f46de54af6abf5102255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D17818-E4FB-4245-A7D7-DC4DD0944EC4}"/>
</file>

<file path=customXml/itemProps2.xml><?xml version="1.0" encoding="utf-8"?>
<ds:datastoreItem xmlns:ds="http://schemas.openxmlformats.org/officeDocument/2006/customXml" ds:itemID="{32631D34-0480-418F-BA8A-77E65BF8AAFD}"/>
</file>

<file path=customXml/itemProps3.xml><?xml version="1.0" encoding="utf-8"?>
<ds:datastoreItem xmlns:ds="http://schemas.openxmlformats.org/officeDocument/2006/customXml" ds:itemID="{744326A8-4CB7-4002-884B-56B4DE35855A}"/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1</Pages>
  <Words>296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Multrus, Markus</cp:lastModifiedBy>
  <cp:revision>20</cp:revision>
  <dcterms:created xsi:type="dcterms:W3CDTF">2023-11-15T20:41:00Z</dcterms:created>
  <dcterms:modified xsi:type="dcterms:W3CDTF">2024-01-23T14:01:00Z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