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5D3CC" w14:textId="77777777" w:rsidR="00617872" w:rsidRDefault="00617872" w:rsidP="006178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S4-23xxxx</w:t>
      </w:r>
    </w:p>
    <w:p w14:paraId="60CB0DB4" w14:textId="77777777" w:rsidR="00617872" w:rsidRDefault="00617872" w:rsidP="006178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0DC72" w14:textId="77777777" w:rsidR="00861060" w:rsidRDefault="00861060">
      <w:r>
        <w:separator/>
      </w:r>
    </w:p>
  </w:endnote>
  <w:endnote w:type="continuationSeparator" w:id="0">
    <w:p w14:paraId="1D9F098A" w14:textId="77777777" w:rsidR="00861060" w:rsidRDefault="00861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B513B" w14:textId="77777777" w:rsidR="00861060" w:rsidRDefault="00861060">
      <w:r>
        <w:separator/>
      </w:r>
    </w:p>
  </w:footnote>
  <w:footnote w:type="continuationSeparator" w:id="0">
    <w:p w14:paraId="09A1C76B" w14:textId="77777777" w:rsidR="00861060" w:rsidRDefault="008610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4FF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75B7"/>
    <w:rsid w:val="004E7A11"/>
    <w:rsid w:val="005141D9"/>
    <w:rsid w:val="0051580D"/>
    <w:rsid w:val="00520CA3"/>
    <w:rsid w:val="00547111"/>
    <w:rsid w:val="00592D74"/>
    <w:rsid w:val="005E2C44"/>
    <w:rsid w:val="00617872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106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3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26.501_CR0059R5_(Rel-18)_5GMS_Ph2</cp:lastModifiedBy>
  <cp:revision>4</cp:revision>
  <cp:lastPrinted>1900-01-01T00:00:00Z</cp:lastPrinted>
  <dcterms:created xsi:type="dcterms:W3CDTF">2023-01-09T13:03:00Z</dcterms:created>
  <dcterms:modified xsi:type="dcterms:W3CDTF">2023-10-04T09:15:00Z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