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5C70D739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S4-23xxxx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52389" w14:textId="77777777" w:rsidR="00EF6497" w:rsidRDefault="00EF6497">
      <w:r>
        <w:separator/>
      </w:r>
    </w:p>
  </w:endnote>
  <w:endnote w:type="continuationSeparator" w:id="0">
    <w:p w14:paraId="21247B79" w14:textId="77777777" w:rsidR="00EF6497" w:rsidRDefault="00EF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A6489" w14:textId="77777777" w:rsidR="00EF6497" w:rsidRDefault="00EF6497">
      <w:r>
        <w:separator/>
      </w:r>
    </w:p>
  </w:footnote>
  <w:footnote w:type="continuationSeparator" w:id="0">
    <w:p w14:paraId="79543494" w14:textId="77777777" w:rsidR="00EF6497" w:rsidRDefault="00EF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4C3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26.501_CR0059R5_(Rel-18)_5GMS_Ph2</cp:lastModifiedBy>
  <cp:revision>60</cp:revision>
  <cp:lastPrinted>1900-01-01T00:00:00Z</cp:lastPrinted>
  <dcterms:created xsi:type="dcterms:W3CDTF">2019-01-14T04:28:00Z</dcterms:created>
  <dcterms:modified xsi:type="dcterms:W3CDTF">2023-10-04T09:15:00Z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