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1B1925" w14:paraId="6420D5CF" w14:textId="77777777" w:rsidTr="00560030">
        <w:trPr>
          <w:cantSplit/>
        </w:trPr>
        <w:tc>
          <w:tcPr>
            <w:tcW w:w="10423" w:type="dxa"/>
            <w:gridSpan w:val="2"/>
            <w:tcBorders>
              <w:top w:val="nil"/>
              <w:left w:val="nil"/>
              <w:bottom w:val="nil"/>
              <w:right w:val="nil"/>
            </w:tcBorders>
            <w:shd w:val="clear" w:color="auto" w:fill="auto"/>
          </w:tcPr>
          <w:p w14:paraId="3FDEDF14" w14:textId="640918F9" w:rsidR="004F0988" w:rsidRPr="001B1925" w:rsidRDefault="004F0988" w:rsidP="00E05A74">
            <w:pPr>
              <w:pStyle w:val="ZA"/>
              <w:framePr w:w="0" w:hRule="auto" w:wrap="auto" w:vAnchor="margin" w:hAnchor="text" w:yAlign="inline"/>
            </w:pPr>
            <w:bookmarkStart w:id="0" w:name="page1"/>
            <w:r w:rsidRPr="001B1925">
              <w:rPr>
                <w:sz w:val="64"/>
              </w:rPr>
              <w:t xml:space="preserve">3GPP </w:t>
            </w:r>
            <w:bookmarkStart w:id="1" w:name="specType1"/>
            <w:r w:rsidRPr="001B1925">
              <w:rPr>
                <w:sz w:val="64"/>
              </w:rPr>
              <w:t>TS</w:t>
            </w:r>
            <w:bookmarkEnd w:id="1"/>
            <w:r w:rsidRPr="001B1925">
              <w:rPr>
                <w:sz w:val="64"/>
              </w:rPr>
              <w:t xml:space="preserve"> </w:t>
            </w:r>
            <w:bookmarkStart w:id="2" w:name="specNumber"/>
            <w:r w:rsidR="002E3807" w:rsidRPr="001B1925">
              <w:rPr>
                <w:sz w:val="64"/>
              </w:rPr>
              <w:t>26</w:t>
            </w:r>
            <w:r w:rsidRPr="001B1925">
              <w:rPr>
                <w:sz w:val="64"/>
              </w:rPr>
              <w:t>.</w:t>
            </w:r>
            <w:r w:rsidR="002E3807" w:rsidRPr="001B1925">
              <w:rPr>
                <w:sz w:val="64"/>
              </w:rPr>
              <w:t>113</w:t>
            </w:r>
            <w:bookmarkEnd w:id="2"/>
            <w:r w:rsidRPr="001B1925">
              <w:rPr>
                <w:sz w:val="64"/>
              </w:rPr>
              <w:t xml:space="preserve"> </w:t>
            </w:r>
            <w:r w:rsidRPr="00C9474C">
              <w:t>V</w:t>
            </w:r>
            <w:bookmarkStart w:id="3" w:name="specVersion"/>
            <w:r w:rsidR="002E3807" w:rsidRPr="00C9474C">
              <w:t>0</w:t>
            </w:r>
            <w:r w:rsidRPr="00C9474C">
              <w:t>.</w:t>
            </w:r>
            <w:del w:id="4" w:author="Ryan Hakju Lee" w:date="2023-11-16T08:07:00Z">
              <w:r w:rsidR="00E05A74" w:rsidRPr="00C9474C" w:rsidDel="00C9474C">
                <w:delText>7</w:delText>
              </w:r>
            </w:del>
            <w:ins w:id="5" w:author="Ryan Hakju Lee" w:date="2023-11-16T08:07:00Z">
              <w:r w:rsidR="00C9474C">
                <w:t>8</w:t>
              </w:r>
            </w:ins>
            <w:r w:rsidRPr="00C9474C">
              <w:t>.</w:t>
            </w:r>
            <w:r w:rsidR="002E3807" w:rsidRPr="00C9474C">
              <w:t>0</w:t>
            </w:r>
            <w:bookmarkEnd w:id="3"/>
            <w:r w:rsidRPr="00C9474C">
              <w:t xml:space="preserve"> </w:t>
            </w:r>
            <w:r w:rsidRPr="00C9474C">
              <w:rPr>
                <w:sz w:val="32"/>
              </w:rPr>
              <w:t>(</w:t>
            </w:r>
            <w:bookmarkStart w:id="6" w:name="issueDate"/>
            <w:r w:rsidR="002E3807" w:rsidRPr="00C9474C">
              <w:rPr>
                <w:sz w:val="32"/>
              </w:rPr>
              <w:t>202</w:t>
            </w:r>
            <w:r w:rsidR="00F312DE" w:rsidRPr="00C9474C">
              <w:rPr>
                <w:sz w:val="32"/>
              </w:rPr>
              <w:t>3</w:t>
            </w:r>
            <w:r w:rsidRPr="00C9474C">
              <w:rPr>
                <w:sz w:val="32"/>
              </w:rPr>
              <w:t>-</w:t>
            </w:r>
            <w:bookmarkEnd w:id="6"/>
            <w:del w:id="7" w:author="Ryan Hakju Lee" w:date="2023-11-16T08:07:00Z">
              <w:r w:rsidR="00E05A74" w:rsidRPr="00C9474C" w:rsidDel="00C9474C">
                <w:rPr>
                  <w:sz w:val="32"/>
                </w:rPr>
                <w:delText>08</w:delText>
              </w:r>
            </w:del>
            <w:ins w:id="8" w:author="Ryan Hakju Lee" w:date="2023-11-16T08:07:00Z">
              <w:r w:rsidR="00C9474C">
                <w:rPr>
                  <w:sz w:val="32"/>
                </w:rPr>
                <w:t>11</w:t>
              </w:r>
            </w:ins>
            <w:r w:rsidRPr="00C9474C">
              <w:rPr>
                <w:sz w:val="32"/>
              </w:rPr>
              <w:t>)</w:t>
            </w:r>
          </w:p>
        </w:tc>
      </w:tr>
      <w:tr w:rsidR="004F0988" w:rsidRPr="001B1925"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1B1925" w:rsidRDefault="004F0988" w:rsidP="00133525">
            <w:pPr>
              <w:pStyle w:val="ZB"/>
              <w:framePr w:w="0" w:hRule="auto" w:wrap="auto" w:vAnchor="margin" w:hAnchor="text" w:yAlign="inline"/>
            </w:pPr>
            <w:r w:rsidRPr="001B1925">
              <w:t xml:space="preserve">Technical </w:t>
            </w:r>
            <w:bookmarkStart w:id="9" w:name="spectype2"/>
            <w:r w:rsidRPr="001B1925">
              <w:t>Specification</w:t>
            </w:r>
            <w:bookmarkEnd w:id="9"/>
          </w:p>
          <w:p w14:paraId="462B8E42" w14:textId="66CD0099" w:rsidR="00BA4B8D" w:rsidRPr="001B1925" w:rsidRDefault="00BA4B8D" w:rsidP="00193BED">
            <w:pPr>
              <w:pStyle w:val="Guidance"/>
              <w:jc w:val="center"/>
              <w:rPr>
                <w:rFonts w:ascii="Arial" w:hAnsi="Arial" w:cs="Arial"/>
                <w:b/>
                <w:bCs/>
                <w:i w:val="0"/>
                <w:sz w:val="34"/>
                <w:szCs w:val="34"/>
              </w:rPr>
            </w:pPr>
            <w:r w:rsidRPr="001B1925">
              <w:br/>
            </w:r>
          </w:p>
        </w:tc>
      </w:tr>
      <w:tr w:rsidR="00AE6164" w:rsidRPr="001B1925"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1B1925" w:rsidRDefault="004F0988" w:rsidP="00133525">
            <w:pPr>
              <w:pStyle w:val="ZT"/>
              <w:framePr w:wrap="auto" w:hAnchor="text" w:yAlign="inline"/>
            </w:pPr>
            <w:r w:rsidRPr="001B1925">
              <w:t>3rd Generation Partnership Project;</w:t>
            </w:r>
          </w:p>
          <w:p w14:paraId="1D2A8F5E" w14:textId="1509A312" w:rsidR="004F0988" w:rsidRPr="001B1925" w:rsidRDefault="004F0988" w:rsidP="00133525">
            <w:pPr>
              <w:pStyle w:val="ZT"/>
              <w:framePr w:wrap="auto" w:hAnchor="text" w:yAlign="inline"/>
            </w:pPr>
            <w:r w:rsidRPr="001B1925">
              <w:t xml:space="preserve">Technical Specification Group </w:t>
            </w:r>
            <w:bookmarkStart w:id="10" w:name="specTitle"/>
            <w:r w:rsidR="002E3807" w:rsidRPr="001B1925">
              <w:t>Services and System Aspects</w:t>
            </w:r>
            <w:r w:rsidRPr="001B1925">
              <w:t>;</w:t>
            </w:r>
            <w:bookmarkEnd w:id="10"/>
          </w:p>
          <w:p w14:paraId="519D8F31" w14:textId="103C65B4" w:rsidR="002E3807" w:rsidRPr="001B1925" w:rsidRDefault="00440CC8" w:rsidP="00133525">
            <w:pPr>
              <w:pStyle w:val="ZT"/>
              <w:framePr w:wrap="auto" w:hAnchor="text" w:yAlign="inline"/>
            </w:pPr>
            <w:r w:rsidRPr="00440CC8">
              <w:t xml:space="preserve">Real-Time </w:t>
            </w:r>
            <w:r>
              <w:t xml:space="preserve">Media </w:t>
            </w:r>
            <w:r w:rsidRPr="00440CC8">
              <w:t>Communication; Protocols and APIs</w:t>
            </w:r>
          </w:p>
          <w:p w14:paraId="04CAC1E0" w14:textId="122C8957" w:rsidR="004F0988" w:rsidRPr="001B1925" w:rsidRDefault="004F0988" w:rsidP="00133525">
            <w:pPr>
              <w:pStyle w:val="ZT"/>
              <w:framePr w:wrap="auto" w:hAnchor="text" w:yAlign="inline"/>
              <w:rPr>
                <w:i/>
                <w:sz w:val="28"/>
              </w:rPr>
            </w:pPr>
            <w:r w:rsidRPr="001B1925">
              <w:t>(</w:t>
            </w:r>
            <w:r w:rsidRPr="001B1925">
              <w:rPr>
                <w:rStyle w:val="ZGSM"/>
              </w:rPr>
              <w:t xml:space="preserve">Release </w:t>
            </w:r>
            <w:bookmarkStart w:id="11" w:name="specRelease"/>
            <w:r w:rsidR="000270B9" w:rsidRPr="001B1925">
              <w:rPr>
                <w:rStyle w:val="ZGSM"/>
              </w:rPr>
              <w:t>18</w:t>
            </w:r>
            <w:bookmarkEnd w:id="11"/>
            <w:r w:rsidRPr="001B1925">
              <w:t>)</w:t>
            </w:r>
          </w:p>
        </w:tc>
      </w:tr>
      <w:tr w:rsidR="00670CF4" w:rsidRPr="001B1925"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1B1925" w:rsidRDefault="00670CF4" w:rsidP="00670CF4">
            <w:pPr>
              <w:pStyle w:val="TAR"/>
            </w:pPr>
            <w:r w:rsidRPr="001B1925">
              <w:tab/>
            </w:r>
          </w:p>
        </w:tc>
      </w:tr>
      <w:bookmarkStart w:id="12" w:name="_MON_1684549432"/>
      <w:bookmarkEnd w:id="12"/>
      <w:tr w:rsidR="00670CF4" w:rsidRPr="001B1925"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Pr="001B1925" w:rsidRDefault="00830904" w:rsidP="00670CF4">
            <w:pPr>
              <w:pStyle w:val="TAL"/>
            </w:pPr>
            <w:r w:rsidRPr="001B1925">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0.8pt" o:ole="">
                  <v:imagedata r:id="rId9" o:title=""/>
                </v:shape>
                <o:OLEObject Type="Embed" ProgID="Word.Picture.8" ShapeID="_x0000_i1025" DrawAspect="Content" ObjectID="_1761718572" r:id="rId10"/>
              </w:object>
            </w:r>
          </w:p>
        </w:tc>
        <w:bookmarkStart w:id="13" w:name="_MON_1710316168"/>
        <w:bookmarkEnd w:id="13"/>
        <w:tc>
          <w:tcPr>
            <w:tcW w:w="5212" w:type="dxa"/>
            <w:tcBorders>
              <w:top w:val="dashed" w:sz="4" w:space="0" w:color="FFFFFF" w:themeColor="background1"/>
              <w:left w:val="nil"/>
              <w:bottom w:val="nil"/>
              <w:right w:val="nil"/>
            </w:tcBorders>
            <w:shd w:val="clear" w:color="auto" w:fill="auto"/>
          </w:tcPr>
          <w:p w14:paraId="5D244E2A" w14:textId="3B90DFFA" w:rsidR="00670CF4" w:rsidRPr="001B1925" w:rsidRDefault="00830904" w:rsidP="00670CF4">
            <w:pPr>
              <w:pStyle w:val="TAR"/>
            </w:pPr>
            <w:r w:rsidRPr="001B1925">
              <w:object w:dxaOrig="2126" w:dyaOrig="1243" w14:anchorId="4D688233">
                <v:shape id="_x0000_i1026" type="#_x0000_t75" style="width:128.1pt;height:75.75pt" o:ole="">
                  <v:imagedata r:id="rId11" o:title=""/>
                </v:shape>
                <o:OLEObject Type="Embed" ProgID="Word.Picture.8" ShapeID="_x0000_i1026" DrawAspect="Content" ObjectID="_1761718573" r:id="rId12"/>
              </w:object>
            </w:r>
          </w:p>
        </w:tc>
      </w:tr>
      <w:tr w:rsidR="000270B9" w:rsidRPr="001B1925"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1B1925" w:rsidRDefault="000270B9" w:rsidP="000270B9">
            <w:pPr>
              <w:pStyle w:val="TAL"/>
            </w:pPr>
          </w:p>
        </w:tc>
      </w:tr>
      <w:tr w:rsidR="002E3807" w:rsidRPr="001B1925"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B1925" w:rsidRDefault="002E3807" w:rsidP="002E3807">
            <w:pPr>
              <w:rPr>
                <w:sz w:val="16"/>
              </w:rPr>
            </w:pPr>
            <w:bookmarkStart w:id="14" w:name="warningNotice"/>
            <w:r w:rsidRPr="001B1925">
              <w:rPr>
                <w:sz w:val="16"/>
              </w:rPr>
              <w:t>The present document has been developed within the 3rd Generation Partnership Project (3GPP</w:t>
            </w:r>
            <w:r w:rsidRPr="001B1925">
              <w:rPr>
                <w:sz w:val="16"/>
                <w:vertAlign w:val="superscript"/>
              </w:rPr>
              <w:t xml:space="preserve"> TM</w:t>
            </w:r>
            <w:r w:rsidRPr="001B1925">
              <w:rPr>
                <w:sz w:val="16"/>
              </w:rPr>
              <w:t>) and may be further elaborated for the purposes of 3GPP.</w:t>
            </w:r>
            <w:r w:rsidRPr="001B1925">
              <w:rPr>
                <w:sz w:val="16"/>
              </w:rPr>
              <w:br/>
              <w:t>The present document has not been subject to any approval process by the 3GPP</w:t>
            </w:r>
            <w:r w:rsidRPr="001B1925">
              <w:rPr>
                <w:sz w:val="16"/>
                <w:vertAlign w:val="superscript"/>
              </w:rPr>
              <w:t xml:space="preserve"> </w:t>
            </w:r>
            <w:r w:rsidRPr="001B1925">
              <w:rPr>
                <w:sz w:val="16"/>
              </w:rPr>
              <w:t>Organizational Partners and shall not be implemented.</w:t>
            </w:r>
            <w:r w:rsidRPr="001B1925">
              <w:rPr>
                <w:sz w:val="16"/>
              </w:rPr>
              <w:br/>
              <w:t>This Specification is provided for future development work within 3GPP</w:t>
            </w:r>
            <w:r w:rsidRPr="001B1925">
              <w:rPr>
                <w:sz w:val="16"/>
                <w:vertAlign w:val="superscript"/>
              </w:rPr>
              <w:t xml:space="preserve"> </w:t>
            </w:r>
            <w:r w:rsidRPr="001B1925">
              <w:rPr>
                <w:sz w:val="16"/>
              </w:rPr>
              <w:t>only. The Organizational Partners accept no liability for any use of this Specification.</w:t>
            </w:r>
            <w:r w:rsidRPr="001B1925">
              <w:rPr>
                <w:sz w:val="16"/>
              </w:rPr>
              <w:br/>
              <w:t>Specifications and Reports for implementation of the 3GPP</w:t>
            </w:r>
            <w:r w:rsidRPr="001B1925">
              <w:rPr>
                <w:sz w:val="16"/>
                <w:vertAlign w:val="superscript"/>
              </w:rPr>
              <w:t xml:space="preserve"> TM</w:t>
            </w:r>
            <w:r w:rsidRPr="001B1925">
              <w:rPr>
                <w:sz w:val="16"/>
              </w:rPr>
              <w:t xml:space="preserve"> system should be obtained via the 3GPP Organizational Partners' Publications Offices.</w:t>
            </w:r>
            <w:bookmarkEnd w:id="14"/>
          </w:p>
          <w:p w14:paraId="63ECF67F" w14:textId="77777777" w:rsidR="002E3807" w:rsidRPr="001B1925" w:rsidRDefault="002E3807" w:rsidP="002E3807">
            <w:pPr>
              <w:pStyle w:val="ZV"/>
              <w:framePr w:w="0" w:wrap="auto" w:vAnchor="margin" w:hAnchor="text" w:yAlign="inline"/>
            </w:pPr>
          </w:p>
          <w:p w14:paraId="7B678B59" w14:textId="24A2221A" w:rsidR="002E3807" w:rsidRPr="001B1925" w:rsidRDefault="002E3807" w:rsidP="002E3807">
            <w:pPr>
              <w:rPr>
                <w:sz w:val="16"/>
                <w:szCs w:val="16"/>
              </w:rPr>
            </w:pPr>
          </w:p>
        </w:tc>
      </w:tr>
      <w:bookmarkEnd w:id="0"/>
    </w:tbl>
    <w:p w14:paraId="62A41910" w14:textId="77777777" w:rsidR="00080512" w:rsidRPr="001B1925" w:rsidRDefault="00080512">
      <w:pPr>
        <w:sectPr w:rsidR="00080512" w:rsidRPr="001B192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B1925" w14:paraId="779AAB31" w14:textId="77777777" w:rsidTr="00133525">
        <w:trPr>
          <w:trHeight w:hRule="exact" w:val="5670"/>
        </w:trPr>
        <w:tc>
          <w:tcPr>
            <w:tcW w:w="10423" w:type="dxa"/>
            <w:shd w:val="clear" w:color="auto" w:fill="auto"/>
          </w:tcPr>
          <w:p w14:paraId="4C627120" w14:textId="77777777" w:rsidR="00E16509" w:rsidRPr="001B1925" w:rsidRDefault="00E16509" w:rsidP="00E16509">
            <w:pPr>
              <w:pStyle w:val="Guidance"/>
            </w:pPr>
            <w:bookmarkStart w:id="15" w:name="page2"/>
          </w:p>
        </w:tc>
      </w:tr>
      <w:tr w:rsidR="00E16509" w:rsidRPr="001B1925" w14:paraId="7A3B3A7F" w14:textId="77777777" w:rsidTr="00C074DD">
        <w:trPr>
          <w:trHeight w:hRule="exact" w:val="5387"/>
        </w:trPr>
        <w:tc>
          <w:tcPr>
            <w:tcW w:w="10423" w:type="dxa"/>
            <w:shd w:val="clear" w:color="auto" w:fill="auto"/>
          </w:tcPr>
          <w:p w14:paraId="03A67D73" w14:textId="77777777" w:rsidR="00E16509" w:rsidRPr="001B1925" w:rsidRDefault="00E16509" w:rsidP="00133525">
            <w:pPr>
              <w:pStyle w:val="FP"/>
              <w:spacing w:after="240"/>
              <w:ind w:left="2835" w:right="2835"/>
              <w:jc w:val="center"/>
              <w:rPr>
                <w:rFonts w:ascii="Arial" w:hAnsi="Arial"/>
                <w:b/>
                <w:i/>
              </w:rPr>
            </w:pPr>
            <w:bookmarkStart w:id="16" w:name="coords3gpp"/>
            <w:r w:rsidRPr="001B1925">
              <w:rPr>
                <w:rFonts w:ascii="Arial" w:hAnsi="Arial"/>
                <w:b/>
                <w:i/>
              </w:rPr>
              <w:t>3GPP</w:t>
            </w:r>
          </w:p>
          <w:p w14:paraId="252767FD" w14:textId="77777777" w:rsidR="00E16509" w:rsidRPr="001B1925" w:rsidRDefault="00E16509" w:rsidP="00133525">
            <w:pPr>
              <w:pStyle w:val="FP"/>
              <w:pBdr>
                <w:bottom w:val="single" w:sz="6" w:space="1" w:color="auto"/>
              </w:pBdr>
              <w:ind w:left="2835" w:right="2835"/>
              <w:jc w:val="center"/>
            </w:pPr>
            <w:r w:rsidRPr="001B1925">
              <w:t>Postal address</w:t>
            </w:r>
          </w:p>
          <w:p w14:paraId="73CD2C20" w14:textId="77777777" w:rsidR="00E16509" w:rsidRPr="001B1925" w:rsidRDefault="00E16509" w:rsidP="00133525">
            <w:pPr>
              <w:pStyle w:val="FP"/>
              <w:ind w:left="2835" w:right="2835"/>
              <w:jc w:val="center"/>
              <w:rPr>
                <w:rFonts w:ascii="Arial" w:hAnsi="Arial"/>
                <w:sz w:val="18"/>
              </w:rPr>
            </w:pPr>
          </w:p>
          <w:p w14:paraId="2122B1F3" w14:textId="77777777" w:rsidR="00E16509" w:rsidRPr="001B1925" w:rsidRDefault="00E16509" w:rsidP="00133525">
            <w:pPr>
              <w:pStyle w:val="FP"/>
              <w:pBdr>
                <w:bottom w:val="single" w:sz="6" w:space="1" w:color="auto"/>
              </w:pBdr>
              <w:spacing w:before="240"/>
              <w:ind w:left="2835" w:right="2835"/>
              <w:jc w:val="center"/>
            </w:pPr>
            <w:r w:rsidRPr="001B1925">
              <w:t>3GPP support office address</w:t>
            </w:r>
          </w:p>
          <w:p w14:paraId="4B118786" w14:textId="77777777" w:rsidR="00E16509" w:rsidRPr="00C9474C" w:rsidRDefault="00E16509" w:rsidP="00133525">
            <w:pPr>
              <w:pStyle w:val="FP"/>
              <w:ind w:left="2835" w:right="2835"/>
              <w:jc w:val="center"/>
              <w:rPr>
                <w:rFonts w:ascii="Arial" w:hAnsi="Arial"/>
                <w:sz w:val="18"/>
              </w:rPr>
            </w:pPr>
            <w:r w:rsidRPr="00C9474C">
              <w:rPr>
                <w:rFonts w:ascii="Arial" w:hAnsi="Arial"/>
                <w:sz w:val="18"/>
              </w:rPr>
              <w:t>650 Route des Lucioles - Sophia Antipolis</w:t>
            </w:r>
          </w:p>
          <w:p w14:paraId="7A890E1F" w14:textId="77777777" w:rsidR="00E16509" w:rsidRPr="00C9474C" w:rsidRDefault="00E16509" w:rsidP="00133525">
            <w:pPr>
              <w:pStyle w:val="FP"/>
              <w:ind w:left="2835" w:right="2835"/>
              <w:jc w:val="center"/>
              <w:rPr>
                <w:rFonts w:ascii="Arial" w:hAnsi="Arial"/>
                <w:sz w:val="18"/>
              </w:rPr>
            </w:pPr>
            <w:r w:rsidRPr="00C9474C">
              <w:rPr>
                <w:rFonts w:ascii="Arial" w:hAnsi="Arial"/>
                <w:sz w:val="18"/>
              </w:rPr>
              <w:t>Valbonne - FRANCE</w:t>
            </w:r>
          </w:p>
          <w:p w14:paraId="76EFB16C" w14:textId="77777777" w:rsidR="00E16509" w:rsidRPr="001B1925" w:rsidRDefault="00E16509" w:rsidP="00133525">
            <w:pPr>
              <w:pStyle w:val="FP"/>
              <w:spacing w:after="20"/>
              <w:ind w:left="2835" w:right="2835"/>
              <w:jc w:val="center"/>
              <w:rPr>
                <w:rFonts w:ascii="Arial" w:hAnsi="Arial"/>
                <w:sz w:val="18"/>
              </w:rPr>
            </w:pPr>
            <w:r w:rsidRPr="001B1925">
              <w:rPr>
                <w:rFonts w:ascii="Arial" w:hAnsi="Arial"/>
                <w:sz w:val="18"/>
              </w:rPr>
              <w:t>Tel.: +33 4 92 94 42 00 Fax: +33 4 93 65 47 16</w:t>
            </w:r>
          </w:p>
          <w:p w14:paraId="6476674E" w14:textId="77777777" w:rsidR="00E16509" w:rsidRPr="00F31056" w:rsidRDefault="00E16509" w:rsidP="00133525">
            <w:pPr>
              <w:pStyle w:val="FP"/>
              <w:pBdr>
                <w:bottom w:val="single" w:sz="6" w:space="1" w:color="auto"/>
              </w:pBdr>
              <w:spacing w:before="240"/>
              <w:ind w:left="2835" w:right="2835"/>
              <w:jc w:val="center"/>
            </w:pPr>
            <w:r w:rsidRPr="00F31056">
              <w:t>Internet</w:t>
            </w:r>
          </w:p>
          <w:p w14:paraId="2D660AE8" w14:textId="77777777" w:rsidR="00E16509" w:rsidRPr="001B1925" w:rsidRDefault="00E16509" w:rsidP="00133525">
            <w:pPr>
              <w:pStyle w:val="FP"/>
              <w:ind w:left="2835" w:right="2835"/>
              <w:jc w:val="center"/>
              <w:rPr>
                <w:rFonts w:ascii="Arial" w:hAnsi="Arial"/>
                <w:sz w:val="18"/>
              </w:rPr>
            </w:pPr>
            <w:r w:rsidRPr="001B1925">
              <w:rPr>
                <w:rFonts w:ascii="Arial" w:hAnsi="Arial"/>
                <w:sz w:val="18"/>
              </w:rPr>
              <w:t>http://www.3gpp.org</w:t>
            </w:r>
            <w:bookmarkEnd w:id="16"/>
          </w:p>
          <w:p w14:paraId="3EBD2B84" w14:textId="77777777" w:rsidR="00E16509" w:rsidRPr="001B1925" w:rsidRDefault="00E16509" w:rsidP="00133525"/>
        </w:tc>
      </w:tr>
      <w:tr w:rsidR="00E16509" w:rsidRPr="001B1925" w14:paraId="1D69F471" w14:textId="77777777" w:rsidTr="00C074DD">
        <w:tc>
          <w:tcPr>
            <w:tcW w:w="10423" w:type="dxa"/>
            <w:shd w:val="clear" w:color="auto" w:fill="auto"/>
            <w:vAlign w:val="bottom"/>
          </w:tcPr>
          <w:p w14:paraId="4D400848" w14:textId="77777777" w:rsidR="00E16509" w:rsidRPr="001B1925" w:rsidRDefault="00E16509" w:rsidP="00133525">
            <w:pPr>
              <w:pStyle w:val="FP"/>
              <w:pBdr>
                <w:bottom w:val="single" w:sz="6" w:space="1" w:color="auto"/>
              </w:pBdr>
              <w:spacing w:after="240"/>
              <w:jc w:val="center"/>
              <w:rPr>
                <w:rFonts w:ascii="Arial" w:hAnsi="Arial"/>
                <w:b/>
                <w:i/>
                <w:noProof/>
              </w:rPr>
            </w:pPr>
            <w:bookmarkStart w:id="17" w:name="copyrightNotification"/>
            <w:r w:rsidRPr="001B1925">
              <w:rPr>
                <w:rFonts w:ascii="Arial" w:hAnsi="Arial"/>
                <w:b/>
                <w:i/>
                <w:noProof/>
              </w:rPr>
              <w:t>Copyright Notification</w:t>
            </w:r>
          </w:p>
          <w:p w14:paraId="2C8A8C99" w14:textId="77777777" w:rsidR="00E16509" w:rsidRPr="001B1925" w:rsidRDefault="00E16509" w:rsidP="00133525">
            <w:pPr>
              <w:pStyle w:val="FP"/>
              <w:jc w:val="center"/>
              <w:rPr>
                <w:noProof/>
              </w:rPr>
            </w:pPr>
            <w:r w:rsidRPr="001B1925">
              <w:rPr>
                <w:noProof/>
              </w:rPr>
              <w:t>No part may be reproduced except as authorized by written permission.</w:t>
            </w:r>
            <w:r w:rsidRPr="001B1925">
              <w:rPr>
                <w:noProof/>
              </w:rPr>
              <w:br/>
              <w:t>The copyright and the foregoing restriction extend to reproduction in all media.</w:t>
            </w:r>
          </w:p>
          <w:p w14:paraId="5A408646" w14:textId="77777777" w:rsidR="00E16509" w:rsidRPr="001B1925" w:rsidRDefault="00E16509" w:rsidP="00133525">
            <w:pPr>
              <w:pStyle w:val="FP"/>
              <w:jc w:val="center"/>
              <w:rPr>
                <w:noProof/>
              </w:rPr>
            </w:pPr>
          </w:p>
          <w:p w14:paraId="786C0A36" w14:textId="3B2B1769" w:rsidR="00E16509" w:rsidRPr="001B1925" w:rsidRDefault="00E16509" w:rsidP="00133525">
            <w:pPr>
              <w:pStyle w:val="FP"/>
              <w:jc w:val="center"/>
              <w:rPr>
                <w:noProof/>
                <w:sz w:val="18"/>
              </w:rPr>
            </w:pPr>
            <w:r w:rsidRPr="001B1925">
              <w:rPr>
                <w:noProof/>
                <w:sz w:val="18"/>
              </w:rPr>
              <w:t xml:space="preserve">© </w:t>
            </w:r>
            <w:bookmarkStart w:id="18" w:name="copyrightDate"/>
            <w:r w:rsidRPr="001B1925">
              <w:rPr>
                <w:noProof/>
                <w:sz w:val="18"/>
              </w:rPr>
              <w:t>2</w:t>
            </w:r>
            <w:r w:rsidR="008E2D68" w:rsidRPr="001B1925">
              <w:rPr>
                <w:noProof/>
                <w:sz w:val="18"/>
              </w:rPr>
              <w:t>02</w:t>
            </w:r>
            <w:r w:rsidR="00F312DE" w:rsidRPr="001B1925">
              <w:rPr>
                <w:noProof/>
                <w:sz w:val="18"/>
              </w:rPr>
              <w:t>3</w:t>
            </w:r>
            <w:bookmarkEnd w:id="18"/>
            <w:r w:rsidRPr="001B1925">
              <w:rPr>
                <w:noProof/>
                <w:sz w:val="18"/>
              </w:rPr>
              <w:t>, 3GPP Organizational Partners (ARIB, ATIS, CCSA, ETSI, TSDSI, TTA, TTC).</w:t>
            </w:r>
            <w:bookmarkStart w:id="19" w:name="copyrightaddon"/>
            <w:bookmarkEnd w:id="19"/>
          </w:p>
          <w:p w14:paraId="63D0B133" w14:textId="77777777" w:rsidR="00E16509" w:rsidRPr="001B1925" w:rsidRDefault="00E16509" w:rsidP="00133525">
            <w:pPr>
              <w:pStyle w:val="FP"/>
              <w:jc w:val="center"/>
              <w:rPr>
                <w:noProof/>
                <w:sz w:val="18"/>
              </w:rPr>
            </w:pPr>
            <w:r w:rsidRPr="001B1925">
              <w:rPr>
                <w:noProof/>
                <w:sz w:val="18"/>
              </w:rPr>
              <w:t>All rights reserved.</w:t>
            </w:r>
          </w:p>
          <w:p w14:paraId="582AEDD5" w14:textId="77777777" w:rsidR="00E16509" w:rsidRPr="001B1925" w:rsidRDefault="00E16509" w:rsidP="00E16509">
            <w:pPr>
              <w:pStyle w:val="FP"/>
              <w:rPr>
                <w:noProof/>
                <w:sz w:val="18"/>
              </w:rPr>
            </w:pPr>
          </w:p>
          <w:p w14:paraId="01F2EB56" w14:textId="77777777" w:rsidR="00E16509" w:rsidRPr="001B1925" w:rsidRDefault="00E16509" w:rsidP="00E16509">
            <w:pPr>
              <w:pStyle w:val="FP"/>
              <w:rPr>
                <w:noProof/>
                <w:sz w:val="18"/>
              </w:rPr>
            </w:pPr>
            <w:r w:rsidRPr="001B1925">
              <w:rPr>
                <w:noProof/>
                <w:sz w:val="18"/>
              </w:rPr>
              <w:t>UMTS™ is a Trade Mark of ETSI registered for the benefit of its members</w:t>
            </w:r>
          </w:p>
          <w:p w14:paraId="5F3AE562" w14:textId="77777777" w:rsidR="00E16509" w:rsidRPr="001B1925" w:rsidRDefault="00E16509" w:rsidP="00E16509">
            <w:pPr>
              <w:pStyle w:val="FP"/>
              <w:rPr>
                <w:noProof/>
                <w:sz w:val="18"/>
              </w:rPr>
            </w:pPr>
            <w:r w:rsidRPr="001B1925">
              <w:rPr>
                <w:noProof/>
                <w:sz w:val="18"/>
              </w:rPr>
              <w:t>3GPP™ is a Trade Mark of ETSI registered for the benefit of its Members and of the 3GPP Organizational Partners</w:t>
            </w:r>
            <w:r w:rsidRPr="001B1925">
              <w:rPr>
                <w:noProof/>
                <w:sz w:val="18"/>
              </w:rPr>
              <w:br/>
              <w:t>LTE™ is a Trade Mark of ETSI registered for the benefit of its Members and of the 3GPP Organizational Partners</w:t>
            </w:r>
          </w:p>
          <w:p w14:paraId="717EC1B5" w14:textId="77777777" w:rsidR="00E16509" w:rsidRPr="001B1925" w:rsidRDefault="00E16509" w:rsidP="00E16509">
            <w:pPr>
              <w:pStyle w:val="FP"/>
              <w:rPr>
                <w:noProof/>
                <w:sz w:val="18"/>
              </w:rPr>
            </w:pPr>
            <w:r w:rsidRPr="001B1925">
              <w:rPr>
                <w:noProof/>
                <w:sz w:val="18"/>
              </w:rPr>
              <w:t>GSM® and the GSM logo are registered and owned by the GSM Association</w:t>
            </w:r>
            <w:bookmarkEnd w:id="17"/>
          </w:p>
          <w:p w14:paraId="26DA3D2F" w14:textId="77777777" w:rsidR="00E16509" w:rsidRPr="001B1925" w:rsidRDefault="00E16509" w:rsidP="00133525"/>
        </w:tc>
      </w:tr>
      <w:bookmarkEnd w:id="15"/>
    </w:tbl>
    <w:p w14:paraId="46752853" w14:textId="77777777" w:rsidR="006C45FF" w:rsidRPr="00434FD6" w:rsidRDefault="00080512" w:rsidP="006C45FF">
      <w:pPr>
        <w:pStyle w:val="TT"/>
      </w:pPr>
      <w:r w:rsidRPr="001B1925">
        <w:br w:type="page"/>
      </w:r>
      <w:bookmarkStart w:id="20" w:name="tableOfContents"/>
      <w:bookmarkEnd w:id="20"/>
      <w:r w:rsidR="006C45FF" w:rsidRPr="00434FD6">
        <w:lastRenderedPageBreak/>
        <w:t>Contents</w:t>
      </w:r>
    </w:p>
    <w:p w14:paraId="78A153E1" w14:textId="7021D303" w:rsidR="001E4DFA" w:rsidRDefault="006C45FF">
      <w:pPr>
        <w:pStyle w:val="10"/>
        <w:rPr>
          <w:ins w:id="21" w:author="Ryan Hakju Lee" w:date="2023-11-16T21:20:00Z"/>
          <w:rFonts w:asciiTheme="minorHAnsi" w:eastAsiaTheme="minorEastAsia" w:hAnsiTheme="minorHAnsi" w:cstheme="minorBidi"/>
          <w:noProof/>
          <w:kern w:val="2"/>
          <w:sz w:val="20"/>
          <w:szCs w:val="22"/>
          <w:lang w:val="en-US" w:eastAsia="ko-KR"/>
        </w:rPr>
      </w:pPr>
      <w:r w:rsidRPr="008D2BFE">
        <w:fldChar w:fldCharType="begin"/>
      </w:r>
      <w:r w:rsidRPr="00434FD6">
        <w:instrText xml:space="preserve"> TOC \o "1-9" </w:instrText>
      </w:r>
      <w:r w:rsidRPr="008D2BFE">
        <w:fldChar w:fldCharType="separate"/>
      </w:r>
      <w:ins w:id="22" w:author="Ryan Hakju Lee" w:date="2023-11-16T21:20:00Z">
        <w:r w:rsidR="001E4DFA">
          <w:rPr>
            <w:noProof/>
          </w:rPr>
          <w:t>Foreword</w:t>
        </w:r>
        <w:r w:rsidR="001E4DFA">
          <w:rPr>
            <w:noProof/>
          </w:rPr>
          <w:tab/>
        </w:r>
        <w:r w:rsidR="001E4DFA">
          <w:rPr>
            <w:noProof/>
          </w:rPr>
          <w:fldChar w:fldCharType="begin"/>
        </w:r>
        <w:r w:rsidR="001E4DFA">
          <w:rPr>
            <w:noProof/>
          </w:rPr>
          <w:instrText xml:space="preserve"> PAGEREF _Toc151062072 \h </w:instrText>
        </w:r>
      </w:ins>
      <w:r w:rsidR="001E4DFA">
        <w:rPr>
          <w:noProof/>
        </w:rPr>
      </w:r>
      <w:r w:rsidR="001E4DFA">
        <w:rPr>
          <w:noProof/>
        </w:rPr>
        <w:fldChar w:fldCharType="separate"/>
      </w:r>
      <w:ins w:id="23" w:author="Ryan Hakju Lee" w:date="2023-11-16T21:20:00Z">
        <w:r w:rsidR="001E4DFA">
          <w:rPr>
            <w:noProof/>
          </w:rPr>
          <w:t>6</w:t>
        </w:r>
        <w:r w:rsidR="001E4DFA">
          <w:rPr>
            <w:noProof/>
          </w:rPr>
          <w:fldChar w:fldCharType="end"/>
        </w:r>
      </w:ins>
    </w:p>
    <w:p w14:paraId="601BE7A1" w14:textId="0DD85C67" w:rsidR="001E4DFA" w:rsidRDefault="001E4DFA">
      <w:pPr>
        <w:pStyle w:val="10"/>
        <w:rPr>
          <w:ins w:id="24" w:author="Ryan Hakju Lee" w:date="2023-11-16T21:20:00Z"/>
          <w:rFonts w:asciiTheme="minorHAnsi" w:eastAsiaTheme="minorEastAsia" w:hAnsiTheme="minorHAnsi" w:cstheme="minorBidi"/>
          <w:noProof/>
          <w:kern w:val="2"/>
          <w:sz w:val="20"/>
          <w:szCs w:val="22"/>
          <w:lang w:val="en-US" w:eastAsia="ko-KR"/>
        </w:rPr>
      </w:pPr>
      <w:ins w:id="25" w:author="Ryan Hakju Lee" w:date="2023-11-16T21:20:00Z">
        <w:r>
          <w:rPr>
            <w:noProof/>
          </w:rPr>
          <w:t>Introduction</w:t>
        </w:r>
        <w:r>
          <w:rPr>
            <w:noProof/>
          </w:rPr>
          <w:tab/>
        </w:r>
        <w:r>
          <w:rPr>
            <w:noProof/>
          </w:rPr>
          <w:fldChar w:fldCharType="begin"/>
        </w:r>
        <w:r>
          <w:rPr>
            <w:noProof/>
          </w:rPr>
          <w:instrText xml:space="preserve"> PAGEREF _Toc151062073 \h </w:instrText>
        </w:r>
      </w:ins>
      <w:r>
        <w:rPr>
          <w:noProof/>
        </w:rPr>
      </w:r>
      <w:r>
        <w:rPr>
          <w:noProof/>
        </w:rPr>
        <w:fldChar w:fldCharType="separate"/>
      </w:r>
      <w:ins w:id="26" w:author="Ryan Hakju Lee" w:date="2023-11-16T21:20:00Z">
        <w:r>
          <w:rPr>
            <w:noProof/>
          </w:rPr>
          <w:t>7</w:t>
        </w:r>
        <w:r>
          <w:rPr>
            <w:noProof/>
          </w:rPr>
          <w:fldChar w:fldCharType="end"/>
        </w:r>
      </w:ins>
    </w:p>
    <w:p w14:paraId="2992064C" w14:textId="013474D9" w:rsidR="001E4DFA" w:rsidRDefault="001E4DFA">
      <w:pPr>
        <w:pStyle w:val="10"/>
        <w:rPr>
          <w:ins w:id="27" w:author="Ryan Hakju Lee" w:date="2023-11-16T21:20:00Z"/>
          <w:rFonts w:asciiTheme="minorHAnsi" w:eastAsiaTheme="minorEastAsia" w:hAnsiTheme="minorHAnsi" w:cstheme="minorBidi"/>
          <w:noProof/>
          <w:kern w:val="2"/>
          <w:sz w:val="20"/>
          <w:szCs w:val="22"/>
          <w:lang w:val="en-US" w:eastAsia="ko-KR"/>
        </w:rPr>
      </w:pPr>
      <w:ins w:id="28" w:author="Ryan Hakju Lee" w:date="2023-11-16T21:20:00Z">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_Toc151062074 \h </w:instrText>
        </w:r>
      </w:ins>
      <w:r>
        <w:rPr>
          <w:noProof/>
        </w:rPr>
      </w:r>
      <w:r>
        <w:rPr>
          <w:noProof/>
        </w:rPr>
        <w:fldChar w:fldCharType="separate"/>
      </w:r>
      <w:ins w:id="29" w:author="Ryan Hakju Lee" w:date="2023-11-16T21:20:00Z">
        <w:r>
          <w:rPr>
            <w:noProof/>
          </w:rPr>
          <w:t>8</w:t>
        </w:r>
        <w:r>
          <w:rPr>
            <w:noProof/>
          </w:rPr>
          <w:fldChar w:fldCharType="end"/>
        </w:r>
      </w:ins>
    </w:p>
    <w:p w14:paraId="62086048" w14:textId="2E352A17" w:rsidR="001E4DFA" w:rsidRDefault="001E4DFA">
      <w:pPr>
        <w:pStyle w:val="10"/>
        <w:rPr>
          <w:ins w:id="30" w:author="Ryan Hakju Lee" w:date="2023-11-16T21:20:00Z"/>
          <w:rFonts w:asciiTheme="minorHAnsi" w:eastAsiaTheme="minorEastAsia" w:hAnsiTheme="minorHAnsi" w:cstheme="minorBidi"/>
          <w:noProof/>
          <w:kern w:val="2"/>
          <w:sz w:val="20"/>
          <w:szCs w:val="22"/>
          <w:lang w:val="en-US" w:eastAsia="ko-KR"/>
        </w:rPr>
      </w:pPr>
      <w:ins w:id="31" w:author="Ryan Hakju Lee" w:date="2023-11-16T21:20:00Z">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_Toc151062075 \h </w:instrText>
        </w:r>
      </w:ins>
      <w:r>
        <w:rPr>
          <w:noProof/>
        </w:rPr>
      </w:r>
      <w:r>
        <w:rPr>
          <w:noProof/>
        </w:rPr>
        <w:fldChar w:fldCharType="separate"/>
      </w:r>
      <w:ins w:id="32" w:author="Ryan Hakju Lee" w:date="2023-11-16T21:20:00Z">
        <w:r>
          <w:rPr>
            <w:noProof/>
          </w:rPr>
          <w:t>8</w:t>
        </w:r>
        <w:r>
          <w:rPr>
            <w:noProof/>
          </w:rPr>
          <w:fldChar w:fldCharType="end"/>
        </w:r>
      </w:ins>
    </w:p>
    <w:p w14:paraId="76629FB7" w14:textId="1100EC75" w:rsidR="001E4DFA" w:rsidRDefault="001E4DFA">
      <w:pPr>
        <w:pStyle w:val="10"/>
        <w:rPr>
          <w:ins w:id="33" w:author="Ryan Hakju Lee" w:date="2023-11-16T21:20:00Z"/>
          <w:rFonts w:asciiTheme="minorHAnsi" w:eastAsiaTheme="minorEastAsia" w:hAnsiTheme="minorHAnsi" w:cstheme="minorBidi"/>
          <w:noProof/>
          <w:kern w:val="2"/>
          <w:sz w:val="20"/>
          <w:szCs w:val="22"/>
          <w:lang w:val="en-US" w:eastAsia="ko-KR"/>
        </w:rPr>
      </w:pPr>
      <w:ins w:id="34" w:author="Ryan Hakju Lee" w:date="2023-11-16T21:20:00Z">
        <w:r>
          <w:rPr>
            <w:noProof/>
          </w:rPr>
          <w:t>3</w:t>
        </w:r>
        <w:r>
          <w:rPr>
            <w:rFonts w:asciiTheme="minorHAnsi" w:eastAsiaTheme="minorEastAsia"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_Toc151062076 \h </w:instrText>
        </w:r>
      </w:ins>
      <w:r>
        <w:rPr>
          <w:noProof/>
        </w:rPr>
      </w:r>
      <w:r>
        <w:rPr>
          <w:noProof/>
        </w:rPr>
        <w:fldChar w:fldCharType="separate"/>
      </w:r>
      <w:ins w:id="35" w:author="Ryan Hakju Lee" w:date="2023-11-16T21:20:00Z">
        <w:r>
          <w:rPr>
            <w:noProof/>
          </w:rPr>
          <w:t>9</w:t>
        </w:r>
        <w:r>
          <w:rPr>
            <w:noProof/>
          </w:rPr>
          <w:fldChar w:fldCharType="end"/>
        </w:r>
      </w:ins>
    </w:p>
    <w:p w14:paraId="40962F75" w14:textId="5A60148C" w:rsidR="001E4DFA" w:rsidRDefault="001E4DFA">
      <w:pPr>
        <w:pStyle w:val="22"/>
        <w:rPr>
          <w:ins w:id="36" w:author="Ryan Hakju Lee" w:date="2023-11-16T21:20:00Z"/>
          <w:rFonts w:asciiTheme="minorHAnsi" w:eastAsiaTheme="minorEastAsia" w:hAnsiTheme="minorHAnsi" w:cstheme="minorBidi"/>
          <w:noProof/>
          <w:kern w:val="2"/>
          <w:szCs w:val="22"/>
          <w:lang w:val="en-US" w:eastAsia="ko-KR"/>
        </w:rPr>
      </w:pPr>
      <w:ins w:id="37" w:author="Ryan Hakju Lee" w:date="2023-11-16T21:20:00Z">
        <w:r>
          <w:rPr>
            <w:noProof/>
          </w:rPr>
          <w:t>3.1</w:t>
        </w:r>
        <w:r>
          <w:rPr>
            <w:rFonts w:asciiTheme="minorHAnsi" w:eastAsiaTheme="minorEastAsia"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_Toc151062077 \h </w:instrText>
        </w:r>
      </w:ins>
      <w:r>
        <w:rPr>
          <w:noProof/>
        </w:rPr>
      </w:r>
      <w:r>
        <w:rPr>
          <w:noProof/>
        </w:rPr>
        <w:fldChar w:fldCharType="separate"/>
      </w:r>
      <w:ins w:id="38" w:author="Ryan Hakju Lee" w:date="2023-11-16T21:20:00Z">
        <w:r>
          <w:rPr>
            <w:noProof/>
          </w:rPr>
          <w:t>9</w:t>
        </w:r>
        <w:r>
          <w:rPr>
            <w:noProof/>
          </w:rPr>
          <w:fldChar w:fldCharType="end"/>
        </w:r>
      </w:ins>
    </w:p>
    <w:p w14:paraId="5CA77EA2" w14:textId="3652CA5B" w:rsidR="001E4DFA" w:rsidRDefault="001E4DFA">
      <w:pPr>
        <w:pStyle w:val="22"/>
        <w:rPr>
          <w:ins w:id="39" w:author="Ryan Hakju Lee" w:date="2023-11-16T21:20:00Z"/>
          <w:rFonts w:asciiTheme="minorHAnsi" w:eastAsiaTheme="minorEastAsia" w:hAnsiTheme="minorHAnsi" w:cstheme="minorBidi"/>
          <w:noProof/>
          <w:kern w:val="2"/>
          <w:szCs w:val="22"/>
          <w:lang w:val="en-US" w:eastAsia="ko-KR"/>
        </w:rPr>
      </w:pPr>
      <w:ins w:id="40" w:author="Ryan Hakju Lee" w:date="2023-11-16T21:20:00Z">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_Toc151062078 \h </w:instrText>
        </w:r>
      </w:ins>
      <w:r>
        <w:rPr>
          <w:noProof/>
        </w:rPr>
      </w:r>
      <w:r>
        <w:rPr>
          <w:noProof/>
        </w:rPr>
        <w:fldChar w:fldCharType="separate"/>
      </w:r>
      <w:ins w:id="41" w:author="Ryan Hakju Lee" w:date="2023-11-16T21:20:00Z">
        <w:r>
          <w:rPr>
            <w:noProof/>
          </w:rPr>
          <w:t>9</w:t>
        </w:r>
        <w:r>
          <w:rPr>
            <w:noProof/>
          </w:rPr>
          <w:fldChar w:fldCharType="end"/>
        </w:r>
      </w:ins>
    </w:p>
    <w:p w14:paraId="20B1F29B" w14:textId="19289A05" w:rsidR="001E4DFA" w:rsidRDefault="001E4DFA">
      <w:pPr>
        <w:pStyle w:val="22"/>
        <w:rPr>
          <w:ins w:id="42" w:author="Ryan Hakju Lee" w:date="2023-11-16T21:20:00Z"/>
          <w:rFonts w:asciiTheme="minorHAnsi" w:eastAsiaTheme="minorEastAsia" w:hAnsiTheme="minorHAnsi" w:cstheme="minorBidi"/>
          <w:noProof/>
          <w:kern w:val="2"/>
          <w:szCs w:val="22"/>
          <w:lang w:val="en-US" w:eastAsia="ko-KR"/>
        </w:rPr>
      </w:pPr>
      <w:ins w:id="43" w:author="Ryan Hakju Lee" w:date="2023-11-16T21:20:00Z">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_Toc151062079 \h </w:instrText>
        </w:r>
      </w:ins>
      <w:r>
        <w:rPr>
          <w:noProof/>
        </w:rPr>
      </w:r>
      <w:r>
        <w:rPr>
          <w:noProof/>
        </w:rPr>
        <w:fldChar w:fldCharType="separate"/>
      </w:r>
      <w:ins w:id="44" w:author="Ryan Hakju Lee" w:date="2023-11-16T21:20:00Z">
        <w:r>
          <w:rPr>
            <w:noProof/>
          </w:rPr>
          <w:t>9</w:t>
        </w:r>
        <w:r>
          <w:rPr>
            <w:noProof/>
          </w:rPr>
          <w:fldChar w:fldCharType="end"/>
        </w:r>
      </w:ins>
    </w:p>
    <w:p w14:paraId="65B4F168" w14:textId="0C0B1587" w:rsidR="001E4DFA" w:rsidRDefault="001E4DFA">
      <w:pPr>
        <w:pStyle w:val="10"/>
        <w:rPr>
          <w:ins w:id="45" w:author="Ryan Hakju Lee" w:date="2023-11-16T21:20:00Z"/>
          <w:rFonts w:asciiTheme="minorHAnsi" w:eastAsiaTheme="minorEastAsia" w:hAnsiTheme="minorHAnsi" w:cstheme="minorBidi"/>
          <w:noProof/>
          <w:kern w:val="2"/>
          <w:sz w:val="20"/>
          <w:szCs w:val="22"/>
          <w:lang w:val="en-US" w:eastAsia="ko-KR"/>
        </w:rPr>
      </w:pPr>
      <w:ins w:id="46" w:author="Ryan Hakju Lee" w:date="2023-11-16T21:20:00Z">
        <w:r>
          <w:rPr>
            <w:noProof/>
            <w:lang w:eastAsia="ko-KR"/>
          </w:rPr>
          <w:t>4</w:t>
        </w:r>
        <w:r>
          <w:rPr>
            <w:rFonts w:asciiTheme="minorHAnsi" w:eastAsiaTheme="minorEastAsia" w:hAnsiTheme="minorHAnsi" w:cstheme="minorBidi"/>
            <w:noProof/>
            <w:kern w:val="2"/>
            <w:sz w:val="20"/>
            <w:szCs w:val="22"/>
            <w:lang w:val="en-US" w:eastAsia="ko-KR"/>
          </w:rPr>
          <w:tab/>
        </w:r>
        <w:r>
          <w:rPr>
            <w:noProof/>
            <w:lang w:eastAsia="ko-KR"/>
          </w:rPr>
          <w:t>Procedures for real-time media communication</w:t>
        </w:r>
        <w:r>
          <w:rPr>
            <w:noProof/>
          </w:rPr>
          <w:tab/>
        </w:r>
        <w:r>
          <w:rPr>
            <w:noProof/>
          </w:rPr>
          <w:fldChar w:fldCharType="begin"/>
        </w:r>
        <w:r>
          <w:rPr>
            <w:noProof/>
          </w:rPr>
          <w:instrText xml:space="preserve"> PAGEREF _Toc151062080 \h </w:instrText>
        </w:r>
      </w:ins>
      <w:r>
        <w:rPr>
          <w:noProof/>
        </w:rPr>
      </w:r>
      <w:r>
        <w:rPr>
          <w:noProof/>
        </w:rPr>
        <w:fldChar w:fldCharType="separate"/>
      </w:r>
      <w:ins w:id="47" w:author="Ryan Hakju Lee" w:date="2023-11-16T21:20:00Z">
        <w:r>
          <w:rPr>
            <w:noProof/>
          </w:rPr>
          <w:t>10</w:t>
        </w:r>
        <w:r>
          <w:rPr>
            <w:noProof/>
          </w:rPr>
          <w:fldChar w:fldCharType="end"/>
        </w:r>
      </w:ins>
    </w:p>
    <w:p w14:paraId="699E1F76" w14:textId="112F4116" w:rsidR="001E4DFA" w:rsidRDefault="001E4DFA">
      <w:pPr>
        <w:pStyle w:val="22"/>
        <w:rPr>
          <w:ins w:id="48" w:author="Ryan Hakju Lee" w:date="2023-11-16T21:20:00Z"/>
          <w:rFonts w:asciiTheme="minorHAnsi" w:eastAsiaTheme="minorEastAsia" w:hAnsiTheme="minorHAnsi" w:cstheme="minorBidi"/>
          <w:noProof/>
          <w:kern w:val="2"/>
          <w:szCs w:val="22"/>
          <w:lang w:val="en-US" w:eastAsia="ko-KR"/>
        </w:rPr>
      </w:pPr>
      <w:ins w:id="49" w:author="Ryan Hakju Lee" w:date="2023-11-16T21:20:00Z">
        <w:r>
          <w:rPr>
            <w:noProof/>
          </w:rPr>
          <w:t>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_Toc151062081 \h </w:instrText>
        </w:r>
      </w:ins>
      <w:r>
        <w:rPr>
          <w:noProof/>
        </w:rPr>
      </w:r>
      <w:r>
        <w:rPr>
          <w:noProof/>
        </w:rPr>
        <w:fldChar w:fldCharType="separate"/>
      </w:r>
      <w:ins w:id="50" w:author="Ryan Hakju Lee" w:date="2023-11-16T21:20:00Z">
        <w:r>
          <w:rPr>
            <w:noProof/>
          </w:rPr>
          <w:t>10</w:t>
        </w:r>
        <w:r>
          <w:rPr>
            <w:noProof/>
          </w:rPr>
          <w:fldChar w:fldCharType="end"/>
        </w:r>
      </w:ins>
    </w:p>
    <w:p w14:paraId="7229D54B" w14:textId="355A04F3" w:rsidR="001E4DFA" w:rsidRDefault="001E4DFA">
      <w:pPr>
        <w:pStyle w:val="22"/>
        <w:rPr>
          <w:ins w:id="51" w:author="Ryan Hakju Lee" w:date="2023-11-16T21:20:00Z"/>
          <w:rFonts w:asciiTheme="minorHAnsi" w:eastAsiaTheme="minorEastAsia" w:hAnsiTheme="minorHAnsi" w:cstheme="minorBidi"/>
          <w:noProof/>
          <w:kern w:val="2"/>
          <w:szCs w:val="22"/>
          <w:lang w:val="en-US" w:eastAsia="ko-KR"/>
        </w:rPr>
      </w:pPr>
      <w:ins w:id="52" w:author="Ryan Hakju Lee" w:date="2023-11-16T21:20:00Z">
        <w:r>
          <w:rPr>
            <w:noProof/>
            <w:lang w:eastAsia="ko-KR"/>
          </w:rPr>
          <w:t>4.2</w:t>
        </w:r>
        <w:r>
          <w:rPr>
            <w:rFonts w:asciiTheme="minorHAnsi" w:eastAsiaTheme="minorEastAsia" w:hAnsiTheme="minorHAnsi" w:cstheme="minorBidi"/>
            <w:noProof/>
            <w:kern w:val="2"/>
            <w:szCs w:val="22"/>
            <w:lang w:val="en-US" w:eastAsia="ko-KR"/>
          </w:rPr>
          <w:tab/>
        </w:r>
        <w:r>
          <w:rPr>
            <w:noProof/>
            <w:lang w:eastAsia="ko-KR"/>
          </w:rPr>
          <w:t>Procedures for media session handling</w:t>
        </w:r>
        <w:r>
          <w:rPr>
            <w:noProof/>
          </w:rPr>
          <w:tab/>
        </w:r>
        <w:r>
          <w:rPr>
            <w:noProof/>
          </w:rPr>
          <w:fldChar w:fldCharType="begin"/>
        </w:r>
        <w:r>
          <w:rPr>
            <w:noProof/>
          </w:rPr>
          <w:instrText xml:space="preserve"> PAGEREF _Toc151062082 \h </w:instrText>
        </w:r>
      </w:ins>
      <w:r>
        <w:rPr>
          <w:noProof/>
        </w:rPr>
      </w:r>
      <w:r>
        <w:rPr>
          <w:noProof/>
        </w:rPr>
        <w:fldChar w:fldCharType="separate"/>
      </w:r>
      <w:ins w:id="53" w:author="Ryan Hakju Lee" w:date="2023-11-16T21:20:00Z">
        <w:r>
          <w:rPr>
            <w:noProof/>
          </w:rPr>
          <w:t>10</w:t>
        </w:r>
        <w:r>
          <w:rPr>
            <w:noProof/>
          </w:rPr>
          <w:fldChar w:fldCharType="end"/>
        </w:r>
      </w:ins>
    </w:p>
    <w:p w14:paraId="49E89FDF" w14:textId="1BD90AAB" w:rsidR="001E4DFA" w:rsidRDefault="001E4DFA">
      <w:pPr>
        <w:pStyle w:val="32"/>
        <w:rPr>
          <w:ins w:id="54" w:author="Ryan Hakju Lee" w:date="2023-11-16T21:20:00Z"/>
          <w:rFonts w:asciiTheme="minorHAnsi" w:eastAsiaTheme="minorEastAsia" w:hAnsiTheme="minorHAnsi" w:cstheme="minorBidi"/>
          <w:noProof/>
          <w:kern w:val="2"/>
          <w:szCs w:val="22"/>
          <w:lang w:val="en-US" w:eastAsia="ko-KR"/>
        </w:rPr>
      </w:pPr>
      <w:ins w:id="55" w:author="Ryan Hakju Lee" w:date="2023-11-16T21:20:00Z">
        <w:r>
          <w:rPr>
            <w:noProof/>
            <w:lang w:eastAsia="ko-KR"/>
          </w:rPr>
          <w:t>4.2.1</w:t>
        </w:r>
        <w:r>
          <w:rPr>
            <w:rFonts w:asciiTheme="minorHAnsi" w:eastAsiaTheme="minorEastAsia" w:hAnsiTheme="minorHAnsi" w:cstheme="minorBidi"/>
            <w:noProof/>
            <w:kern w:val="2"/>
            <w:szCs w:val="22"/>
            <w:lang w:val="en-US" w:eastAsia="ko-KR"/>
          </w:rPr>
          <w:tab/>
        </w:r>
        <w:r>
          <w:rPr>
            <w:noProof/>
          </w:rPr>
          <w:t>Provisioning (RTC-1) procedures</w:t>
        </w:r>
        <w:r>
          <w:rPr>
            <w:noProof/>
          </w:rPr>
          <w:tab/>
        </w:r>
        <w:r>
          <w:rPr>
            <w:noProof/>
          </w:rPr>
          <w:fldChar w:fldCharType="begin"/>
        </w:r>
        <w:r>
          <w:rPr>
            <w:noProof/>
          </w:rPr>
          <w:instrText xml:space="preserve"> PAGEREF _Toc151062083 \h </w:instrText>
        </w:r>
      </w:ins>
      <w:r>
        <w:rPr>
          <w:noProof/>
        </w:rPr>
      </w:r>
      <w:r>
        <w:rPr>
          <w:noProof/>
        </w:rPr>
        <w:fldChar w:fldCharType="separate"/>
      </w:r>
      <w:ins w:id="56" w:author="Ryan Hakju Lee" w:date="2023-11-16T21:20:00Z">
        <w:r>
          <w:rPr>
            <w:noProof/>
          </w:rPr>
          <w:t>10</w:t>
        </w:r>
        <w:r>
          <w:rPr>
            <w:noProof/>
          </w:rPr>
          <w:fldChar w:fldCharType="end"/>
        </w:r>
      </w:ins>
    </w:p>
    <w:p w14:paraId="7C4A1123" w14:textId="7C6C4348" w:rsidR="001E4DFA" w:rsidRDefault="001E4DFA">
      <w:pPr>
        <w:pStyle w:val="32"/>
        <w:rPr>
          <w:ins w:id="57" w:author="Ryan Hakju Lee" w:date="2023-11-16T21:20:00Z"/>
          <w:rFonts w:asciiTheme="minorHAnsi" w:eastAsiaTheme="minorEastAsia" w:hAnsiTheme="minorHAnsi" w:cstheme="minorBidi"/>
          <w:noProof/>
          <w:kern w:val="2"/>
          <w:szCs w:val="22"/>
          <w:lang w:val="en-US" w:eastAsia="ko-KR"/>
        </w:rPr>
      </w:pPr>
      <w:ins w:id="58" w:author="Ryan Hakju Lee" w:date="2023-11-16T21:20:00Z">
        <w:r>
          <w:rPr>
            <w:noProof/>
          </w:rPr>
          <w:t>4.2.2</w:t>
        </w:r>
        <w:r>
          <w:rPr>
            <w:rFonts w:asciiTheme="minorHAnsi" w:eastAsiaTheme="minorEastAsia" w:hAnsiTheme="minorHAnsi" w:cstheme="minorBidi"/>
            <w:noProof/>
            <w:kern w:val="2"/>
            <w:szCs w:val="22"/>
            <w:lang w:val="en-US" w:eastAsia="ko-KR"/>
          </w:rPr>
          <w:tab/>
        </w:r>
        <w:r>
          <w:rPr>
            <w:noProof/>
          </w:rPr>
          <w:t>Network media session handling (RTC-3, RTC-5) procedures</w:t>
        </w:r>
        <w:r>
          <w:rPr>
            <w:noProof/>
          </w:rPr>
          <w:tab/>
        </w:r>
        <w:r>
          <w:rPr>
            <w:noProof/>
          </w:rPr>
          <w:fldChar w:fldCharType="begin"/>
        </w:r>
        <w:r>
          <w:rPr>
            <w:noProof/>
          </w:rPr>
          <w:instrText xml:space="preserve"> PAGEREF _Toc151062084 \h </w:instrText>
        </w:r>
      </w:ins>
      <w:r>
        <w:rPr>
          <w:noProof/>
        </w:rPr>
      </w:r>
      <w:r>
        <w:rPr>
          <w:noProof/>
        </w:rPr>
        <w:fldChar w:fldCharType="separate"/>
      </w:r>
      <w:ins w:id="59" w:author="Ryan Hakju Lee" w:date="2023-11-16T21:20:00Z">
        <w:r>
          <w:rPr>
            <w:noProof/>
          </w:rPr>
          <w:t>10</w:t>
        </w:r>
        <w:r>
          <w:rPr>
            <w:noProof/>
          </w:rPr>
          <w:fldChar w:fldCharType="end"/>
        </w:r>
      </w:ins>
    </w:p>
    <w:p w14:paraId="408077D5" w14:textId="130999A3" w:rsidR="001E4DFA" w:rsidRDefault="001E4DFA">
      <w:pPr>
        <w:pStyle w:val="32"/>
        <w:rPr>
          <w:ins w:id="60" w:author="Ryan Hakju Lee" w:date="2023-11-16T21:20:00Z"/>
          <w:rFonts w:asciiTheme="minorHAnsi" w:eastAsiaTheme="minorEastAsia" w:hAnsiTheme="minorHAnsi" w:cstheme="minorBidi"/>
          <w:noProof/>
          <w:kern w:val="2"/>
          <w:szCs w:val="22"/>
          <w:lang w:val="en-US" w:eastAsia="ko-KR"/>
        </w:rPr>
      </w:pPr>
      <w:ins w:id="61" w:author="Ryan Hakju Lee" w:date="2023-11-16T21:20:00Z">
        <w:r>
          <w:rPr>
            <w:noProof/>
          </w:rPr>
          <w:t>4.2.3</w:t>
        </w:r>
        <w:r>
          <w:rPr>
            <w:rFonts w:asciiTheme="minorHAnsi" w:eastAsiaTheme="minorEastAsia" w:hAnsiTheme="minorHAnsi" w:cstheme="minorBidi"/>
            <w:noProof/>
            <w:kern w:val="2"/>
            <w:szCs w:val="22"/>
            <w:lang w:val="en-US" w:eastAsia="ko-KR"/>
          </w:rPr>
          <w:tab/>
        </w:r>
        <w:r>
          <w:rPr>
            <w:noProof/>
          </w:rPr>
          <w:t>UE media session handling (RTC-6) procedures</w:t>
        </w:r>
        <w:r>
          <w:rPr>
            <w:noProof/>
          </w:rPr>
          <w:tab/>
        </w:r>
        <w:r>
          <w:rPr>
            <w:noProof/>
          </w:rPr>
          <w:fldChar w:fldCharType="begin"/>
        </w:r>
        <w:r>
          <w:rPr>
            <w:noProof/>
          </w:rPr>
          <w:instrText xml:space="preserve"> PAGEREF _Toc151062085 \h </w:instrText>
        </w:r>
      </w:ins>
      <w:r>
        <w:rPr>
          <w:noProof/>
        </w:rPr>
      </w:r>
      <w:r>
        <w:rPr>
          <w:noProof/>
        </w:rPr>
        <w:fldChar w:fldCharType="separate"/>
      </w:r>
      <w:ins w:id="62" w:author="Ryan Hakju Lee" w:date="2023-11-16T21:20:00Z">
        <w:r>
          <w:rPr>
            <w:noProof/>
          </w:rPr>
          <w:t>10</w:t>
        </w:r>
        <w:r>
          <w:rPr>
            <w:noProof/>
          </w:rPr>
          <w:fldChar w:fldCharType="end"/>
        </w:r>
      </w:ins>
    </w:p>
    <w:p w14:paraId="1B81F3A2" w14:textId="675B53D2" w:rsidR="001E4DFA" w:rsidRDefault="001E4DFA">
      <w:pPr>
        <w:pStyle w:val="22"/>
        <w:rPr>
          <w:ins w:id="63" w:author="Ryan Hakju Lee" w:date="2023-11-16T21:20:00Z"/>
          <w:rFonts w:asciiTheme="minorHAnsi" w:eastAsiaTheme="minorEastAsia" w:hAnsiTheme="minorHAnsi" w:cstheme="minorBidi"/>
          <w:noProof/>
          <w:kern w:val="2"/>
          <w:szCs w:val="22"/>
          <w:lang w:val="en-US" w:eastAsia="ko-KR"/>
        </w:rPr>
      </w:pPr>
      <w:ins w:id="64" w:author="Ryan Hakju Lee" w:date="2023-11-16T21:20:00Z">
        <w:r>
          <w:rPr>
            <w:noProof/>
            <w:lang w:eastAsia="ko-KR"/>
          </w:rPr>
          <w:t>4.3</w:t>
        </w:r>
        <w:r>
          <w:rPr>
            <w:rFonts w:asciiTheme="minorHAnsi" w:eastAsiaTheme="minorEastAsia" w:hAnsiTheme="minorHAnsi" w:cstheme="minorBidi"/>
            <w:noProof/>
            <w:kern w:val="2"/>
            <w:szCs w:val="22"/>
            <w:lang w:val="en-US" w:eastAsia="ko-KR"/>
          </w:rPr>
          <w:tab/>
        </w:r>
        <w:r>
          <w:rPr>
            <w:noProof/>
            <w:lang w:eastAsia="ko-KR"/>
          </w:rPr>
          <w:t>Procedures for media content and signalling transport</w:t>
        </w:r>
        <w:r>
          <w:rPr>
            <w:noProof/>
          </w:rPr>
          <w:tab/>
        </w:r>
        <w:r>
          <w:rPr>
            <w:noProof/>
          </w:rPr>
          <w:fldChar w:fldCharType="begin"/>
        </w:r>
        <w:r>
          <w:rPr>
            <w:noProof/>
          </w:rPr>
          <w:instrText xml:space="preserve"> PAGEREF _Toc151062086 \h </w:instrText>
        </w:r>
      </w:ins>
      <w:r>
        <w:rPr>
          <w:noProof/>
        </w:rPr>
      </w:r>
      <w:r>
        <w:rPr>
          <w:noProof/>
        </w:rPr>
        <w:fldChar w:fldCharType="separate"/>
      </w:r>
      <w:ins w:id="65" w:author="Ryan Hakju Lee" w:date="2023-11-16T21:20:00Z">
        <w:r>
          <w:rPr>
            <w:noProof/>
          </w:rPr>
          <w:t>10</w:t>
        </w:r>
        <w:r>
          <w:rPr>
            <w:noProof/>
          </w:rPr>
          <w:fldChar w:fldCharType="end"/>
        </w:r>
      </w:ins>
    </w:p>
    <w:p w14:paraId="636C4BBE" w14:textId="605D5999" w:rsidR="001E4DFA" w:rsidRDefault="001E4DFA">
      <w:pPr>
        <w:pStyle w:val="32"/>
        <w:rPr>
          <w:ins w:id="66" w:author="Ryan Hakju Lee" w:date="2023-11-16T21:20:00Z"/>
          <w:rFonts w:asciiTheme="minorHAnsi" w:eastAsiaTheme="minorEastAsia" w:hAnsiTheme="minorHAnsi" w:cstheme="minorBidi"/>
          <w:noProof/>
          <w:kern w:val="2"/>
          <w:szCs w:val="22"/>
          <w:lang w:val="en-US" w:eastAsia="ko-KR"/>
        </w:rPr>
      </w:pPr>
      <w:ins w:id="67" w:author="Ryan Hakju Lee" w:date="2023-11-16T21:20:00Z">
        <w:r>
          <w:rPr>
            <w:noProof/>
            <w:lang w:eastAsia="ko-KR"/>
          </w:rPr>
          <w:t>4.3.1</w:t>
        </w:r>
        <w:r>
          <w:rPr>
            <w:rFonts w:asciiTheme="minorHAnsi" w:eastAsiaTheme="minorEastAsia" w:hAnsiTheme="minorHAnsi" w:cstheme="minorBidi"/>
            <w:noProof/>
            <w:kern w:val="2"/>
            <w:szCs w:val="22"/>
            <w:lang w:val="en-US" w:eastAsia="ko-KR"/>
          </w:rPr>
          <w:tab/>
        </w:r>
        <w:r>
          <w:rPr>
            <w:noProof/>
          </w:rPr>
          <w:t>Media-centric transport (RTC-4) procedures</w:t>
        </w:r>
        <w:r>
          <w:rPr>
            <w:noProof/>
          </w:rPr>
          <w:tab/>
        </w:r>
        <w:r>
          <w:rPr>
            <w:noProof/>
          </w:rPr>
          <w:fldChar w:fldCharType="begin"/>
        </w:r>
        <w:r>
          <w:rPr>
            <w:noProof/>
          </w:rPr>
          <w:instrText xml:space="preserve"> PAGEREF _Toc151062087 \h </w:instrText>
        </w:r>
      </w:ins>
      <w:r>
        <w:rPr>
          <w:noProof/>
        </w:rPr>
      </w:r>
      <w:r>
        <w:rPr>
          <w:noProof/>
        </w:rPr>
        <w:fldChar w:fldCharType="separate"/>
      </w:r>
      <w:ins w:id="68" w:author="Ryan Hakju Lee" w:date="2023-11-16T21:20:00Z">
        <w:r>
          <w:rPr>
            <w:noProof/>
          </w:rPr>
          <w:t>10</w:t>
        </w:r>
        <w:r>
          <w:rPr>
            <w:noProof/>
          </w:rPr>
          <w:fldChar w:fldCharType="end"/>
        </w:r>
      </w:ins>
    </w:p>
    <w:p w14:paraId="4CA29336" w14:textId="186804C7" w:rsidR="001E4DFA" w:rsidRDefault="001E4DFA">
      <w:pPr>
        <w:pStyle w:val="32"/>
        <w:rPr>
          <w:ins w:id="69" w:author="Ryan Hakju Lee" w:date="2023-11-16T21:20:00Z"/>
          <w:rFonts w:asciiTheme="minorHAnsi" w:eastAsiaTheme="minorEastAsia" w:hAnsiTheme="minorHAnsi" w:cstheme="minorBidi"/>
          <w:noProof/>
          <w:kern w:val="2"/>
          <w:szCs w:val="22"/>
          <w:lang w:val="en-US" w:eastAsia="ko-KR"/>
        </w:rPr>
      </w:pPr>
      <w:ins w:id="70" w:author="Ryan Hakju Lee" w:date="2023-11-16T21:20:00Z">
        <w:r>
          <w:rPr>
            <w:noProof/>
          </w:rPr>
          <w:t>4.3.2</w:t>
        </w:r>
        <w:r>
          <w:rPr>
            <w:rFonts w:asciiTheme="minorHAnsi" w:eastAsiaTheme="minorEastAsia" w:hAnsiTheme="minorHAnsi" w:cstheme="minorBidi"/>
            <w:noProof/>
            <w:kern w:val="2"/>
            <w:szCs w:val="22"/>
            <w:lang w:val="en-US" w:eastAsia="ko-KR"/>
          </w:rPr>
          <w:tab/>
        </w:r>
        <w:r>
          <w:rPr>
            <w:noProof/>
          </w:rPr>
          <w:t>UE media delivery (RTC-7) procedures</w:t>
        </w:r>
        <w:r>
          <w:rPr>
            <w:noProof/>
          </w:rPr>
          <w:tab/>
        </w:r>
        <w:r>
          <w:rPr>
            <w:noProof/>
          </w:rPr>
          <w:fldChar w:fldCharType="begin"/>
        </w:r>
        <w:r>
          <w:rPr>
            <w:noProof/>
          </w:rPr>
          <w:instrText xml:space="preserve"> PAGEREF _Toc151062088 \h </w:instrText>
        </w:r>
      </w:ins>
      <w:r>
        <w:rPr>
          <w:noProof/>
        </w:rPr>
      </w:r>
      <w:r>
        <w:rPr>
          <w:noProof/>
        </w:rPr>
        <w:fldChar w:fldCharType="separate"/>
      </w:r>
      <w:ins w:id="71" w:author="Ryan Hakju Lee" w:date="2023-11-16T21:20:00Z">
        <w:r>
          <w:rPr>
            <w:noProof/>
          </w:rPr>
          <w:t>11</w:t>
        </w:r>
        <w:r>
          <w:rPr>
            <w:noProof/>
          </w:rPr>
          <w:fldChar w:fldCharType="end"/>
        </w:r>
      </w:ins>
    </w:p>
    <w:p w14:paraId="13F65AA2" w14:textId="44F0E2D9" w:rsidR="001E4DFA" w:rsidRDefault="001E4DFA">
      <w:pPr>
        <w:pStyle w:val="10"/>
        <w:rPr>
          <w:ins w:id="72" w:author="Ryan Hakju Lee" w:date="2023-11-16T21:20:00Z"/>
          <w:rFonts w:asciiTheme="minorHAnsi" w:eastAsiaTheme="minorEastAsia" w:hAnsiTheme="minorHAnsi" w:cstheme="minorBidi"/>
          <w:noProof/>
          <w:kern w:val="2"/>
          <w:sz w:val="20"/>
          <w:szCs w:val="22"/>
          <w:lang w:val="en-US" w:eastAsia="ko-KR"/>
        </w:rPr>
      </w:pPr>
      <w:ins w:id="73" w:author="Ryan Hakju Lee" w:date="2023-11-16T21:20:00Z">
        <w:r>
          <w:rPr>
            <w:noProof/>
          </w:rPr>
          <w:t>5</w:t>
        </w:r>
        <w:r>
          <w:rPr>
            <w:rFonts w:asciiTheme="minorHAnsi" w:eastAsiaTheme="minorEastAsia" w:hAnsiTheme="minorHAnsi" w:cstheme="minorBidi"/>
            <w:noProof/>
            <w:kern w:val="2"/>
            <w:sz w:val="20"/>
            <w:szCs w:val="22"/>
            <w:lang w:val="en-US" w:eastAsia="ko-KR"/>
          </w:rPr>
          <w:tab/>
        </w:r>
        <w:r>
          <w:rPr>
            <w:noProof/>
          </w:rPr>
          <w:t>General aspects of APIs</w:t>
        </w:r>
        <w:r>
          <w:rPr>
            <w:noProof/>
          </w:rPr>
          <w:tab/>
        </w:r>
        <w:r>
          <w:rPr>
            <w:noProof/>
          </w:rPr>
          <w:fldChar w:fldCharType="begin"/>
        </w:r>
        <w:r>
          <w:rPr>
            <w:noProof/>
          </w:rPr>
          <w:instrText xml:space="preserve"> PAGEREF _Toc151062089 \h </w:instrText>
        </w:r>
      </w:ins>
      <w:r>
        <w:rPr>
          <w:noProof/>
        </w:rPr>
      </w:r>
      <w:r>
        <w:rPr>
          <w:noProof/>
        </w:rPr>
        <w:fldChar w:fldCharType="separate"/>
      </w:r>
      <w:ins w:id="74" w:author="Ryan Hakju Lee" w:date="2023-11-16T21:20:00Z">
        <w:r>
          <w:rPr>
            <w:noProof/>
          </w:rPr>
          <w:t>11</w:t>
        </w:r>
        <w:r>
          <w:rPr>
            <w:noProof/>
          </w:rPr>
          <w:fldChar w:fldCharType="end"/>
        </w:r>
      </w:ins>
    </w:p>
    <w:p w14:paraId="6CFFAE6C" w14:textId="5172195C" w:rsidR="001E4DFA" w:rsidRDefault="001E4DFA">
      <w:pPr>
        <w:pStyle w:val="22"/>
        <w:rPr>
          <w:ins w:id="75" w:author="Ryan Hakju Lee" w:date="2023-11-16T21:20:00Z"/>
          <w:rFonts w:asciiTheme="minorHAnsi" w:eastAsiaTheme="minorEastAsia" w:hAnsiTheme="minorHAnsi" w:cstheme="minorBidi"/>
          <w:noProof/>
          <w:kern w:val="2"/>
          <w:szCs w:val="22"/>
          <w:lang w:val="en-US" w:eastAsia="ko-KR"/>
        </w:rPr>
      </w:pPr>
      <w:ins w:id="76" w:author="Ryan Hakju Lee" w:date="2023-11-16T21:20:00Z">
        <w:r>
          <w:rPr>
            <w:noProof/>
          </w:rPr>
          <w:t>5.1</w:t>
        </w:r>
        <w:r>
          <w:rPr>
            <w:rFonts w:asciiTheme="minorHAnsi" w:eastAsiaTheme="minorEastAsia" w:hAnsiTheme="minorHAnsi" w:cstheme="minorBidi"/>
            <w:noProof/>
            <w:kern w:val="2"/>
            <w:szCs w:val="22"/>
            <w:lang w:val="en-US" w:eastAsia="ko-KR"/>
          </w:rPr>
          <w:tab/>
        </w:r>
        <w:r>
          <w:rPr>
            <w:noProof/>
          </w:rPr>
          <w:t>Usage of HTTP</w:t>
        </w:r>
        <w:r>
          <w:rPr>
            <w:noProof/>
          </w:rPr>
          <w:tab/>
        </w:r>
        <w:r>
          <w:rPr>
            <w:noProof/>
          </w:rPr>
          <w:fldChar w:fldCharType="begin"/>
        </w:r>
        <w:r>
          <w:rPr>
            <w:noProof/>
          </w:rPr>
          <w:instrText xml:space="preserve"> PAGEREF _Toc151062090 \h </w:instrText>
        </w:r>
      </w:ins>
      <w:r>
        <w:rPr>
          <w:noProof/>
        </w:rPr>
      </w:r>
      <w:r>
        <w:rPr>
          <w:noProof/>
        </w:rPr>
        <w:fldChar w:fldCharType="separate"/>
      </w:r>
      <w:ins w:id="77" w:author="Ryan Hakju Lee" w:date="2023-11-16T21:20:00Z">
        <w:r>
          <w:rPr>
            <w:noProof/>
          </w:rPr>
          <w:t>11</w:t>
        </w:r>
        <w:r>
          <w:rPr>
            <w:noProof/>
          </w:rPr>
          <w:fldChar w:fldCharType="end"/>
        </w:r>
      </w:ins>
    </w:p>
    <w:p w14:paraId="27D36091" w14:textId="31E8AAA0" w:rsidR="001E4DFA" w:rsidRDefault="001E4DFA">
      <w:pPr>
        <w:pStyle w:val="32"/>
        <w:rPr>
          <w:ins w:id="78" w:author="Ryan Hakju Lee" w:date="2023-11-16T21:20:00Z"/>
          <w:rFonts w:asciiTheme="minorHAnsi" w:eastAsiaTheme="minorEastAsia" w:hAnsiTheme="minorHAnsi" w:cstheme="minorBidi"/>
          <w:noProof/>
          <w:kern w:val="2"/>
          <w:szCs w:val="22"/>
          <w:lang w:val="en-US" w:eastAsia="ko-KR"/>
        </w:rPr>
      </w:pPr>
      <w:ins w:id="79" w:author="Ryan Hakju Lee" w:date="2023-11-16T21:20:00Z">
        <w:r>
          <w:rPr>
            <w:noProof/>
          </w:rPr>
          <w:t>5.1.1</w:t>
        </w:r>
        <w:r>
          <w:rPr>
            <w:rFonts w:asciiTheme="minorHAnsi" w:eastAsiaTheme="minorEastAsia" w:hAnsiTheme="minorHAnsi" w:cstheme="minorBidi"/>
            <w:noProof/>
            <w:kern w:val="2"/>
            <w:szCs w:val="22"/>
            <w:lang w:val="en-US" w:eastAsia="ko-KR"/>
          </w:rPr>
          <w:tab/>
        </w:r>
        <w:r>
          <w:rPr>
            <w:noProof/>
          </w:rPr>
          <w:t>HTTP protocol version</w:t>
        </w:r>
        <w:r>
          <w:rPr>
            <w:noProof/>
          </w:rPr>
          <w:tab/>
        </w:r>
        <w:r>
          <w:rPr>
            <w:noProof/>
          </w:rPr>
          <w:fldChar w:fldCharType="begin"/>
        </w:r>
        <w:r>
          <w:rPr>
            <w:noProof/>
          </w:rPr>
          <w:instrText xml:space="preserve"> PAGEREF _Toc151062091 \h </w:instrText>
        </w:r>
      </w:ins>
      <w:r>
        <w:rPr>
          <w:noProof/>
        </w:rPr>
      </w:r>
      <w:r>
        <w:rPr>
          <w:noProof/>
        </w:rPr>
        <w:fldChar w:fldCharType="separate"/>
      </w:r>
      <w:ins w:id="80" w:author="Ryan Hakju Lee" w:date="2023-11-16T21:20:00Z">
        <w:r>
          <w:rPr>
            <w:noProof/>
          </w:rPr>
          <w:t>11</w:t>
        </w:r>
        <w:r>
          <w:rPr>
            <w:noProof/>
          </w:rPr>
          <w:fldChar w:fldCharType="end"/>
        </w:r>
      </w:ins>
    </w:p>
    <w:p w14:paraId="732C73EA" w14:textId="26D4A478" w:rsidR="001E4DFA" w:rsidRDefault="001E4DFA">
      <w:pPr>
        <w:pStyle w:val="42"/>
        <w:rPr>
          <w:ins w:id="81" w:author="Ryan Hakju Lee" w:date="2023-11-16T21:20:00Z"/>
          <w:rFonts w:asciiTheme="minorHAnsi" w:eastAsiaTheme="minorEastAsia" w:hAnsiTheme="minorHAnsi" w:cstheme="minorBidi"/>
          <w:noProof/>
          <w:kern w:val="2"/>
          <w:szCs w:val="22"/>
          <w:lang w:val="en-US" w:eastAsia="ko-KR"/>
        </w:rPr>
      </w:pPr>
      <w:ins w:id="82" w:author="Ryan Hakju Lee" w:date="2023-11-16T21:20:00Z">
        <w:r>
          <w:rPr>
            <w:noProof/>
          </w:rPr>
          <w:t>5.1.1.1</w:t>
        </w:r>
        <w:r>
          <w:rPr>
            <w:rFonts w:asciiTheme="minorHAnsi" w:eastAsiaTheme="minorEastAsia" w:hAnsiTheme="minorHAnsi" w:cstheme="minorBidi"/>
            <w:noProof/>
            <w:kern w:val="2"/>
            <w:szCs w:val="22"/>
            <w:lang w:val="en-US" w:eastAsia="ko-KR"/>
          </w:rPr>
          <w:tab/>
        </w:r>
        <w:r>
          <w:rPr>
            <w:noProof/>
          </w:rPr>
          <w:t>RTC AF</w:t>
        </w:r>
        <w:r>
          <w:rPr>
            <w:noProof/>
          </w:rPr>
          <w:tab/>
        </w:r>
        <w:r>
          <w:rPr>
            <w:noProof/>
          </w:rPr>
          <w:fldChar w:fldCharType="begin"/>
        </w:r>
        <w:r>
          <w:rPr>
            <w:noProof/>
          </w:rPr>
          <w:instrText xml:space="preserve"> PAGEREF _Toc151062092 \h </w:instrText>
        </w:r>
      </w:ins>
      <w:r>
        <w:rPr>
          <w:noProof/>
        </w:rPr>
      </w:r>
      <w:r>
        <w:rPr>
          <w:noProof/>
        </w:rPr>
        <w:fldChar w:fldCharType="separate"/>
      </w:r>
      <w:ins w:id="83" w:author="Ryan Hakju Lee" w:date="2023-11-16T21:20:00Z">
        <w:r>
          <w:rPr>
            <w:noProof/>
          </w:rPr>
          <w:t>11</w:t>
        </w:r>
        <w:r>
          <w:rPr>
            <w:noProof/>
          </w:rPr>
          <w:fldChar w:fldCharType="end"/>
        </w:r>
      </w:ins>
    </w:p>
    <w:p w14:paraId="0B67BEAA" w14:textId="7603573E" w:rsidR="001E4DFA" w:rsidRDefault="001E4DFA">
      <w:pPr>
        <w:pStyle w:val="32"/>
        <w:rPr>
          <w:ins w:id="84" w:author="Ryan Hakju Lee" w:date="2023-11-16T21:20:00Z"/>
          <w:rFonts w:asciiTheme="minorHAnsi" w:eastAsiaTheme="minorEastAsia" w:hAnsiTheme="minorHAnsi" w:cstheme="minorBidi"/>
          <w:noProof/>
          <w:kern w:val="2"/>
          <w:szCs w:val="22"/>
          <w:lang w:val="en-US" w:eastAsia="ko-KR"/>
        </w:rPr>
      </w:pPr>
      <w:ins w:id="85" w:author="Ryan Hakju Lee" w:date="2023-11-16T21:20:00Z">
        <w:r>
          <w:rPr>
            <w:noProof/>
          </w:rPr>
          <w:t>5.1.2</w:t>
        </w:r>
        <w:r>
          <w:rPr>
            <w:rFonts w:asciiTheme="minorHAnsi" w:eastAsiaTheme="minorEastAsia" w:hAnsiTheme="minorHAnsi" w:cstheme="minorBidi"/>
            <w:noProof/>
            <w:kern w:val="2"/>
            <w:szCs w:val="22"/>
            <w:lang w:val="en-US" w:eastAsia="ko-KR"/>
          </w:rPr>
          <w:tab/>
        </w:r>
        <w:r>
          <w:rPr>
            <w:noProof/>
          </w:rPr>
          <w:t>HTTP message bodies for API resources</w:t>
        </w:r>
        <w:r>
          <w:rPr>
            <w:noProof/>
          </w:rPr>
          <w:tab/>
        </w:r>
        <w:r>
          <w:rPr>
            <w:noProof/>
          </w:rPr>
          <w:fldChar w:fldCharType="begin"/>
        </w:r>
        <w:r>
          <w:rPr>
            <w:noProof/>
          </w:rPr>
          <w:instrText xml:space="preserve"> PAGEREF _Toc151062093 \h </w:instrText>
        </w:r>
      </w:ins>
      <w:r>
        <w:rPr>
          <w:noProof/>
        </w:rPr>
      </w:r>
      <w:r>
        <w:rPr>
          <w:noProof/>
        </w:rPr>
        <w:fldChar w:fldCharType="separate"/>
      </w:r>
      <w:ins w:id="86" w:author="Ryan Hakju Lee" w:date="2023-11-16T21:20:00Z">
        <w:r>
          <w:rPr>
            <w:noProof/>
          </w:rPr>
          <w:t>11</w:t>
        </w:r>
        <w:r>
          <w:rPr>
            <w:noProof/>
          </w:rPr>
          <w:fldChar w:fldCharType="end"/>
        </w:r>
      </w:ins>
    </w:p>
    <w:p w14:paraId="260A2D8A" w14:textId="03856CFD" w:rsidR="001E4DFA" w:rsidRDefault="001E4DFA">
      <w:pPr>
        <w:pStyle w:val="32"/>
        <w:rPr>
          <w:ins w:id="87" w:author="Ryan Hakju Lee" w:date="2023-11-16T21:20:00Z"/>
          <w:rFonts w:asciiTheme="minorHAnsi" w:eastAsiaTheme="minorEastAsia" w:hAnsiTheme="minorHAnsi" w:cstheme="minorBidi"/>
          <w:noProof/>
          <w:kern w:val="2"/>
          <w:szCs w:val="22"/>
          <w:lang w:val="en-US" w:eastAsia="ko-KR"/>
        </w:rPr>
      </w:pPr>
      <w:ins w:id="88" w:author="Ryan Hakju Lee" w:date="2023-11-16T21:20:00Z">
        <w:r>
          <w:rPr>
            <w:noProof/>
          </w:rPr>
          <w:t>5.1.3</w:t>
        </w:r>
        <w:r>
          <w:rPr>
            <w:rFonts w:asciiTheme="minorHAnsi" w:eastAsiaTheme="minorEastAsia" w:hAnsiTheme="minorHAnsi" w:cstheme="minorBidi"/>
            <w:noProof/>
            <w:kern w:val="2"/>
            <w:szCs w:val="22"/>
            <w:lang w:val="en-US" w:eastAsia="ko-KR"/>
          </w:rPr>
          <w:tab/>
        </w:r>
        <w:r>
          <w:rPr>
            <w:noProof/>
          </w:rPr>
          <w:t>Usage of HTTP headers</w:t>
        </w:r>
        <w:r>
          <w:rPr>
            <w:noProof/>
          </w:rPr>
          <w:tab/>
        </w:r>
        <w:r>
          <w:rPr>
            <w:noProof/>
          </w:rPr>
          <w:fldChar w:fldCharType="begin"/>
        </w:r>
        <w:r>
          <w:rPr>
            <w:noProof/>
          </w:rPr>
          <w:instrText xml:space="preserve"> PAGEREF _Toc151062094 \h </w:instrText>
        </w:r>
      </w:ins>
      <w:r>
        <w:rPr>
          <w:noProof/>
        </w:rPr>
      </w:r>
      <w:r>
        <w:rPr>
          <w:noProof/>
        </w:rPr>
        <w:fldChar w:fldCharType="separate"/>
      </w:r>
      <w:ins w:id="89" w:author="Ryan Hakju Lee" w:date="2023-11-16T21:20:00Z">
        <w:r>
          <w:rPr>
            <w:noProof/>
          </w:rPr>
          <w:t>11</w:t>
        </w:r>
        <w:r>
          <w:rPr>
            <w:noProof/>
          </w:rPr>
          <w:fldChar w:fldCharType="end"/>
        </w:r>
      </w:ins>
    </w:p>
    <w:p w14:paraId="6F81E04B" w14:textId="116E7907" w:rsidR="001E4DFA" w:rsidRDefault="001E4DFA">
      <w:pPr>
        <w:pStyle w:val="42"/>
        <w:rPr>
          <w:ins w:id="90" w:author="Ryan Hakju Lee" w:date="2023-11-16T21:20:00Z"/>
          <w:rFonts w:asciiTheme="minorHAnsi" w:eastAsiaTheme="minorEastAsia" w:hAnsiTheme="minorHAnsi" w:cstheme="minorBidi"/>
          <w:noProof/>
          <w:kern w:val="2"/>
          <w:szCs w:val="22"/>
          <w:lang w:val="en-US" w:eastAsia="ko-KR"/>
        </w:rPr>
      </w:pPr>
      <w:ins w:id="91" w:author="Ryan Hakju Lee" w:date="2023-11-16T21:20:00Z">
        <w:r>
          <w:rPr>
            <w:noProof/>
          </w:rPr>
          <w:t>5.1.3.1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_Toc151062095 \h </w:instrText>
        </w:r>
      </w:ins>
      <w:r>
        <w:rPr>
          <w:noProof/>
        </w:rPr>
      </w:r>
      <w:r>
        <w:rPr>
          <w:noProof/>
        </w:rPr>
        <w:fldChar w:fldCharType="separate"/>
      </w:r>
      <w:ins w:id="92" w:author="Ryan Hakju Lee" w:date="2023-11-16T21:20:00Z">
        <w:r>
          <w:rPr>
            <w:noProof/>
          </w:rPr>
          <w:t>11</w:t>
        </w:r>
        <w:r>
          <w:rPr>
            <w:noProof/>
          </w:rPr>
          <w:fldChar w:fldCharType="end"/>
        </w:r>
      </w:ins>
    </w:p>
    <w:p w14:paraId="6486A34A" w14:textId="681BC9DC" w:rsidR="001E4DFA" w:rsidRDefault="001E4DFA">
      <w:pPr>
        <w:pStyle w:val="42"/>
        <w:rPr>
          <w:ins w:id="93" w:author="Ryan Hakju Lee" w:date="2023-11-16T21:20:00Z"/>
          <w:rFonts w:asciiTheme="minorHAnsi" w:eastAsiaTheme="minorEastAsia" w:hAnsiTheme="minorHAnsi" w:cstheme="minorBidi"/>
          <w:noProof/>
          <w:kern w:val="2"/>
          <w:szCs w:val="22"/>
          <w:lang w:val="en-US" w:eastAsia="ko-KR"/>
        </w:rPr>
      </w:pPr>
      <w:ins w:id="94" w:author="Ryan Hakju Lee" w:date="2023-11-16T21:20:00Z">
        <w:r>
          <w:rPr>
            <w:noProof/>
          </w:rPr>
          <w:t>5.1.3.2</w:t>
        </w:r>
        <w:r>
          <w:rPr>
            <w:rFonts w:asciiTheme="minorHAnsi" w:eastAsiaTheme="minorEastAsia" w:hAnsiTheme="minorHAnsi" w:cstheme="minorBidi"/>
            <w:noProof/>
            <w:kern w:val="2"/>
            <w:szCs w:val="22"/>
            <w:lang w:val="en-US" w:eastAsia="ko-KR"/>
          </w:rPr>
          <w:tab/>
        </w:r>
        <w:r>
          <w:rPr>
            <w:noProof/>
          </w:rPr>
          <w:t>Media Session Handler identification</w:t>
        </w:r>
        <w:r>
          <w:rPr>
            <w:noProof/>
          </w:rPr>
          <w:tab/>
        </w:r>
        <w:r>
          <w:rPr>
            <w:noProof/>
          </w:rPr>
          <w:fldChar w:fldCharType="begin"/>
        </w:r>
        <w:r>
          <w:rPr>
            <w:noProof/>
          </w:rPr>
          <w:instrText xml:space="preserve"> PAGEREF _Toc151062096 \h </w:instrText>
        </w:r>
      </w:ins>
      <w:r>
        <w:rPr>
          <w:noProof/>
        </w:rPr>
      </w:r>
      <w:r>
        <w:rPr>
          <w:noProof/>
        </w:rPr>
        <w:fldChar w:fldCharType="separate"/>
      </w:r>
      <w:ins w:id="95" w:author="Ryan Hakju Lee" w:date="2023-11-16T21:20:00Z">
        <w:r>
          <w:rPr>
            <w:noProof/>
          </w:rPr>
          <w:t>11</w:t>
        </w:r>
        <w:r>
          <w:rPr>
            <w:noProof/>
          </w:rPr>
          <w:fldChar w:fldCharType="end"/>
        </w:r>
      </w:ins>
    </w:p>
    <w:p w14:paraId="1C334C70" w14:textId="20B14F25" w:rsidR="001E4DFA" w:rsidRDefault="001E4DFA">
      <w:pPr>
        <w:pStyle w:val="42"/>
        <w:rPr>
          <w:ins w:id="96" w:author="Ryan Hakju Lee" w:date="2023-11-16T21:20:00Z"/>
          <w:rFonts w:asciiTheme="minorHAnsi" w:eastAsiaTheme="minorEastAsia" w:hAnsiTheme="minorHAnsi" w:cstheme="minorBidi"/>
          <w:noProof/>
          <w:kern w:val="2"/>
          <w:szCs w:val="22"/>
          <w:lang w:val="en-US" w:eastAsia="ko-KR"/>
        </w:rPr>
      </w:pPr>
      <w:ins w:id="97" w:author="Ryan Hakju Lee" w:date="2023-11-16T21:20:00Z">
        <w:r>
          <w:rPr>
            <w:noProof/>
          </w:rPr>
          <w:t>5.1.3.3</w:t>
        </w:r>
        <w:r>
          <w:rPr>
            <w:rFonts w:asciiTheme="minorHAnsi" w:eastAsiaTheme="minorEastAsia" w:hAnsiTheme="minorHAnsi" w:cstheme="minorBidi"/>
            <w:noProof/>
            <w:kern w:val="2"/>
            <w:szCs w:val="22"/>
            <w:lang w:val="en-US" w:eastAsia="ko-KR"/>
          </w:rPr>
          <w:tab/>
        </w:r>
        <w:r>
          <w:rPr>
            <w:noProof/>
          </w:rPr>
          <w:t>RTC AF identification</w:t>
        </w:r>
        <w:r>
          <w:rPr>
            <w:noProof/>
          </w:rPr>
          <w:tab/>
        </w:r>
        <w:r>
          <w:rPr>
            <w:noProof/>
          </w:rPr>
          <w:fldChar w:fldCharType="begin"/>
        </w:r>
        <w:r>
          <w:rPr>
            <w:noProof/>
          </w:rPr>
          <w:instrText xml:space="preserve"> PAGEREF _Toc151062097 \h </w:instrText>
        </w:r>
      </w:ins>
      <w:r>
        <w:rPr>
          <w:noProof/>
        </w:rPr>
      </w:r>
      <w:r>
        <w:rPr>
          <w:noProof/>
        </w:rPr>
        <w:fldChar w:fldCharType="separate"/>
      </w:r>
      <w:ins w:id="98" w:author="Ryan Hakju Lee" w:date="2023-11-16T21:20:00Z">
        <w:r>
          <w:rPr>
            <w:noProof/>
          </w:rPr>
          <w:t>11</w:t>
        </w:r>
        <w:r>
          <w:rPr>
            <w:noProof/>
          </w:rPr>
          <w:fldChar w:fldCharType="end"/>
        </w:r>
      </w:ins>
    </w:p>
    <w:p w14:paraId="77083682" w14:textId="17EA6D70" w:rsidR="001E4DFA" w:rsidRDefault="001E4DFA">
      <w:pPr>
        <w:pStyle w:val="42"/>
        <w:rPr>
          <w:ins w:id="99" w:author="Ryan Hakju Lee" w:date="2023-11-16T21:20:00Z"/>
          <w:rFonts w:asciiTheme="minorHAnsi" w:eastAsiaTheme="minorEastAsia" w:hAnsiTheme="minorHAnsi" w:cstheme="minorBidi"/>
          <w:noProof/>
          <w:kern w:val="2"/>
          <w:szCs w:val="22"/>
          <w:lang w:val="en-US" w:eastAsia="ko-KR"/>
        </w:rPr>
      </w:pPr>
      <w:ins w:id="100" w:author="Ryan Hakju Lee" w:date="2023-11-16T21:20:00Z">
        <w:r>
          <w:rPr>
            <w:noProof/>
          </w:rPr>
          <w:t>5.1.3.4</w:t>
        </w:r>
        <w:r>
          <w:rPr>
            <w:rFonts w:asciiTheme="minorHAnsi" w:eastAsiaTheme="minorEastAsia" w:hAnsiTheme="minorHAnsi" w:cstheme="minorBidi"/>
            <w:noProof/>
            <w:kern w:val="2"/>
            <w:szCs w:val="22"/>
            <w:lang w:val="en-US" w:eastAsia="ko-KR"/>
          </w:rPr>
          <w:tab/>
        </w:r>
        <w:r>
          <w:rPr>
            <w:noProof/>
          </w:rPr>
          <w:t>Support for conditional HTTP GET requests</w:t>
        </w:r>
        <w:r>
          <w:rPr>
            <w:noProof/>
          </w:rPr>
          <w:tab/>
        </w:r>
        <w:r>
          <w:rPr>
            <w:noProof/>
          </w:rPr>
          <w:fldChar w:fldCharType="begin"/>
        </w:r>
        <w:r>
          <w:rPr>
            <w:noProof/>
          </w:rPr>
          <w:instrText xml:space="preserve"> PAGEREF _Toc151062098 \h </w:instrText>
        </w:r>
      </w:ins>
      <w:r>
        <w:rPr>
          <w:noProof/>
        </w:rPr>
      </w:r>
      <w:r>
        <w:rPr>
          <w:noProof/>
        </w:rPr>
        <w:fldChar w:fldCharType="separate"/>
      </w:r>
      <w:ins w:id="101" w:author="Ryan Hakju Lee" w:date="2023-11-16T21:20:00Z">
        <w:r>
          <w:rPr>
            <w:noProof/>
          </w:rPr>
          <w:t>11</w:t>
        </w:r>
        <w:r>
          <w:rPr>
            <w:noProof/>
          </w:rPr>
          <w:fldChar w:fldCharType="end"/>
        </w:r>
      </w:ins>
    </w:p>
    <w:p w14:paraId="1120008E" w14:textId="228A5345" w:rsidR="001E4DFA" w:rsidRDefault="001E4DFA">
      <w:pPr>
        <w:pStyle w:val="42"/>
        <w:rPr>
          <w:ins w:id="102" w:author="Ryan Hakju Lee" w:date="2023-11-16T21:20:00Z"/>
          <w:rFonts w:asciiTheme="minorHAnsi" w:eastAsiaTheme="minorEastAsia" w:hAnsiTheme="minorHAnsi" w:cstheme="minorBidi"/>
          <w:noProof/>
          <w:kern w:val="2"/>
          <w:szCs w:val="22"/>
          <w:lang w:val="en-US" w:eastAsia="ko-KR"/>
        </w:rPr>
      </w:pPr>
      <w:ins w:id="103" w:author="Ryan Hakju Lee" w:date="2023-11-16T21:20:00Z">
        <w:r>
          <w:rPr>
            <w:noProof/>
          </w:rPr>
          <w:t>5.1.3.5</w:t>
        </w:r>
        <w:r>
          <w:rPr>
            <w:rFonts w:asciiTheme="minorHAnsi" w:eastAsiaTheme="minorEastAsia" w:hAnsiTheme="minorHAnsi" w:cstheme="minorBidi"/>
            <w:noProof/>
            <w:kern w:val="2"/>
            <w:szCs w:val="22"/>
            <w:lang w:val="en-US" w:eastAsia="ko-KR"/>
          </w:rPr>
          <w:tab/>
        </w:r>
        <w:r>
          <w:rPr>
            <w:noProof/>
          </w:rPr>
          <w:t>Support for conditional HTTP POST, PUT, PATCH and DELETE requests</w:t>
        </w:r>
        <w:r>
          <w:rPr>
            <w:noProof/>
          </w:rPr>
          <w:tab/>
        </w:r>
        <w:r>
          <w:rPr>
            <w:noProof/>
          </w:rPr>
          <w:fldChar w:fldCharType="begin"/>
        </w:r>
        <w:r>
          <w:rPr>
            <w:noProof/>
          </w:rPr>
          <w:instrText xml:space="preserve"> PAGEREF _Toc151062099 \h </w:instrText>
        </w:r>
      </w:ins>
      <w:r>
        <w:rPr>
          <w:noProof/>
        </w:rPr>
      </w:r>
      <w:r>
        <w:rPr>
          <w:noProof/>
        </w:rPr>
        <w:fldChar w:fldCharType="separate"/>
      </w:r>
      <w:ins w:id="104" w:author="Ryan Hakju Lee" w:date="2023-11-16T21:20:00Z">
        <w:r>
          <w:rPr>
            <w:noProof/>
          </w:rPr>
          <w:t>11</w:t>
        </w:r>
        <w:r>
          <w:rPr>
            <w:noProof/>
          </w:rPr>
          <w:fldChar w:fldCharType="end"/>
        </w:r>
      </w:ins>
    </w:p>
    <w:p w14:paraId="13C20DA6" w14:textId="57CE813D" w:rsidR="001E4DFA" w:rsidRDefault="001E4DFA">
      <w:pPr>
        <w:pStyle w:val="10"/>
        <w:rPr>
          <w:ins w:id="105" w:author="Ryan Hakju Lee" w:date="2023-11-16T21:20:00Z"/>
          <w:rFonts w:asciiTheme="minorHAnsi" w:eastAsiaTheme="minorEastAsia" w:hAnsiTheme="minorHAnsi" w:cstheme="minorBidi"/>
          <w:noProof/>
          <w:kern w:val="2"/>
          <w:sz w:val="20"/>
          <w:szCs w:val="22"/>
          <w:lang w:val="en-US" w:eastAsia="ko-KR"/>
        </w:rPr>
      </w:pPr>
      <w:ins w:id="106" w:author="Ryan Hakju Lee" w:date="2023-11-16T21:20:00Z">
        <w:r>
          <w:rPr>
            <w:noProof/>
            <w:lang w:eastAsia="ko-KR"/>
          </w:rPr>
          <w:t>6</w:t>
        </w:r>
        <w:r>
          <w:rPr>
            <w:rFonts w:asciiTheme="minorHAnsi" w:eastAsiaTheme="minorEastAsia" w:hAnsiTheme="minorHAnsi" w:cstheme="minorBidi"/>
            <w:noProof/>
            <w:kern w:val="2"/>
            <w:sz w:val="20"/>
            <w:szCs w:val="22"/>
            <w:lang w:val="en-US" w:eastAsia="ko-KR"/>
          </w:rPr>
          <w:tab/>
        </w:r>
        <w:r>
          <w:rPr>
            <w:noProof/>
            <w:lang w:eastAsia="ko-KR"/>
          </w:rPr>
          <w:t>Provisioning interface (RTC-1)</w:t>
        </w:r>
        <w:r>
          <w:rPr>
            <w:noProof/>
          </w:rPr>
          <w:tab/>
        </w:r>
        <w:r>
          <w:rPr>
            <w:noProof/>
          </w:rPr>
          <w:fldChar w:fldCharType="begin"/>
        </w:r>
        <w:r>
          <w:rPr>
            <w:noProof/>
          </w:rPr>
          <w:instrText xml:space="preserve"> PAGEREF _Toc151062100 \h </w:instrText>
        </w:r>
      </w:ins>
      <w:r>
        <w:rPr>
          <w:noProof/>
        </w:rPr>
      </w:r>
      <w:r>
        <w:rPr>
          <w:noProof/>
        </w:rPr>
        <w:fldChar w:fldCharType="separate"/>
      </w:r>
      <w:ins w:id="107" w:author="Ryan Hakju Lee" w:date="2023-11-16T21:20:00Z">
        <w:r>
          <w:rPr>
            <w:noProof/>
          </w:rPr>
          <w:t>12</w:t>
        </w:r>
        <w:r>
          <w:rPr>
            <w:noProof/>
          </w:rPr>
          <w:fldChar w:fldCharType="end"/>
        </w:r>
      </w:ins>
    </w:p>
    <w:p w14:paraId="1692466A" w14:textId="0FA1189D" w:rsidR="001E4DFA" w:rsidRDefault="001E4DFA">
      <w:pPr>
        <w:pStyle w:val="22"/>
        <w:rPr>
          <w:ins w:id="108" w:author="Ryan Hakju Lee" w:date="2023-11-16T21:20:00Z"/>
          <w:rFonts w:asciiTheme="minorHAnsi" w:eastAsiaTheme="minorEastAsia" w:hAnsiTheme="minorHAnsi" w:cstheme="minorBidi"/>
          <w:noProof/>
          <w:kern w:val="2"/>
          <w:szCs w:val="22"/>
          <w:lang w:val="en-US" w:eastAsia="ko-KR"/>
        </w:rPr>
      </w:pPr>
      <w:ins w:id="109" w:author="Ryan Hakju Lee" w:date="2023-11-16T21:20:00Z">
        <w:r>
          <w:rPr>
            <w:noProof/>
            <w:lang w:eastAsia="ko-KR"/>
          </w:rPr>
          <w:t>6.1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_Toc151062101 \h </w:instrText>
        </w:r>
      </w:ins>
      <w:r>
        <w:rPr>
          <w:noProof/>
        </w:rPr>
      </w:r>
      <w:r>
        <w:rPr>
          <w:noProof/>
        </w:rPr>
        <w:fldChar w:fldCharType="separate"/>
      </w:r>
      <w:ins w:id="110" w:author="Ryan Hakju Lee" w:date="2023-11-16T21:20:00Z">
        <w:r>
          <w:rPr>
            <w:noProof/>
          </w:rPr>
          <w:t>12</w:t>
        </w:r>
        <w:r>
          <w:rPr>
            <w:noProof/>
          </w:rPr>
          <w:fldChar w:fldCharType="end"/>
        </w:r>
      </w:ins>
    </w:p>
    <w:p w14:paraId="04A41153" w14:textId="05CB6F02" w:rsidR="001E4DFA" w:rsidRDefault="001E4DFA">
      <w:pPr>
        <w:pStyle w:val="22"/>
        <w:rPr>
          <w:ins w:id="111" w:author="Ryan Hakju Lee" w:date="2023-11-16T21:20:00Z"/>
          <w:rFonts w:asciiTheme="minorHAnsi" w:eastAsiaTheme="minorEastAsia" w:hAnsiTheme="minorHAnsi" w:cstheme="minorBidi"/>
          <w:noProof/>
          <w:kern w:val="2"/>
          <w:szCs w:val="22"/>
          <w:lang w:val="en-US" w:eastAsia="ko-KR"/>
        </w:rPr>
      </w:pPr>
      <w:ins w:id="112" w:author="Ryan Hakju Lee" w:date="2023-11-16T21:20:00Z">
        <w:r>
          <w:rPr>
            <w:noProof/>
          </w:rPr>
          <w:t>6.2</w:t>
        </w:r>
        <w:r>
          <w:rPr>
            <w:rFonts w:asciiTheme="minorHAnsi" w:eastAsiaTheme="minorEastAsia" w:hAnsiTheme="minorHAnsi" w:cstheme="minorBidi"/>
            <w:noProof/>
            <w:kern w:val="2"/>
            <w:szCs w:val="22"/>
            <w:lang w:val="en-US" w:eastAsia="ko-KR"/>
          </w:rPr>
          <w:tab/>
        </w:r>
        <w:r>
          <w:rPr>
            <w:noProof/>
          </w:rPr>
          <w:t>Provisioning Sessions API</w:t>
        </w:r>
        <w:r>
          <w:rPr>
            <w:noProof/>
          </w:rPr>
          <w:tab/>
        </w:r>
        <w:r>
          <w:rPr>
            <w:noProof/>
          </w:rPr>
          <w:fldChar w:fldCharType="begin"/>
        </w:r>
        <w:r>
          <w:rPr>
            <w:noProof/>
          </w:rPr>
          <w:instrText xml:space="preserve"> PAGEREF _Toc151062102 \h </w:instrText>
        </w:r>
      </w:ins>
      <w:r>
        <w:rPr>
          <w:noProof/>
        </w:rPr>
      </w:r>
      <w:r>
        <w:rPr>
          <w:noProof/>
        </w:rPr>
        <w:fldChar w:fldCharType="separate"/>
      </w:r>
      <w:ins w:id="113" w:author="Ryan Hakju Lee" w:date="2023-11-16T21:20:00Z">
        <w:r>
          <w:rPr>
            <w:noProof/>
          </w:rPr>
          <w:t>12</w:t>
        </w:r>
        <w:r>
          <w:rPr>
            <w:noProof/>
          </w:rPr>
          <w:fldChar w:fldCharType="end"/>
        </w:r>
      </w:ins>
    </w:p>
    <w:p w14:paraId="25395533" w14:textId="3E5F36C3" w:rsidR="001E4DFA" w:rsidRDefault="001E4DFA">
      <w:pPr>
        <w:pStyle w:val="22"/>
        <w:rPr>
          <w:ins w:id="114" w:author="Ryan Hakju Lee" w:date="2023-11-16T21:20:00Z"/>
          <w:rFonts w:asciiTheme="minorHAnsi" w:eastAsiaTheme="minorEastAsia" w:hAnsiTheme="minorHAnsi" w:cstheme="minorBidi"/>
          <w:noProof/>
          <w:kern w:val="2"/>
          <w:szCs w:val="22"/>
          <w:lang w:val="en-US" w:eastAsia="ko-KR"/>
        </w:rPr>
      </w:pPr>
      <w:ins w:id="115" w:author="Ryan Hakju Lee" w:date="2023-11-16T21:20:00Z">
        <w:r>
          <w:rPr>
            <w:noProof/>
          </w:rPr>
          <w:t>6.3</w:t>
        </w:r>
        <w:r>
          <w:rPr>
            <w:rFonts w:asciiTheme="minorHAnsi" w:eastAsiaTheme="minorEastAsia" w:hAnsiTheme="minorHAnsi" w:cstheme="minorBidi"/>
            <w:noProof/>
            <w:kern w:val="2"/>
            <w:szCs w:val="22"/>
            <w:lang w:val="en-US" w:eastAsia="ko-KR"/>
          </w:rPr>
          <w:tab/>
        </w:r>
        <w:r>
          <w:rPr>
            <w:noProof/>
          </w:rPr>
          <w:t>Configuration Provisioning API</w:t>
        </w:r>
        <w:r>
          <w:rPr>
            <w:noProof/>
          </w:rPr>
          <w:tab/>
        </w:r>
        <w:r>
          <w:rPr>
            <w:noProof/>
          </w:rPr>
          <w:fldChar w:fldCharType="begin"/>
        </w:r>
        <w:r>
          <w:rPr>
            <w:noProof/>
          </w:rPr>
          <w:instrText xml:space="preserve"> PAGEREF _Toc151062103 \h </w:instrText>
        </w:r>
      </w:ins>
      <w:r>
        <w:rPr>
          <w:noProof/>
        </w:rPr>
      </w:r>
      <w:r>
        <w:rPr>
          <w:noProof/>
        </w:rPr>
        <w:fldChar w:fldCharType="separate"/>
      </w:r>
      <w:ins w:id="116" w:author="Ryan Hakju Lee" w:date="2023-11-16T21:20:00Z">
        <w:r>
          <w:rPr>
            <w:noProof/>
          </w:rPr>
          <w:t>12</w:t>
        </w:r>
        <w:r>
          <w:rPr>
            <w:noProof/>
          </w:rPr>
          <w:fldChar w:fldCharType="end"/>
        </w:r>
      </w:ins>
    </w:p>
    <w:p w14:paraId="23865A46" w14:textId="4D3120C1" w:rsidR="001E4DFA" w:rsidRDefault="001E4DFA">
      <w:pPr>
        <w:pStyle w:val="22"/>
        <w:rPr>
          <w:ins w:id="117" w:author="Ryan Hakju Lee" w:date="2023-11-16T21:20:00Z"/>
          <w:rFonts w:asciiTheme="minorHAnsi" w:eastAsiaTheme="minorEastAsia" w:hAnsiTheme="minorHAnsi" w:cstheme="minorBidi"/>
          <w:noProof/>
          <w:kern w:val="2"/>
          <w:szCs w:val="22"/>
          <w:lang w:val="en-US" w:eastAsia="ko-KR"/>
        </w:rPr>
      </w:pPr>
      <w:ins w:id="118" w:author="Ryan Hakju Lee" w:date="2023-11-16T21:20:00Z">
        <w:r>
          <w:rPr>
            <w:noProof/>
          </w:rPr>
          <w:t>6.4</w:t>
        </w:r>
        <w:r>
          <w:rPr>
            <w:rFonts w:asciiTheme="minorHAnsi" w:eastAsiaTheme="minorEastAsia" w:hAnsiTheme="minorHAnsi" w:cstheme="minorBidi"/>
            <w:noProof/>
            <w:kern w:val="2"/>
            <w:szCs w:val="22"/>
            <w:lang w:val="en-US" w:eastAsia="ko-KR"/>
          </w:rPr>
          <w:tab/>
        </w:r>
        <w:r>
          <w:rPr>
            <w:noProof/>
          </w:rPr>
          <w:t>Consumption Reporting Provisioning API</w:t>
        </w:r>
        <w:r>
          <w:rPr>
            <w:noProof/>
          </w:rPr>
          <w:tab/>
        </w:r>
        <w:r>
          <w:rPr>
            <w:noProof/>
          </w:rPr>
          <w:fldChar w:fldCharType="begin"/>
        </w:r>
        <w:r>
          <w:rPr>
            <w:noProof/>
          </w:rPr>
          <w:instrText xml:space="preserve"> PAGEREF _Toc151062104 \h </w:instrText>
        </w:r>
      </w:ins>
      <w:r>
        <w:rPr>
          <w:noProof/>
        </w:rPr>
      </w:r>
      <w:r>
        <w:rPr>
          <w:noProof/>
        </w:rPr>
        <w:fldChar w:fldCharType="separate"/>
      </w:r>
      <w:ins w:id="119" w:author="Ryan Hakju Lee" w:date="2023-11-16T21:20:00Z">
        <w:r>
          <w:rPr>
            <w:noProof/>
          </w:rPr>
          <w:t>13</w:t>
        </w:r>
        <w:r>
          <w:rPr>
            <w:noProof/>
          </w:rPr>
          <w:fldChar w:fldCharType="end"/>
        </w:r>
      </w:ins>
    </w:p>
    <w:p w14:paraId="7441F39D" w14:textId="295262BB" w:rsidR="001E4DFA" w:rsidRDefault="001E4DFA">
      <w:pPr>
        <w:pStyle w:val="22"/>
        <w:rPr>
          <w:ins w:id="120" w:author="Ryan Hakju Lee" w:date="2023-11-16T21:20:00Z"/>
          <w:rFonts w:asciiTheme="minorHAnsi" w:eastAsiaTheme="minorEastAsia" w:hAnsiTheme="minorHAnsi" w:cstheme="minorBidi"/>
          <w:noProof/>
          <w:kern w:val="2"/>
          <w:szCs w:val="22"/>
          <w:lang w:val="en-US" w:eastAsia="ko-KR"/>
        </w:rPr>
      </w:pPr>
      <w:ins w:id="121" w:author="Ryan Hakju Lee" w:date="2023-11-16T21:20:00Z">
        <w:r>
          <w:rPr>
            <w:noProof/>
          </w:rPr>
          <w:t>6.5</w:t>
        </w:r>
        <w:r>
          <w:rPr>
            <w:rFonts w:asciiTheme="minorHAnsi" w:eastAsiaTheme="minorEastAsia" w:hAnsiTheme="minorHAnsi" w:cstheme="minorBidi"/>
            <w:noProof/>
            <w:kern w:val="2"/>
            <w:szCs w:val="22"/>
            <w:lang w:val="en-US" w:eastAsia="ko-KR"/>
          </w:rPr>
          <w:tab/>
        </w:r>
        <w:r>
          <w:rPr>
            <w:noProof/>
          </w:rPr>
          <w:t>Edge Resources Provisioning API</w:t>
        </w:r>
        <w:r>
          <w:rPr>
            <w:noProof/>
          </w:rPr>
          <w:tab/>
        </w:r>
        <w:r>
          <w:rPr>
            <w:noProof/>
          </w:rPr>
          <w:fldChar w:fldCharType="begin"/>
        </w:r>
        <w:r>
          <w:rPr>
            <w:noProof/>
          </w:rPr>
          <w:instrText xml:space="preserve"> PAGEREF _Toc151062105 \h </w:instrText>
        </w:r>
      </w:ins>
      <w:r>
        <w:rPr>
          <w:noProof/>
        </w:rPr>
      </w:r>
      <w:r>
        <w:rPr>
          <w:noProof/>
        </w:rPr>
        <w:fldChar w:fldCharType="separate"/>
      </w:r>
      <w:ins w:id="122" w:author="Ryan Hakju Lee" w:date="2023-11-16T21:20:00Z">
        <w:r>
          <w:rPr>
            <w:noProof/>
          </w:rPr>
          <w:t>13</w:t>
        </w:r>
        <w:r>
          <w:rPr>
            <w:noProof/>
          </w:rPr>
          <w:fldChar w:fldCharType="end"/>
        </w:r>
      </w:ins>
    </w:p>
    <w:p w14:paraId="212BB31E" w14:textId="0334A693" w:rsidR="001E4DFA" w:rsidRDefault="001E4DFA">
      <w:pPr>
        <w:pStyle w:val="22"/>
        <w:rPr>
          <w:ins w:id="123" w:author="Ryan Hakju Lee" w:date="2023-11-16T21:20:00Z"/>
          <w:rFonts w:asciiTheme="minorHAnsi" w:eastAsiaTheme="minorEastAsia" w:hAnsiTheme="minorHAnsi" w:cstheme="minorBidi"/>
          <w:noProof/>
          <w:kern w:val="2"/>
          <w:szCs w:val="22"/>
          <w:lang w:val="en-US" w:eastAsia="ko-KR"/>
        </w:rPr>
      </w:pPr>
      <w:ins w:id="124" w:author="Ryan Hakju Lee" w:date="2023-11-16T21:20:00Z">
        <w:r>
          <w:rPr>
            <w:noProof/>
          </w:rPr>
          <w:t>6.6</w:t>
        </w:r>
        <w:r>
          <w:rPr>
            <w:rFonts w:asciiTheme="minorHAnsi" w:eastAsiaTheme="minorEastAsia" w:hAnsiTheme="minorHAnsi" w:cstheme="minorBidi"/>
            <w:noProof/>
            <w:kern w:val="2"/>
            <w:szCs w:val="22"/>
            <w:lang w:val="en-US" w:eastAsia="ko-KR"/>
          </w:rPr>
          <w:tab/>
        </w:r>
        <w:r>
          <w:rPr>
            <w:noProof/>
          </w:rPr>
          <w:t>Policy Templates Provisioning API</w:t>
        </w:r>
        <w:r>
          <w:rPr>
            <w:noProof/>
          </w:rPr>
          <w:tab/>
        </w:r>
        <w:r>
          <w:rPr>
            <w:noProof/>
          </w:rPr>
          <w:fldChar w:fldCharType="begin"/>
        </w:r>
        <w:r>
          <w:rPr>
            <w:noProof/>
          </w:rPr>
          <w:instrText xml:space="preserve"> PAGEREF _Toc151062106 \h </w:instrText>
        </w:r>
      </w:ins>
      <w:r>
        <w:rPr>
          <w:noProof/>
        </w:rPr>
      </w:r>
      <w:r>
        <w:rPr>
          <w:noProof/>
        </w:rPr>
        <w:fldChar w:fldCharType="separate"/>
      </w:r>
      <w:ins w:id="125" w:author="Ryan Hakju Lee" w:date="2023-11-16T21:20:00Z">
        <w:r>
          <w:rPr>
            <w:noProof/>
          </w:rPr>
          <w:t>13</w:t>
        </w:r>
        <w:r>
          <w:rPr>
            <w:noProof/>
          </w:rPr>
          <w:fldChar w:fldCharType="end"/>
        </w:r>
      </w:ins>
    </w:p>
    <w:p w14:paraId="24833ABA" w14:textId="1B3748BC" w:rsidR="001E4DFA" w:rsidRDefault="001E4DFA">
      <w:pPr>
        <w:pStyle w:val="22"/>
        <w:rPr>
          <w:ins w:id="126" w:author="Ryan Hakju Lee" w:date="2023-11-16T21:20:00Z"/>
          <w:rFonts w:asciiTheme="minorHAnsi" w:eastAsiaTheme="minorEastAsia" w:hAnsiTheme="minorHAnsi" w:cstheme="minorBidi"/>
          <w:noProof/>
          <w:kern w:val="2"/>
          <w:szCs w:val="22"/>
          <w:lang w:val="en-US" w:eastAsia="ko-KR"/>
        </w:rPr>
      </w:pPr>
      <w:ins w:id="127" w:author="Ryan Hakju Lee" w:date="2023-11-16T21:20:00Z">
        <w:r>
          <w:rPr>
            <w:noProof/>
          </w:rPr>
          <w:t>6.7</w:t>
        </w:r>
        <w:r>
          <w:rPr>
            <w:rFonts w:asciiTheme="minorHAnsi" w:eastAsiaTheme="minorEastAsia" w:hAnsiTheme="minorHAnsi" w:cstheme="minorBidi"/>
            <w:noProof/>
            <w:kern w:val="2"/>
            <w:szCs w:val="22"/>
            <w:lang w:val="en-US" w:eastAsia="ko-KR"/>
          </w:rPr>
          <w:tab/>
        </w:r>
        <w:r>
          <w:rPr>
            <w:noProof/>
          </w:rPr>
          <w:t>Metrics Reporting Provisioning API</w:t>
        </w:r>
        <w:r>
          <w:rPr>
            <w:noProof/>
          </w:rPr>
          <w:tab/>
        </w:r>
        <w:r>
          <w:rPr>
            <w:noProof/>
          </w:rPr>
          <w:fldChar w:fldCharType="begin"/>
        </w:r>
        <w:r>
          <w:rPr>
            <w:noProof/>
          </w:rPr>
          <w:instrText xml:space="preserve"> PAGEREF _Toc151062107 \h </w:instrText>
        </w:r>
      </w:ins>
      <w:r>
        <w:rPr>
          <w:noProof/>
        </w:rPr>
      </w:r>
      <w:r>
        <w:rPr>
          <w:noProof/>
        </w:rPr>
        <w:fldChar w:fldCharType="separate"/>
      </w:r>
      <w:ins w:id="128" w:author="Ryan Hakju Lee" w:date="2023-11-16T21:20:00Z">
        <w:r>
          <w:rPr>
            <w:noProof/>
          </w:rPr>
          <w:t>13</w:t>
        </w:r>
        <w:r>
          <w:rPr>
            <w:noProof/>
          </w:rPr>
          <w:fldChar w:fldCharType="end"/>
        </w:r>
      </w:ins>
    </w:p>
    <w:p w14:paraId="5970A738" w14:textId="6A8ECF88" w:rsidR="001E4DFA" w:rsidRDefault="001E4DFA">
      <w:pPr>
        <w:pStyle w:val="10"/>
        <w:rPr>
          <w:ins w:id="129" w:author="Ryan Hakju Lee" w:date="2023-11-16T21:20:00Z"/>
          <w:rFonts w:asciiTheme="minorHAnsi" w:eastAsiaTheme="minorEastAsia" w:hAnsiTheme="minorHAnsi" w:cstheme="minorBidi"/>
          <w:noProof/>
          <w:kern w:val="2"/>
          <w:sz w:val="20"/>
          <w:szCs w:val="22"/>
          <w:lang w:val="en-US" w:eastAsia="ko-KR"/>
        </w:rPr>
      </w:pPr>
      <w:ins w:id="130" w:author="Ryan Hakju Lee" w:date="2023-11-16T21:20:00Z">
        <w:r>
          <w:rPr>
            <w:noProof/>
            <w:lang w:eastAsia="ko-KR"/>
          </w:rPr>
          <w:t>7</w:t>
        </w:r>
        <w:r>
          <w:rPr>
            <w:rFonts w:asciiTheme="minorHAnsi" w:eastAsiaTheme="minorEastAsia" w:hAnsiTheme="minorHAnsi" w:cstheme="minorBidi"/>
            <w:noProof/>
            <w:kern w:val="2"/>
            <w:sz w:val="20"/>
            <w:szCs w:val="22"/>
            <w:lang w:val="en-US" w:eastAsia="ko-KR"/>
          </w:rPr>
          <w:tab/>
        </w:r>
        <w:r>
          <w:rPr>
            <w:noProof/>
            <w:lang w:eastAsia="ko-KR"/>
          </w:rPr>
          <w:t>Media hosting interface (RTC-2)</w:t>
        </w:r>
        <w:r>
          <w:rPr>
            <w:noProof/>
          </w:rPr>
          <w:tab/>
        </w:r>
        <w:r>
          <w:rPr>
            <w:noProof/>
          </w:rPr>
          <w:fldChar w:fldCharType="begin"/>
        </w:r>
        <w:r>
          <w:rPr>
            <w:noProof/>
          </w:rPr>
          <w:instrText xml:space="preserve"> PAGEREF _Toc151062108 \h </w:instrText>
        </w:r>
      </w:ins>
      <w:r>
        <w:rPr>
          <w:noProof/>
        </w:rPr>
      </w:r>
      <w:r>
        <w:rPr>
          <w:noProof/>
        </w:rPr>
        <w:fldChar w:fldCharType="separate"/>
      </w:r>
      <w:ins w:id="131" w:author="Ryan Hakju Lee" w:date="2023-11-16T21:20:00Z">
        <w:r>
          <w:rPr>
            <w:noProof/>
          </w:rPr>
          <w:t>16</w:t>
        </w:r>
        <w:r>
          <w:rPr>
            <w:noProof/>
          </w:rPr>
          <w:fldChar w:fldCharType="end"/>
        </w:r>
      </w:ins>
    </w:p>
    <w:p w14:paraId="51CBEB48" w14:textId="0699C91D" w:rsidR="001E4DFA" w:rsidRDefault="001E4DFA">
      <w:pPr>
        <w:pStyle w:val="10"/>
        <w:rPr>
          <w:ins w:id="132" w:author="Ryan Hakju Lee" w:date="2023-11-16T21:20:00Z"/>
          <w:rFonts w:asciiTheme="minorHAnsi" w:eastAsiaTheme="minorEastAsia" w:hAnsiTheme="minorHAnsi" w:cstheme="minorBidi"/>
          <w:noProof/>
          <w:kern w:val="2"/>
          <w:sz w:val="20"/>
          <w:szCs w:val="22"/>
          <w:lang w:val="en-US" w:eastAsia="ko-KR"/>
        </w:rPr>
      </w:pPr>
      <w:ins w:id="133" w:author="Ryan Hakju Lee" w:date="2023-11-16T21:20:00Z">
        <w:r>
          <w:rPr>
            <w:noProof/>
            <w:lang w:eastAsia="ko-KR"/>
          </w:rPr>
          <w:t>8</w:t>
        </w:r>
        <w:r>
          <w:rPr>
            <w:rFonts w:asciiTheme="minorHAnsi" w:eastAsiaTheme="minorEastAsia" w:hAnsiTheme="minorHAnsi" w:cstheme="minorBidi"/>
            <w:noProof/>
            <w:kern w:val="2"/>
            <w:sz w:val="20"/>
            <w:szCs w:val="22"/>
            <w:lang w:val="en-US" w:eastAsia="ko-KR"/>
          </w:rPr>
          <w:tab/>
        </w:r>
        <w:r>
          <w:rPr>
            <w:noProof/>
            <w:lang w:eastAsia="ko-KR"/>
          </w:rPr>
          <w:t>RTC AS to RTC AF interface interface (RTC-3)</w:t>
        </w:r>
        <w:r>
          <w:rPr>
            <w:noProof/>
          </w:rPr>
          <w:tab/>
        </w:r>
        <w:r>
          <w:rPr>
            <w:noProof/>
          </w:rPr>
          <w:fldChar w:fldCharType="begin"/>
        </w:r>
        <w:r>
          <w:rPr>
            <w:noProof/>
          </w:rPr>
          <w:instrText xml:space="preserve"> PAGEREF _Toc151062109 \h </w:instrText>
        </w:r>
      </w:ins>
      <w:r>
        <w:rPr>
          <w:noProof/>
        </w:rPr>
      </w:r>
      <w:r>
        <w:rPr>
          <w:noProof/>
        </w:rPr>
        <w:fldChar w:fldCharType="separate"/>
      </w:r>
      <w:ins w:id="134" w:author="Ryan Hakju Lee" w:date="2023-11-16T21:20:00Z">
        <w:r>
          <w:rPr>
            <w:noProof/>
          </w:rPr>
          <w:t>16</w:t>
        </w:r>
        <w:r>
          <w:rPr>
            <w:noProof/>
          </w:rPr>
          <w:fldChar w:fldCharType="end"/>
        </w:r>
      </w:ins>
    </w:p>
    <w:p w14:paraId="170DFE21" w14:textId="55FE54D0" w:rsidR="001E4DFA" w:rsidRDefault="001E4DFA">
      <w:pPr>
        <w:pStyle w:val="10"/>
        <w:rPr>
          <w:ins w:id="135" w:author="Ryan Hakju Lee" w:date="2023-11-16T21:20:00Z"/>
          <w:rFonts w:asciiTheme="minorHAnsi" w:eastAsiaTheme="minorEastAsia" w:hAnsiTheme="minorHAnsi" w:cstheme="minorBidi"/>
          <w:noProof/>
          <w:kern w:val="2"/>
          <w:sz w:val="20"/>
          <w:szCs w:val="22"/>
          <w:lang w:val="en-US" w:eastAsia="ko-KR"/>
        </w:rPr>
      </w:pPr>
      <w:ins w:id="136" w:author="Ryan Hakju Lee" w:date="2023-11-16T21:20:00Z">
        <w:r>
          <w:rPr>
            <w:noProof/>
            <w:lang w:eastAsia="ko-KR"/>
          </w:rPr>
          <w:t>9</w:t>
        </w:r>
        <w:r>
          <w:rPr>
            <w:rFonts w:asciiTheme="minorHAnsi" w:eastAsiaTheme="minorEastAsia" w:hAnsiTheme="minorHAnsi" w:cstheme="minorBidi"/>
            <w:noProof/>
            <w:kern w:val="2"/>
            <w:sz w:val="20"/>
            <w:szCs w:val="22"/>
            <w:lang w:val="en-US" w:eastAsia="ko-KR"/>
          </w:rPr>
          <w:tab/>
        </w:r>
        <w:r>
          <w:rPr>
            <w:noProof/>
            <w:lang w:eastAsia="ko-KR"/>
          </w:rPr>
          <w:t>Media-centric transport interface interface (RTC-4)</w:t>
        </w:r>
        <w:r>
          <w:rPr>
            <w:noProof/>
          </w:rPr>
          <w:tab/>
        </w:r>
        <w:r>
          <w:rPr>
            <w:noProof/>
          </w:rPr>
          <w:fldChar w:fldCharType="begin"/>
        </w:r>
        <w:r>
          <w:rPr>
            <w:noProof/>
          </w:rPr>
          <w:instrText xml:space="preserve"> PAGEREF _Toc151062110 \h </w:instrText>
        </w:r>
      </w:ins>
      <w:r>
        <w:rPr>
          <w:noProof/>
        </w:rPr>
      </w:r>
      <w:r>
        <w:rPr>
          <w:noProof/>
        </w:rPr>
        <w:fldChar w:fldCharType="separate"/>
      </w:r>
      <w:ins w:id="137" w:author="Ryan Hakju Lee" w:date="2023-11-16T21:20:00Z">
        <w:r>
          <w:rPr>
            <w:noProof/>
          </w:rPr>
          <w:t>16</w:t>
        </w:r>
        <w:r>
          <w:rPr>
            <w:noProof/>
          </w:rPr>
          <w:fldChar w:fldCharType="end"/>
        </w:r>
      </w:ins>
    </w:p>
    <w:p w14:paraId="0EDAEAB8" w14:textId="35DBC0AD" w:rsidR="001E4DFA" w:rsidRDefault="001E4DFA">
      <w:pPr>
        <w:pStyle w:val="10"/>
        <w:rPr>
          <w:ins w:id="138" w:author="Ryan Hakju Lee" w:date="2023-11-16T21:20:00Z"/>
          <w:rFonts w:asciiTheme="minorHAnsi" w:eastAsiaTheme="minorEastAsia" w:hAnsiTheme="minorHAnsi" w:cstheme="minorBidi"/>
          <w:noProof/>
          <w:kern w:val="2"/>
          <w:sz w:val="20"/>
          <w:szCs w:val="22"/>
          <w:lang w:val="en-US" w:eastAsia="ko-KR"/>
        </w:rPr>
      </w:pPr>
      <w:ins w:id="139" w:author="Ryan Hakju Lee" w:date="2023-11-16T21:20:00Z">
        <w:r>
          <w:rPr>
            <w:noProof/>
            <w:lang w:eastAsia="ko-KR"/>
          </w:rPr>
          <w:t>10</w:t>
        </w:r>
        <w:r>
          <w:rPr>
            <w:rFonts w:asciiTheme="minorHAnsi" w:eastAsiaTheme="minorEastAsia" w:hAnsiTheme="minorHAnsi" w:cstheme="minorBidi"/>
            <w:noProof/>
            <w:kern w:val="2"/>
            <w:sz w:val="20"/>
            <w:szCs w:val="22"/>
            <w:lang w:val="en-US" w:eastAsia="ko-KR"/>
          </w:rPr>
          <w:tab/>
        </w:r>
        <w:r>
          <w:rPr>
            <w:noProof/>
            <w:lang w:eastAsia="ko-KR"/>
          </w:rPr>
          <w:t>Control transport interface interface (RTC-5)</w:t>
        </w:r>
        <w:r>
          <w:rPr>
            <w:noProof/>
          </w:rPr>
          <w:tab/>
        </w:r>
        <w:r>
          <w:rPr>
            <w:noProof/>
          </w:rPr>
          <w:fldChar w:fldCharType="begin"/>
        </w:r>
        <w:r>
          <w:rPr>
            <w:noProof/>
          </w:rPr>
          <w:instrText xml:space="preserve"> PAGEREF _Toc151062111 \h </w:instrText>
        </w:r>
      </w:ins>
      <w:r>
        <w:rPr>
          <w:noProof/>
        </w:rPr>
      </w:r>
      <w:r>
        <w:rPr>
          <w:noProof/>
        </w:rPr>
        <w:fldChar w:fldCharType="separate"/>
      </w:r>
      <w:ins w:id="140" w:author="Ryan Hakju Lee" w:date="2023-11-16T21:20:00Z">
        <w:r>
          <w:rPr>
            <w:noProof/>
          </w:rPr>
          <w:t>17</w:t>
        </w:r>
        <w:r>
          <w:rPr>
            <w:noProof/>
          </w:rPr>
          <w:fldChar w:fldCharType="end"/>
        </w:r>
      </w:ins>
    </w:p>
    <w:p w14:paraId="7F6B4731" w14:textId="0675F29F" w:rsidR="001E4DFA" w:rsidRDefault="001E4DFA">
      <w:pPr>
        <w:pStyle w:val="22"/>
        <w:rPr>
          <w:ins w:id="141" w:author="Ryan Hakju Lee" w:date="2023-11-16T21:20:00Z"/>
          <w:rFonts w:asciiTheme="minorHAnsi" w:eastAsiaTheme="minorEastAsia" w:hAnsiTheme="minorHAnsi" w:cstheme="minorBidi"/>
          <w:noProof/>
          <w:kern w:val="2"/>
          <w:szCs w:val="22"/>
          <w:lang w:val="en-US" w:eastAsia="ko-KR"/>
        </w:rPr>
      </w:pPr>
      <w:ins w:id="142" w:author="Ryan Hakju Lee" w:date="2023-11-16T21:20:00Z">
        <w:r>
          <w:rPr>
            <w:noProof/>
            <w:lang w:eastAsia="ko-KR"/>
          </w:rPr>
          <w:t>10.1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_Toc151062112 \h </w:instrText>
        </w:r>
      </w:ins>
      <w:r>
        <w:rPr>
          <w:noProof/>
        </w:rPr>
      </w:r>
      <w:r>
        <w:rPr>
          <w:noProof/>
        </w:rPr>
        <w:fldChar w:fldCharType="separate"/>
      </w:r>
      <w:ins w:id="143" w:author="Ryan Hakju Lee" w:date="2023-11-16T21:20:00Z">
        <w:r>
          <w:rPr>
            <w:noProof/>
          </w:rPr>
          <w:t>17</w:t>
        </w:r>
        <w:r>
          <w:rPr>
            <w:noProof/>
          </w:rPr>
          <w:fldChar w:fldCharType="end"/>
        </w:r>
      </w:ins>
    </w:p>
    <w:p w14:paraId="51972566" w14:textId="20FEE770" w:rsidR="001E4DFA" w:rsidRDefault="001E4DFA">
      <w:pPr>
        <w:pStyle w:val="22"/>
        <w:rPr>
          <w:ins w:id="144" w:author="Ryan Hakju Lee" w:date="2023-11-16T21:20:00Z"/>
          <w:rFonts w:asciiTheme="minorHAnsi" w:eastAsiaTheme="minorEastAsia" w:hAnsiTheme="minorHAnsi" w:cstheme="minorBidi"/>
          <w:noProof/>
          <w:kern w:val="2"/>
          <w:szCs w:val="22"/>
          <w:lang w:val="en-US" w:eastAsia="ko-KR"/>
        </w:rPr>
      </w:pPr>
      <w:ins w:id="145" w:author="Ryan Hakju Lee" w:date="2023-11-16T21:20:00Z">
        <w:r>
          <w:rPr>
            <w:noProof/>
          </w:rPr>
          <w:t>10.2</w:t>
        </w:r>
        <w:r>
          <w:rPr>
            <w:rFonts w:asciiTheme="minorHAnsi" w:eastAsiaTheme="minorEastAsia" w:hAnsiTheme="minorHAnsi" w:cstheme="minorBidi"/>
            <w:noProof/>
            <w:kern w:val="2"/>
            <w:szCs w:val="22"/>
            <w:lang w:val="en-US" w:eastAsia="ko-KR"/>
          </w:rPr>
          <w:tab/>
        </w:r>
        <w:r>
          <w:rPr>
            <w:noProof/>
          </w:rPr>
          <w:t>Service Access Information API</w:t>
        </w:r>
        <w:r>
          <w:rPr>
            <w:noProof/>
          </w:rPr>
          <w:tab/>
        </w:r>
        <w:r>
          <w:rPr>
            <w:noProof/>
          </w:rPr>
          <w:fldChar w:fldCharType="begin"/>
        </w:r>
        <w:r>
          <w:rPr>
            <w:noProof/>
          </w:rPr>
          <w:instrText xml:space="preserve"> PAGEREF _Toc151062113 \h </w:instrText>
        </w:r>
      </w:ins>
      <w:r>
        <w:rPr>
          <w:noProof/>
        </w:rPr>
      </w:r>
      <w:r>
        <w:rPr>
          <w:noProof/>
        </w:rPr>
        <w:fldChar w:fldCharType="separate"/>
      </w:r>
      <w:ins w:id="146" w:author="Ryan Hakju Lee" w:date="2023-11-16T21:20:00Z">
        <w:r>
          <w:rPr>
            <w:noProof/>
          </w:rPr>
          <w:t>17</w:t>
        </w:r>
        <w:r>
          <w:rPr>
            <w:noProof/>
          </w:rPr>
          <w:fldChar w:fldCharType="end"/>
        </w:r>
      </w:ins>
    </w:p>
    <w:p w14:paraId="2E82AAF9" w14:textId="1DF5ED2A" w:rsidR="001E4DFA" w:rsidRDefault="001E4DFA">
      <w:pPr>
        <w:pStyle w:val="22"/>
        <w:rPr>
          <w:ins w:id="147" w:author="Ryan Hakju Lee" w:date="2023-11-16T21:20:00Z"/>
          <w:rFonts w:asciiTheme="minorHAnsi" w:eastAsiaTheme="minorEastAsia" w:hAnsiTheme="minorHAnsi" w:cstheme="minorBidi"/>
          <w:noProof/>
          <w:kern w:val="2"/>
          <w:szCs w:val="22"/>
          <w:lang w:val="en-US" w:eastAsia="ko-KR"/>
        </w:rPr>
      </w:pPr>
      <w:ins w:id="148" w:author="Ryan Hakju Lee" w:date="2023-11-16T21:20:00Z">
        <w:r>
          <w:rPr>
            <w:noProof/>
          </w:rPr>
          <w:t>10.3</w:t>
        </w:r>
        <w:r>
          <w:rPr>
            <w:rFonts w:asciiTheme="minorHAnsi" w:eastAsiaTheme="minorEastAsia" w:hAnsiTheme="minorHAnsi" w:cstheme="minorBidi"/>
            <w:noProof/>
            <w:kern w:val="2"/>
            <w:szCs w:val="22"/>
            <w:lang w:val="en-US" w:eastAsia="ko-KR"/>
          </w:rPr>
          <w:tab/>
        </w:r>
        <w:r>
          <w:rPr>
            <w:noProof/>
          </w:rPr>
          <w:t>Configuration Information API</w:t>
        </w:r>
        <w:r>
          <w:rPr>
            <w:noProof/>
          </w:rPr>
          <w:tab/>
        </w:r>
        <w:r>
          <w:rPr>
            <w:noProof/>
          </w:rPr>
          <w:fldChar w:fldCharType="begin"/>
        </w:r>
        <w:r>
          <w:rPr>
            <w:noProof/>
          </w:rPr>
          <w:instrText xml:space="preserve"> PAGEREF _Toc151062114 \h </w:instrText>
        </w:r>
      </w:ins>
      <w:r>
        <w:rPr>
          <w:noProof/>
        </w:rPr>
      </w:r>
      <w:r>
        <w:rPr>
          <w:noProof/>
        </w:rPr>
        <w:fldChar w:fldCharType="separate"/>
      </w:r>
      <w:ins w:id="149" w:author="Ryan Hakju Lee" w:date="2023-11-16T21:20:00Z">
        <w:r>
          <w:rPr>
            <w:noProof/>
          </w:rPr>
          <w:t>17</w:t>
        </w:r>
        <w:r>
          <w:rPr>
            <w:noProof/>
          </w:rPr>
          <w:fldChar w:fldCharType="end"/>
        </w:r>
      </w:ins>
    </w:p>
    <w:p w14:paraId="65E5E207" w14:textId="1CA02D86" w:rsidR="001E4DFA" w:rsidRDefault="001E4DFA">
      <w:pPr>
        <w:pStyle w:val="22"/>
        <w:rPr>
          <w:ins w:id="150" w:author="Ryan Hakju Lee" w:date="2023-11-16T21:20:00Z"/>
          <w:rFonts w:asciiTheme="minorHAnsi" w:eastAsiaTheme="minorEastAsia" w:hAnsiTheme="minorHAnsi" w:cstheme="minorBidi"/>
          <w:noProof/>
          <w:kern w:val="2"/>
          <w:szCs w:val="22"/>
          <w:lang w:val="en-US" w:eastAsia="ko-KR"/>
        </w:rPr>
      </w:pPr>
      <w:ins w:id="151" w:author="Ryan Hakju Lee" w:date="2023-11-16T21:20:00Z">
        <w:r>
          <w:rPr>
            <w:noProof/>
          </w:rPr>
          <w:t>10.4</w:t>
        </w:r>
        <w:r>
          <w:rPr>
            <w:rFonts w:asciiTheme="minorHAnsi" w:eastAsiaTheme="minorEastAsia" w:hAnsiTheme="minorHAnsi" w:cstheme="minorBidi"/>
            <w:noProof/>
            <w:kern w:val="2"/>
            <w:szCs w:val="22"/>
            <w:lang w:val="en-US" w:eastAsia="ko-KR"/>
          </w:rPr>
          <w:tab/>
        </w:r>
        <w:r>
          <w:rPr>
            <w:noProof/>
          </w:rPr>
          <w:t>Dynamic Policies API</w:t>
        </w:r>
        <w:r>
          <w:rPr>
            <w:noProof/>
          </w:rPr>
          <w:tab/>
        </w:r>
        <w:r>
          <w:rPr>
            <w:noProof/>
          </w:rPr>
          <w:fldChar w:fldCharType="begin"/>
        </w:r>
        <w:r>
          <w:rPr>
            <w:noProof/>
          </w:rPr>
          <w:instrText xml:space="preserve"> PAGEREF _Toc151062115 \h </w:instrText>
        </w:r>
      </w:ins>
      <w:r>
        <w:rPr>
          <w:noProof/>
        </w:rPr>
      </w:r>
      <w:r>
        <w:rPr>
          <w:noProof/>
        </w:rPr>
        <w:fldChar w:fldCharType="separate"/>
      </w:r>
      <w:ins w:id="152" w:author="Ryan Hakju Lee" w:date="2023-11-16T21:20:00Z">
        <w:r>
          <w:rPr>
            <w:noProof/>
          </w:rPr>
          <w:t>17</w:t>
        </w:r>
        <w:r>
          <w:rPr>
            <w:noProof/>
          </w:rPr>
          <w:fldChar w:fldCharType="end"/>
        </w:r>
      </w:ins>
    </w:p>
    <w:p w14:paraId="3F1D2300" w14:textId="7FB6E1D6" w:rsidR="001E4DFA" w:rsidRDefault="001E4DFA">
      <w:pPr>
        <w:pStyle w:val="22"/>
        <w:rPr>
          <w:ins w:id="153" w:author="Ryan Hakju Lee" w:date="2023-11-16T21:20:00Z"/>
          <w:rFonts w:asciiTheme="minorHAnsi" w:eastAsiaTheme="minorEastAsia" w:hAnsiTheme="minorHAnsi" w:cstheme="minorBidi"/>
          <w:noProof/>
          <w:kern w:val="2"/>
          <w:szCs w:val="22"/>
          <w:lang w:val="en-US" w:eastAsia="ko-KR"/>
        </w:rPr>
      </w:pPr>
      <w:ins w:id="154" w:author="Ryan Hakju Lee" w:date="2023-11-16T21:20:00Z">
        <w:r>
          <w:rPr>
            <w:noProof/>
          </w:rPr>
          <w:t>10.5</w:t>
        </w:r>
        <w:r>
          <w:rPr>
            <w:rFonts w:asciiTheme="minorHAnsi" w:eastAsiaTheme="minorEastAsia" w:hAnsiTheme="minorHAnsi" w:cstheme="minorBidi"/>
            <w:noProof/>
            <w:kern w:val="2"/>
            <w:szCs w:val="22"/>
            <w:lang w:val="en-US" w:eastAsia="ko-KR"/>
          </w:rPr>
          <w:tab/>
        </w:r>
        <w:r>
          <w:rPr>
            <w:noProof/>
          </w:rPr>
          <w:t>Network Assistance API</w:t>
        </w:r>
        <w:r>
          <w:rPr>
            <w:noProof/>
          </w:rPr>
          <w:tab/>
        </w:r>
        <w:r>
          <w:rPr>
            <w:noProof/>
          </w:rPr>
          <w:fldChar w:fldCharType="begin"/>
        </w:r>
        <w:r>
          <w:rPr>
            <w:noProof/>
          </w:rPr>
          <w:instrText xml:space="preserve"> PAGEREF _Toc151062116 \h </w:instrText>
        </w:r>
      </w:ins>
      <w:r>
        <w:rPr>
          <w:noProof/>
        </w:rPr>
      </w:r>
      <w:r>
        <w:rPr>
          <w:noProof/>
        </w:rPr>
        <w:fldChar w:fldCharType="separate"/>
      </w:r>
      <w:ins w:id="155" w:author="Ryan Hakju Lee" w:date="2023-11-16T21:20:00Z">
        <w:r>
          <w:rPr>
            <w:noProof/>
          </w:rPr>
          <w:t>18</w:t>
        </w:r>
        <w:r>
          <w:rPr>
            <w:noProof/>
          </w:rPr>
          <w:fldChar w:fldCharType="end"/>
        </w:r>
      </w:ins>
    </w:p>
    <w:p w14:paraId="5BD48586" w14:textId="417EF473" w:rsidR="001E4DFA" w:rsidRDefault="001E4DFA">
      <w:pPr>
        <w:pStyle w:val="22"/>
        <w:rPr>
          <w:ins w:id="156" w:author="Ryan Hakju Lee" w:date="2023-11-16T21:20:00Z"/>
          <w:rFonts w:asciiTheme="minorHAnsi" w:eastAsiaTheme="minorEastAsia" w:hAnsiTheme="minorHAnsi" w:cstheme="minorBidi"/>
          <w:noProof/>
          <w:kern w:val="2"/>
          <w:szCs w:val="22"/>
          <w:lang w:val="en-US" w:eastAsia="ko-KR"/>
        </w:rPr>
      </w:pPr>
      <w:ins w:id="157" w:author="Ryan Hakju Lee" w:date="2023-11-16T21:20:00Z">
        <w:r>
          <w:rPr>
            <w:noProof/>
          </w:rPr>
          <w:t>10.6</w:t>
        </w:r>
        <w:r>
          <w:rPr>
            <w:rFonts w:asciiTheme="minorHAnsi" w:eastAsiaTheme="minorEastAsia" w:hAnsiTheme="minorHAnsi" w:cstheme="minorBidi"/>
            <w:noProof/>
            <w:kern w:val="2"/>
            <w:szCs w:val="22"/>
            <w:lang w:val="en-US" w:eastAsia="ko-KR"/>
          </w:rPr>
          <w:tab/>
        </w:r>
        <w:r>
          <w:rPr>
            <w:noProof/>
          </w:rPr>
          <w:t>Metrics Reporting API</w:t>
        </w:r>
        <w:r>
          <w:rPr>
            <w:noProof/>
          </w:rPr>
          <w:tab/>
        </w:r>
        <w:r>
          <w:rPr>
            <w:noProof/>
          </w:rPr>
          <w:fldChar w:fldCharType="begin"/>
        </w:r>
        <w:r>
          <w:rPr>
            <w:noProof/>
          </w:rPr>
          <w:instrText xml:space="preserve"> PAGEREF _Toc151062117 \h </w:instrText>
        </w:r>
      </w:ins>
      <w:r>
        <w:rPr>
          <w:noProof/>
        </w:rPr>
      </w:r>
      <w:r>
        <w:rPr>
          <w:noProof/>
        </w:rPr>
        <w:fldChar w:fldCharType="separate"/>
      </w:r>
      <w:ins w:id="158" w:author="Ryan Hakju Lee" w:date="2023-11-16T21:20:00Z">
        <w:r>
          <w:rPr>
            <w:noProof/>
          </w:rPr>
          <w:t>18</w:t>
        </w:r>
        <w:r>
          <w:rPr>
            <w:noProof/>
          </w:rPr>
          <w:fldChar w:fldCharType="end"/>
        </w:r>
      </w:ins>
    </w:p>
    <w:p w14:paraId="03134D4F" w14:textId="70896B53" w:rsidR="001E4DFA" w:rsidRDefault="001E4DFA">
      <w:pPr>
        <w:pStyle w:val="22"/>
        <w:rPr>
          <w:ins w:id="159" w:author="Ryan Hakju Lee" w:date="2023-11-16T21:20:00Z"/>
          <w:rFonts w:asciiTheme="minorHAnsi" w:eastAsiaTheme="minorEastAsia" w:hAnsiTheme="minorHAnsi" w:cstheme="minorBidi"/>
          <w:noProof/>
          <w:kern w:val="2"/>
          <w:szCs w:val="22"/>
          <w:lang w:val="en-US" w:eastAsia="ko-KR"/>
        </w:rPr>
      </w:pPr>
      <w:ins w:id="160" w:author="Ryan Hakju Lee" w:date="2023-11-16T21:20:00Z">
        <w:r>
          <w:rPr>
            <w:noProof/>
          </w:rPr>
          <w:t>10.7</w:t>
        </w:r>
        <w:r>
          <w:rPr>
            <w:rFonts w:asciiTheme="minorHAnsi" w:eastAsiaTheme="minorEastAsia" w:hAnsiTheme="minorHAnsi" w:cstheme="minorBidi"/>
            <w:noProof/>
            <w:kern w:val="2"/>
            <w:szCs w:val="22"/>
            <w:lang w:val="en-US" w:eastAsia="ko-KR"/>
          </w:rPr>
          <w:tab/>
        </w:r>
        <w:r>
          <w:rPr>
            <w:noProof/>
          </w:rPr>
          <w:t>Consumption Reporting API</w:t>
        </w:r>
        <w:r>
          <w:rPr>
            <w:noProof/>
          </w:rPr>
          <w:tab/>
        </w:r>
        <w:r>
          <w:rPr>
            <w:noProof/>
          </w:rPr>
          <w:fldChar w:fldCharType="begin"/>
        </w:r>
        <w:r>
          <w:rPr>
            <w:noProof/>
          </w:rPr>
          <w:instrText xml:space="preserve"> PAGEREF _Toc151062118 \h </w:instrText>
        </w:r>
      </w:ins>
      <w:r>
        <w:rPr>
          <w:noProof/>
        </w:rPr>
      </w:r>
      <w:r>
        <w:rPr>
          <w:noProof/>
        </w:rPr>
        <w:fldChar w:fldCharType="separate"/>
      </w:r>
      <w:ins w:id="161" w:author="Ryan Hakju Lee" w:date="2023-11-16T21:20:00Z">
        <w:r>
          <w:rPr>
            <w:noProof/>
          </w:rPr>
          <w:t>18</w:t>
        </w:r>
        <w:r>
          <w:rPr>
            <w:noProof/>
          </w:rPr>
          <w:fldChar w:fldCharType="end"/>
        </w:r>
      </w:ins>
    </w:p>
    <w:p w14:paraId="16898B32" w14:textId="29A9A60B" w:rsidR="001E4DFA" w:rsidRDefault="001E4DFA">
      <w:pPr>
        <w:pStyle w:val="10"/>
        <w:rPr>
          <w:ins w:id="162" w:author="Ryan Hakju Lee" w:date="2023-11-16T21:20:00Z"/>
          <w:rFonts w:asciiTheme="minorHAnsi" w:eastAsiaTheme="minorEastAsia" w:hAnsiTheme="minorHAnsi" w:cstheme="minorBidi"/>
          <w:noProof/>
          <w:kern w:val="2"/>
          <w:sz w:val="20"/>
          <w:szCs w:val="22"/>
          <w:lang w:val="en-US" w:eastAsia="ko-KR"/>
        </w:rPr>
      </w:pPr>
      <w:ins w:id="163" w:author="Ryan Hakju Lee" w:date="2023-11-16T21:20:00Z">
        <w:r>
          <w:rPr>
            <w:noProof/>
            <w:lang w:eastAsia="ko-KR"/>
          </w:rPr>
          <w:lastRenderedPageBreak/>
          <w:t>11</w:t>
        </w:r>
        <w:r>
          <w:rPr>
            <w:rFonts w:asciiTheme="minorHAnsi" w:eastAsiaTheme="minorEastAsia" w:hAnsiTheme="minorHAnsi" w:cstheme="minorBidi"/>
            <w:noProof/>
            <w:kern w:val="2"/>
            <w:sz w:val="20"/>
            <w:szCs w:val="22"/>
            <w:lang w:val="en-US" w:eastAsia="ko-KR"/>
          </w:rPr>
          <w:tab/>
        </w:r>
        <w:r>
          <w:rPr>
            <w:noProof/>
            <w:lang w:eastAsia="ko-KR"/>
          </w:rPr>
          <w:t>Client API (RTC-6)</w:t>
        </w:r>
        <w:r>
          <w:rPr>
            <w:noProof/>
          </w:rPr>
          <w:tab/>
        </w:r>
        <w:r>
          <w:rPr>
            <w:noProof/>
          </w:rPr>
          <w:fldChar w:fldCharType="begin"/>
        </w:r>
        <w:r>
          <w:rPr>
            <w:noProof/>
          </w:rPr>
          <w:instrText xml:space="preserve"> PAGEREF _Toc151062119 \h </w:instrText>
        </w:r>
      </w:ins>
      <w:r>
        <w:rPr>
          <w:noProof/>
        </w:rPr>
      </w:r>
      <w:r>
        <w:rPr>
          <w:noProof/>
        </w:rPr>
        <w:fldChar w:fldCharType="separate"/>
      </w:r>
      <w:ins w:id="164" w:author="Ryan Hakju Lee" w:date="2023-11-16T21:20:00Z">
        <w:r>
          <w:rPr>
            <w:noProof/>
          </w:rPr>
          <w:t>18</w:t>
        </w:r>
        <w:r>
          <w:rPr>
            <w:noProof/>
          </w:rPr>
          <w:fldChar w:fldCharType="end"/>
        </w:r>
      </w:ins>
    </w:p>
    <w:p w14:paraId="35ADB92F" w14:textId="0B9866CC" w:rsidR="001E4DFA" w:rsidRDefault="001E4DFA">
      <w:pPr>
        <w:pStyle w:val="10"/>
        <w:rPr>
          <w:ins w:id="165" w:author="Ryan Hakju Lee" w:date="2023-11-16T21:20:00Z"/>
          <w:rFonts w:asciiTheme="minorHAnsi" w:eastAsiaTheme="minorEastAsia" w:hAnsiTheme="minorHAnsi" w:cstheme="minorBidi"/>
          <w:noProof/>
          <w:kern w:val="2"/>
          <w:sz w:val="20"/>
          <w:szCs w:val="22"/>
          <w:lang w:val="en-US" w:eastAsia="ko-KR"/>
        </w:rPr>
      </w:pPr>
      <w:ins w:id="166" w:author="Ryan Hakju Lee" w:date="2023-11-16T21:20:00Z">
        <w:r>
          <w:rPr>
            <w:noProof/>
            <w:lang w:eastAsia="ko-KR"/>
          </w:rPr>
          <w:t>12</w:t>
        </w:r>
        <w:r>
          <w:rPr>
            <w:rFonts w:asciiTheme="minorHAnsi" w:eastAsiaTheme="minorEastAsia" w:hAnsiTheme="minorHAnsi" w:cstheme="minorBidi"/>
            <w:noProof/>
            <w:kern w:val="2"/>
            <w:sz w:val="20"/>
            <w:szCs w:val="22"/>
            <w:lang w:val="en-US" w:eastAsia="ko-KR"/>
          </w:rPr>
          <w:tab/>
        </w:r>
        <w:r>
          <w:rPr>
            <w:noProof/>
            <w:lang w:eastAsia="ko-KR"/>
          </w:rPr>
          <w:t>Client interface (RTC-7)</w:t>
        </w:r>
        <w:r>
          <w:rPr>
            <w:noProof/>
          </w:rPr>
          <w:tab/>
        </w:r>
        <w:r>
          <w:rPr>
            <w:noProof/>
          </w:rPr>
          <w:fldChar w:fldCharType="begin"/>
        </w:r>
        <w:r>
          <w:rPr>
            <w:noProof/>
          </w:rPr>
          <w:instrText xml:space="preserve"> PAGEREF _Toc151062120 \h </w:instrText>
        </w:r>
      </w:ins>
      <w:r>
        <w:rPr>
          <w:noProof/>
        </w:rPr>
      </w:r>
      <w:r>
        <w:rPr>
          <w:noProof/>
        </w:rPr>
        <w:fldChar w:fldCharType="separate"/>
      </w:r>
      <w:ins w:id="167" w:author="Ryan Hakju Lee" w:date="2023-11-16T21:20:00Z">
        <w:r>
          <w:rPr>
            <w:noProof/>
          </w:rPr>
          <w:t>18</w:t>
        </w:r>
        <w:r>
          <w:rPr>
            <w:noProof/>
          </w:rPr>
          <w:fldChar w:fldCharType="end"/>
        </w:r>
      </w:ins>
    </w:p>
    <w:p w14:paraId="64A61D82" w14:textId="5D4A6136" w:rsidR="001E4DFA" w:rsidRDefault="001E4DFA">
      <w:pPr>
        <w:pStyle w:val="10"/>
        <w:rPr>
          <w:ins w:id="168" w:author="Ryan Hakju Lee" w:date="2023-11-16T21:20:00Z"/>
          <w:rFonts w:asciiTheme="minorHAnsi" w:eastAsiaTheme="minorEastAsia" w:hAnsiTheme="minorHAnsi" w:cstheme="minorBidi"/>
          <w:noProof/>
          <w:kern w:val="2"/>
          <w:sz w:val="20"/>
          <w:szCs w:val="22"/>
          <w:lang w:val="en-US" w:eastAsia="ko-KR"/>
        </w:rPr>
      </w:pPr>
      <w:ins w:id="169" w:author="Ryan Hakju Lee" w:date="2023-11-16T21:20:00Z">
        <w:r>
          <w:rPr>
            <w:noProof/>
          </w:rPr>
          <w:t>13</w:t>
        </w:r>
        <w:r>
          <w:rPr>
            <w:rFonts w:asciiTheme="minorHAnsi" w:eastAsiaTheme="minorEastAsia" w:hAnsiTheme="minorHAnsi" w:cstheme="minorBidi"/>
            <w:noProof/>
            <w:kern w:val="2"/>
            <w:sz w:val="20"/>
            <w:szCs w:val="22"/>
            <w:lang w:val="en-US" w:eastAsia="ko-KR"/>
          </w:rPr>
          <w:tab/>
        </w:r>
        <w:r>
          <w:rPr>
            <w:noProof/>
          </w:rPr>
          <w:t>Protocols of real-time media communication</w:t>
        </w:r>
        <w:r>
          <w:rPr>
            <w:noProof/>
          </w:rPr>
          <w:tab/>
        </w:r>
        <w:r>
          <w:rPr>
            <w:noProof/>
          </w:rPr>
          <w:fldChar w:fldCharType="begin"/>
        </w:r>
        <w:r>
          <w:rPr>
            <w:noProof/>
          </w:rPr>
          <w:instrText xml:space="preserve"> PAGEREF _Toc151062121 \h </w:instrText>
        </w:r>
      </w:ins>
      <w:r>
        <w:rPr>
          <w:noProof/>
        </w:rPr>
      </w:r>
      <w:r>
        <w:rPr>
          <w:noProof/>
        </w:rPr>
        <w:fldChar w:fldCharType="separate"/>
      </w:r>
      <w:ins w:id="170" w:author="Ryan Hakju Lee" w:date="2023-11-16T21:20:00Z">
        <w:r>
          <w:rPr>
            <w:noProof/>
          </w:rPr>
          <w:t>18</w:t>
        </w:r>
        <w:r>
          <w:rPr>
            <w:noProof/>
          </w:rPr>
          <w:fldChar w:fldCharType="end"/>
        </w:r>
      </w:ins>
    </w:p>
    <w:p w14:paraId="53C6F179" w14:textId="57D945F2" w:rsidR="001E4DFA" w:rsidRDefault="001E4DFA">
      <w:pPr>
        <w:pStyle w:val="22"/>
        <w:rPr>
          <w:ins w:id="171" w:author="Ryan Hakju Lee" w:date="2023-11-16T21:20:00Z"/>
          <w:rFonts w:asciiTheme="minorHAnsi" w:eastAsiaTheme="minorEastAsia" w:hAnsiTheme="minorHAnsi" w:cstheme="minorBidi"/>
          <w:noProof/>
          <w:kern w:val="2"/>
          <w:szCs w:val="22"/>
          <w:lang w:val="en-US" w:eastAsia="ko-KR"/>
        </w:rPr>
      </w:pPr>
      <w:ins w:id="172" w:author="Ryan Hakju Lee" w:date="2023-11-16T21:20:00Z">
        <w:r>
          <w:rPr>
            <w:noProof/>
          </w:rPr>
          <w:t>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_Toc151062122 \h </w:instrText>
        </w:r>
      </w:ins>
      <w:r>
        <w:rPr>
          <w:noProof/>
        </w:rPr>
      </w:r>
      <w:r>
        <w:rPr>
          <w:noProof/>
        </w:rPr>
        <w:fldChar w:fldCharType="separate"/>
      </w:r>
      <w:ins w:id="173" w:author="Ryan Hakju Lee" w:date="2023-11-16T21:20:00Z">
        <w:r>
          <w:rPr>
            <w:noProof/>
          </w:rPr>
          <w:t>18</w:t>
        </w:r>
        <w:r>
          <w:rPr>
            <w:noProof/>
          </w:rPr>
          <w:fldChar w:fldCharType="end"/>
        </w:r>
      </w:ins>
    </w:p>
    <w:p w14:paraId="122A825B" w14:textId="43F83163" w:rsidR="001E4DFA" w:rsidRDefault="001E4DFA">
      <w:pPr>
        <w:pStyle w:val="22"/>
        <w:rPr>
          <w:ins w:id="174" w:author="Ryan Hakju Lee" w:date="2023-11-16T21:20:00Z"/>
          <w:rFonts w:asciiTheme="minorHAnsi" w:eastAsiaTheme="minorEastAsia" w:hAnsiTheme="minorHAnsi" w:cstheme="minorBidi"/>
          <w:noProof/>
          <w:kern w:val="2"/>
          <w:szCs w:val="22"/>
          <w:lang w:val="en-US" w:eastAsia="ko-KR"/>
        </w:rPr>
      </w:pPr>
      <w:ins w:id="175" w:author="Ryan Hakju Lee" w:date="2023-11-16T21:20:00Z">
        <w:r>
          <w:rPr>
            <w:noProof/>
          </w:rPr>
          <w:t>13.2</w:t>
        </w:r>
        <w:r>
          <w:rPr>
            <w:rFonts w:asciiTheme="minorHAnsi" w:eastAsiaTheme="minorEastAsia" w:hAnsiTheme="minorHAnsi" w:cstheme="minorBidi"/>
            <w:noProof/>
            <w:kern w:val="2"/>
            <w:szCs w:val="22"/>
            <w:lang w:val="en-US" w:eastAsia="ko-KR"/>
          </w:rPr>
          <w:tab/>
        </w:r>
        <w:r>
          <w:rPr>
            <w:noProof/>
          </w:rPr>
          <w:t>WebRTC signalling protocol</w:t>
        </w:r>
        <w:r>
          <w:rPr>
            <w:noProof/>
          </w:rPr>
          <w:tab/>
        </w:r>
        <w:r>
          <w:rPr>
            <w:noProof/>
          </w:rPr>
          <w:fldChar w:fldCharType="begin"/>
        </w:r>
        <w:r>
          <w:rPr>
            <w:noProof/>
          </w:rPr>
          <w:instrText xml:space="preserve"> PAGEREF _Toc151062123 \h </w:instrText>
        </w:r>
      </w:ins>
      <w:r>
        <w:rPr>
          <w:noProof/>
        </w:rPr>
      </w:r>
      <w:r>
        <w:rPr>
          <w:noProof/>
        </w:rPr>
        <w:fldChar w:fldCharType="separate"/>
      </w:r>
      <w:ins w:id="176" w:author="Ryan Hakju Lee" w:date="2023-11-16T21:20:00Z">
        <w:r>
          <w:rPr>
            <w:noProof/>
          </w:rPr>
          <w:t>19</w:t>
        </w:r>
        <w:r>
          <w:rPr>
            <w:noProof/>
          </w:rPr>
          <w:fldChar w:fldCharType="end"/>
        </w:r>
      </w:ins>
    </w:p>
    <w:p w14:paraId="03D796E8" w14:textId="1A362D6A" w:rsidR="001E4DFA" w:rsidRDefault="001E4DFA">
      <w:pPr>
        <w:pStyle w:val="32"/>
        <w:rPr>
          <w:ins w:id="177" w:author="Ryan Hakju Lee" w:date="2023-11-16T21:20:00Z"/>
          <w:rFonts w:asciiTheme="minorHAnsi" w:eastAsiaTheme="minorEastAsia" w:hAnsiTheme="minorHAnsi" w:cstheme="minorBidi"/>
          <w:noProof/>
          <w:kern w:val="2"/>
          <w:szCs w:val="22"/>
          <w:lang w:val="en-US" w:eastAsia="ko-KR"/>
        </w:rPr>
      </w:pPr>
      <w:ins w:id="178" w:author="Ryan Hakju Lee" w:date="2023-11-16T21:20:00Z">
        <w:r>
          <w:rPr>
            <w:noProof/>
          </w:rPr>
          <w:t>13.2.1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_Toc151062124 \h </w:instrText>
        </w:r>
      </w:ins>
      <w:r>
        <w:rPr>
          <w:noProof/>
        </w:rPr>
      </w:r>
      <w:r>
        <w:rPr>
          <w:noProof/>
        </w:rPr>
        <w:fldChar w:fldCharType="separate"/>
      </w:r>
      <w:ins w:id="179" w:author="Ryan Hakju Lee" w:date="2023-11-16T21:20:00Z">
        <w:r>
          <w:rPr>
            <w:noProof/>
          </w:rPr>
          <w:t>19</w:t>
        </w:r>
        <w:r>
          <w:rPr>
            <w:noProof/>
          </w:rPr>
          <w:fldChar w:fldCharType="end"/>
        </w:r>
      </w:ins>
    </w:p>
    <w:p w14:paraId="00C4FE74" w14:textId="738EA7AF" w:rsidR="001E4DFA" w:rsidRDefault="001E4DFA">
      <w:pPr>
        <w:pStyle w:val="32"/>
        <w:rPr>
          <w:ins w:id="180" w:author="Ryan Hakju Lee" w:date="2023-11-16T21:20:00Z"/>
          <w:rFonts w:asciiTheme="minorHAnsi" w:eastAsiaTheme="minorEastAsia" w:hAnsiTheme="minorHAnsi" w:cstheme="minorBidi"/>
          <w:noProof/>
          <w:kern w:val="2"/>
          <w:szCs w:val="22"/>
          <w:lang w:val="en-US" w:eastAsia="ko-KR"/>
        </w:rPr>
      </w:pPr>
      <w:ins w:id="181" w:author="Ryan Hakju Lee" w:date="2023-11-16T21:20:00Z">
        <w:r>
          <w:rPr>
            <w:noProof/>
          </w:rPr>
          <w:t>13.2.2</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_Toc151062125 \h </w:instrText>
        </w:r>
      </w:ins>
      <w:r>
        <w:rPr>
          <w:noProof/>
        </w:rPr>
      </w:r>
      <w:r>
        <w:rPr>
          <w:noProof/>
        </w:rPr>
        <w:fldChar w:fldCharType="separate"/>
      </w:r>
      <w:ins w:id="182" w:author="Ryan Hakju Lee" w:date="2023-11-16T21:20:00Z">
        <w:r>
          <w:rPr>
            <w:noProof/>
          </w:rPr>
          <w:t>19</w:t>
        </w:r>
        <w:r>
          <w:rPr>
            <w:noProof/>
          </w:rPr>
          <w:fldChar w:fldCharType="end"/>
        </w:r>
      </w:ins>
    </w:p>
    <w:p w14:paraId="20625626" w14:textId="5BADF1C1" w:rsidR="001E4DFA" w:rsidRDefault="001E4DFA">
      <w:pPr>
        <w:pStyle w:val="32"/>
        <w:rPr>
          <w:ins w:id="183" w:author="Ryan Hakju Lee" w:date="2023-11-16T21:20:00Z"/>
          <w:rFonts w:asciiTheme="minorHAnsi" w:eastAsiaTheme="minorEastAsia" w:hAnsiTheme="minorHAnsi" w:cstheme="minorBidi"/>
          <w:noProof/>
          <w:kern w:val="2"/>
          <w:szCs w:val="22"/>
          <w:lang w:val="en-US" w:eastAsia="ko-KR"/>
        </w:rPr>
      </w:pPr>
      <w:ins w:id="184" w:author="Ryan Hakju Lee" w:date="2023-11-16T21:20:00Z">
        <w:r>
          <w:rPr>
            <w:noProof/>
          </w:rPr>
          <w:t>13.2.3</w:t>
        </w:r>
        <w:r>
          <w:rPr>
            <w:rFonts w:asciiTheme="minorHAnsi" w:eastAsiaTheme="minorEastAsia" w:hAnsiTheme="minorHAnsi" w:cstheme="minorBidi"/>
            <w:noProof/>
            <w:kern w:val="2"/>
            <w:szCs w:val="22"/>
            <w:lang w:val="en-US" w:eastAsia="ko-KR"/>
          </w:rPr>
          <w:tab/>
        </w:r>
        <w:r>
          <w:rPr>
            <w:noProof/>
          </w:rPr>
          <w:t>WebSocket URI structure</w:t>
        </w:r>
        <w:r>
          <w:rPr>
            <w:noProof/>
          </w:rPr>
          <w:tab/>
        </w:r>
        <w:r>
          <w:rPr>
            <w:noProof/>
          </w:rPr>
          <w:fldChar w:fldCharType="begin"/>
        </w:r>
        <w:r>
          <w:rPr>
            <w:noProof/>
          </w:rPr>
          <w:instrText xml:space="preserve"> PAGEREF _Toc151062126 \h </w:instrText>
        </w:r>
      </w:ins>
      <w:r>
        <w:rPr>
          <w:noProof/>
        </w:rPr>
      </w:r>
      <w:r>
        <w:rPr>
          <w:noProof/>
        </w:rPr>
        <w:fldChar w:fldCharType="separate"/>
      </w:r>
      <w:ins w:id="185" w:author="Ryan Hakju Lee" w:date="2023-11-16T21:20:00Z">
        <w:r>
          <w:rPr>
            <w:noProof/>
          </w:rPr>
          <w:t>19</w:t>
        </w:r>
        <w:r>
          <w:rPr>
            <w:noProof/>
          </w:rPr>
          <w:fldChar w:fldCharType="end"/>
        </w:r>
      </w:ins>
    </w:p>
    <w:p w14:paraId="778FB782" w14:textId="7A685964" w:rsidR="001E4DFA" w:rsidRDefault="001E4DFA">
      <w:pPr>
        <w:pStyle w:val="32"/>
        <w:rPr>
          <w:ins w:id="186" w:author="Ryan Hakju Lee" w:date="2023-11-16T21:20:00Z"/>
          <w:rFonts w:asciiTheme="minorHAnsi" w:eastAsiaTheme="minorEastAsia" w:hAnsiTheme="minorHAnsi" w:cstheme="minorBidi"/>
          <w:noProof/>
          <w:kern w:val="2"/>
          <w:szCs w:val="22"/>
          <w:lang w:val="en-US" w:eastAsia="ko-KR"/>
        </w:rPr>
      </w:pPr>
      <w:ins w:id="187" w:author="Ryan Hakju Lee" w:date="2023-11-16T21:20:00Z">
        <w:r>
          <w:rPr>
            <w:noProof/>
          </w:rPr>
          <w:t>13.2.4</w:t>
        </w:r>
        <w:r>
          <w:rPr>
            <w:rFonts w:asciiTheme="minorHAnsi" w:eastAsiaTheme="minorEastAsia" w:hAnsiTheme="minorHAnsi" w:cstheme="minorBidi"/>
            <w:noProof/>
            <w:kern w:val="2"/>
            <w:szCs w:val="22"/>
            <w:lang w:val="en-US" w:eastAsia="ko-KR"/>
          </w:rPr>
          <w:tab/>
        </w:r>
        <w:r>
          <w:rPr>
            <w:noProof/>
          </w:rPr>
          <w:t>SWAP</w:t>
        </w:r>
        <w:r>
          <w:rPr>
            <w:noProof/>
          </w:rPr>
          <w:tab/>
        </w:r>
        <w:r>
          <w:rPr>
            <w:noProof/>
          </w:rPr>
          <w:fldChar w:fldCharType="begin"/>
        </w:r>
        <w:r>
          <w:rPr>
            <w:noProof/>
          </w:rPr>
          <w:instrText xml:space="preserve"> PAGEREF _Toc151062127 \h </w:instrText>
        </w:r>
      </w:ins>
      <w:r>
        <w:rPr>
          <w:noProof/>
        </w:rPr>
      </w:r>
      <w:r>
        <w:rPr>
          <w:noProof/>
        </w:rPr>
        <w:fldChar w:fldCharType="separate"/>
      </w:r>
      <w:ins w:id="188" w:author="Ryan Hakju Lee" w:date="2023-11-16T21:20:00Z">
        <w:r>
          <w:rPr>
            <w:noProof/>
          </w:rPr>
          <w:t>20</w:t>
        </w:r>
        <w:r>
          <w:rPr>
            <w:noProof/>
          </w:rPr>
          <w:fldChar w:fldCharType="end"/>
        </w:r>
      </w:ins>
    </w:p>
    <w:p w14:paraId="5F7FFB69" w14:textId="4B5CB64D" w:rsidR="001E4DFA" w:rsidRDefault="001E4DFA">
      <w:pPr>
        <w:pStyle w:val="42"/>
        <w:rPr>
          <w:ins w:id="189" w:author="Ryan Hakju Lee" w:date="2023-11-16T21:20:00Z"/>
          <w:rFonts w:asciiTheme="minorHAnsi" w:eastAsiaTheme="minorEastAsia" w:hAnsiTheme="minorHAnsi" w:cstheme="minorBidi"/>
          <w:noProof/>
          <w:kern w:val="2"/>
          <w:szCs w:val="22"/>
          <w:lang w:val="en-US" w:eastAsia="ko-KR"/>
        </w:rPr>
      </w:pPr>
      <w:ins w:id="190" w:author="Ryan Hakju Lee" w:date="2023-11-16T21:20:00Z">
        <w:r>
          <w:rPr>
            <w:noProof/>
          </w:rPr>
          <w:t>13.2.4.1</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_Toc151062128 \h </w:instrText>
        </w:r>
      </w:ins>
      <w:r>
        <w:rPr>
          <w:noProof/>
        </w:rPr>
      </w:r>
      <w:r>
        <w:rPr>
          <w:noProof/>
        </w:rPr>
        <w:fldChar w:fldCharType="separate"/>
      </w:r>
      <w:ins w:id="191" w:author="Ryan Hakju Lee" w:date="2023-11-16T21:20:00Z">
        <w:r>
          <w:rPr>
            <w:noProof/>
          </w:rPr>
          <w:t>20</w:t>
        </w:r>
        <w:r>
          <w:rPr>
            <w:noProof/>
          </w:rPr>
          <w:fldChar w:fldCharType="end"/>
        </w:r>
      </w:ins>
    </w:p>
    <w:p w14:paraId="4BDCD312" w14:textId="1ECCD857" w:rsidR="001E4DFA" w:rsidRDefault="001E4DFA">
      <w:pPr>
        <w:pStyle w:val="42"/>
        <w:rPr>
          <w:ins w:id="192" w:author="Ryan Hakju Lee" w:date="2023-11-16T21:20:00Z"/>
          <w:rFonts w:asciiTheme="minorHAnsi" w:eastAsiaTheme="minorEastAsia" w:hAnsiTheme="minorHAnsi" w:cstheme="minorBidi"/>
          <w:noProof/>
          <w:kern w:val="2"/>
          <w:szCs w:val="22"/>
          <w:lang w:val="en-US" w:eastAsia="ko-KR"/>
        </w:rPr>
      </w:pPr>
      <w:ins w:id="193" w:author="Ryan Hakju Lee" w:date="2023-11-16T21:20:00Z">
        <w:r>
          <w:rPr>
            <w:noProof/>
          </w:rPr>
          <w:t>13.2.4.2</w:t>
        </w:r>
        <w:r>
          <w:rPr>
            <w:rFonts w:asciiTheme="minorHAnsi" w:eastAsiaTheme="minorEastAsia" w:hAnsiTheme="minorHAnsi" w:cstheme="minorBidi"/>
            <w:noProof/>
            <w:kern w:val="2"/>
            <w:szCs w:val="22"/>
            <w:lang w:val="en-US" w:eastAsia="ko-KR"/>
          </w:rPr>
          <w:tab/>
        </w:r>
        <w:r>
          <w:rPr>
            <w:noProof/>
          </w:rPr>
          <w:t>Transport</w:t>
        </w:r>
        <w:r>
          <w:rPr>
            <w:noProof/>
          </w:rPr>
          <w:tab/>
        </w:r>
        <w:r>
          <w:rPr>
            <w:noProof/>
          </w:rPr>
          <w:fldChar w:fldCharType="begin"/>
        </w:r>
        <w:r>
          <w:rPr>
            <w:noProof/>
          </w:rPr>
          <w:instrText xml:space="preserve"> PAGEREF _Toc151062129 \h </w:instrText>
        </w:r>
      </w:ins>
      <w:r>
        <w:rPr>
          <w:noProof/>
        </w:rPr>
      </w:r>
      <w:r>
        <w:rPr>
          <w:noProof/>
        </w:rPr>
        <w:fldChar w:fldCharType="separate"/>
      </w:r>
      <w:ins w:id="194" w:author="Ryan Hakju Lee" w:date="2023-11-16T21:20:00Z">
        <w:r>
          <w:rPr>
            <w:noProof/>
          </w:rPr>
          <w:t>20</w:t>
        </w:r>
        <w:r>
          <w:rPr>
            <w:noProof/>
          </w:rPr>
          <w:fldChar w:fldCharType="end"/>
        </w:r>
      </w:ins>
    </w:p>
    <w:p w14:paraId="719A30E7" w14:textId="5712A400" w:rsidR="001E4DFA" w:rsidRDefault="001E4DFA">
      <w:pPr>
        <w:pStyle w:val="42"/>
        <w:rPr>
          <w:ins w:id="195" w:author="Ryan Hakju Lee" w:date="2023-11-16T21:20:00Z"/>
          <w:rFonts w:asciiTheme="minorHAnsi" w:eastAsiaTheme="minorEastAsia" w:hAnsiTheme="minorHAnsi" w:cstheme="minorBidi"/>
          <w:noProof/>
          <w:kern w:val="2"/>
          <w:szCs w:val="22"/>
          <w:lang w:val="en-US" w:eastAsia="ko-KR"/>
        </w:rPr>
      </w:pPr>
      <w:ins w:id="196" w:author="Ryan Hakju Lee" w:date="2023-11-16T21:20:00Z">
        <w:r>
          <w:rPr>
            <w:noProof/>
          </w:rPr>
          <w:t>13.2.4.3</w:t>
        </w:r>
        <w:r>
          <w:rPr>
            <w:rFonts w:asciiTheme="minorHAnsi" w:eastAsiaTheme="minorEastAsia" w:hAnsiTheme="minorHAnsi" w:cstheme="minorBidi"/>
            <w:noProof/>
            <w:kern w:val="2"/>
            <w:szCs w:val="22"/>
            <w:lang w:val="en-US" w:eastAsia="ko-KR"/>
          </w:rPr>
          <w:tab/>
        </w:r>
        <w:r>
          <w:rPr>
            <w:noProof/>
          </w:rPr>
          <w:t>State machine</w:t>
        </w:r>
        <w:r>
          <w:rPr>
            <w:noProof/>
          </w:rPr>
          <w:tab/>
        </w:r>
        <w:r>
          <w:rPr>
            <w:noProof/>
          </w:rPr>
          <w:fldChar w:fldCharType="begin"/>
        </w:r>
        <w:r>
          <w:rPr>
            <w:noProof/>
          </w:rPr>
          <w:instrText xml:space="preserve"> PAGEREF _Toc151062130 \h </w:instrText>
        </w:r>
      </w:ins>
      <w:r>
        <w:rPr>
          <w:noProof/>
        </w:rPr>
      </w:r>
      <w:r>
        <w:rPr>
          <w:noProof/>
        </w:rPr>
        <w:fldChar w:fldCharType="separate"/>
      </w:r>
      <w:ins w:id="197" w:author="Ryan Hakju Lee" w:date="2023-11-16T21:20:00Z">
        <w:r>
          <w:rPr>
            <w:noProof/>
          </w:rPr>
          <w:t>20</w:t>
        </w:r>
        <w:r>
          <w:rPr>
            <w:noProof/>
          </w:rPr>
          <w:fldChar w:fldCharType="end"/>
        </w:r>
      </w:ins>
    </w:p>
    <w:p w14:paraId="4353062E" w14:textId="2DA09BC4" w:rsidR="001E4DFA" w:rsidRDefault="001E4DFA">
      <w:pPr>
        <w:pStyle w:val="42"/>
        <w:rPr>
          <w:ins w:id="198" w:author="Ryan Hakju Lee" w:date="2023-11-16T21:20:00Z"/>
          <w:rFonts w:asciiTheme="minorHAnsi" w:eastAsiaTheme="minorEastAsia" w:hAnsiTheme="minorHAnsi" w:cstheme="minorBidi"/>
          <w:noProof/>
          <w:kern w:val="2"/>
          <w:szCs w:val="22"/>
          <w:lang w:val="en-US" w:eastAsia="ko-KR"/>
        </w:rPr>
      </w:pPr>
      <w:ins w:id="199" w:author="Ryan Hakju Lee" w:date="2023-11-16T21:20:00Z">
        <w:r>
          <w:rPr>
            <w:noProof/>
          </w:rPr>
          <w:t>13.2.4.4</w:t>
        </w:r>
        <w:r>
          <w:rPr>
            <w:rFonts w:asciiTheme="minorHAnsi" w:eastAsiaTheme="minorEastAsia" w:hAnsiTheme="minorHAnsi" w:cstheme="minorBidi"/>
            <w:noProof/>
            <w:kern w:val="2"/>
            <w:szCs w:val="22"/>
            <w:lang w:val="en-US" w:eastAsia="ko-KR"/>
          </w:rPr>
          <w:tab/>
        </w:r>
        <w:r>
          <w:rPr>
            <w:noProof/>
          </w:rPr>
          <w:t>Message syntax and semantics</w:t>
        </w:r>
        <w:r>
          <w:rPr>
            <w:noProof/>
          </w:rPr>
          <w:tab/>
        </w:r>
        <w:r>
          <w:rPr>
            <w:noProof/>
          </w:rPr>
          <w:fldChar w:fldCharType="begin"/>
        </w:r>
        <w:r>
          <w:rPr>
            <w:noProof/>
          </w:rPr>
          <w:instrText xml:space="preserve"> PAGEREF _Toc151062131 \h </w:instrText>
        </w:r>
      </w:ins>
      <w:r>
        <w:rPr>
          <w:noProof/>
        </w:rPr>
      </w:r>
      <w:r>
        <w:rPr>
          <w:noProof/>
        </w:rPr>
        <w:fldChar w:fldCharType="separate"/>
      </w:r>
      <w:ins w:id="200" w:author="Ryan Hakju Lee" w:date="2023-11-16T21:20:00Z">
        <w:r>
          <w:rPr>
            <w:noProof/>
          </w:rPr>
          <w:t>22</w:t>
        </w:r>
        <w:r>
          <w:rPr>
            <w:noProof/>
          </w:rPr>
          <w:fldChar w:fldCharType="end"/>
        </w:r>
      </w:ins>
    </w:p>
    <w:p w14:paraId="6320DAB7" w14:textId="150F4F20" w:rsidR="001E4DFA" w:rsidRDefault="001E4DFA">
      <w:pPr>
        <w:pStyle w:val="52"/>
        <w:rPr>
          <w:ins w:id="201" w:author="Ryan Hakju Lee" w:date="2023-11-16T21:20:00Z"/>
          <w:rFonts w:asciiTheme="minorHAnsi" w:eastAsiaTheme="minorEastAsia" w:hAnsiTheme="minorHAnsi" w:cstheme="minorBidi"/>
          <w:noProof/>
          <w:kern w:val="2"/>
          <w:szCs w:val="22"/>
          <w:lang w:val="en-US" w:eastAsia="ko-KR"/>
        </w:rPr>
      </w:pPr>
      <w:ins w:id="202" w:author="Ryan Hakju Lee" w:date="2023-11-16T21:20:00Z">
        <w:r>
          <w:rPr>
            <w:noProof/>
          </w:rPr>
          <w:t>13.2.4.4.1</w:t>
        </w:r>
        <w:r>
          <w:rPr>
            <w:rFonts w:asciiTheme="minorHAnsi" w:eastAsiaTheme="minorEastAsia" w:hAnsiTheme="minorHAnsi" w:cstheme="minorBidi"/>
            <w:noProof/>
            <w:kern w:val="2"/>
            <w:szCs w:val="22"/>
            <w:lang w:val="en-US" w:eastAsia="ko-KR"/>
          </w:rPr>
          <w:tab/>
        </w:r>
        <w:r>
          <w:rPr>
            <w:noProof/>
          </w:rPr>
          <w:t>Common message fields</w:t>
        </w:r>
        <w:r>
          <w:rPr>
            <w:noProof/>
          </w:rPr>
          <w:tab/>
        </w:r>
        <w:r>
          <w:rPr>
            <w:noProof/>
          </w:rPr>
          <w:fldChar w:fldCharType="begin"/>
        </w:r>
        <w:r>
          <w:rPr>
            <w:noProof/>
          </w:rPr>
          <w:instrText xml:space="preserve"> PAGEREF _Toc151062132 \h </w:instrText>
        </w:r>
      </w:ins>
      <w:r>
        <w:rPr>
          <w:noProof/>
        </w:rPr>
      </w:r>
      <w:r>
        <w:rPr>
          <w:noProof/>
        </w:rPr>
        <w:fldChar w:fldCharType="separate"/>
      </w:r>
      <w:ins w:id="203" w:author="Ryan Hakju Lee" w:date="2023-11-16T21:20:00Z">
        <w:r>
          <w:rPr>
            <w:noProof/>
          </w:rPr>
          <w:t>22</w:t>
        </w:r>
        <w:r>
          <w:rPr>
            <w:noProof/>
          </w:rPr>
          <w:fldChar w:fldCharType="end"/>
        </w:r>
      </w:ins>
    </w:p>
    <w:p w14:paraId="7E738DAC" w14:textId="53D21549" w:rsidR="001E4DFA" w:rsidRDefault="001E4DFA">
      <w:pPr>
        <w:pStyle w:val="60"/>
        <w:rPr>
          <w:ins w:id="204" w:author="Ryan Hakju Lee" w:date="2023-11-16T21:20:00Z"/>
          <w:rFonts w:asciiTheme="minorHAnsi" w:eastAsiaTheme="minorEastAsia" w:hAnsiTheme="minorHAnsi" w:cstheme="minorBidi"/>
          <w:noProof/>
          <w:kern w:val="2"/>
          <w:szCs w:val="22"/>
          <w:lang w:val="en-US" w:eastAsia="ko-KR"/>
        </w:rPr>
      </w:pPr>
      <w:ins w:id="205" w:author="Ryan Hakju Lee" w:date="2023-11-16T21:20:00Z">
        <w:r>
          <w:rPr>
            <w:noProof/>
          </w:rPr>
          <w:t>13.2.4.4.1.1</w:t>
        </w:r>
        <w:r>
          <w:rPr>
            <w:rFonts w:asciiTheme="minorHAnsi" w:eastAsiaTheme="minorEastAsia" w:hAnsiTheme="minorHAnsi" w:cstheme="minorBidi"/>
            <w:noProof/>
            <w:kern w:val="2"/>
            <w:szCs w:val="22"/>
            <w:lang w:val="en-US" w:eastAsia="ko-KR"/>
          </w:rPr>
          <w:tab/>
        </w:r>
        <w:r>
          <w:rPr>
            <w:noProof/>
          </w:rPr>
          <w:t>Source (source)</w:t>
        </w:r>
        <w:r>
          <w:rPr>
            <w:noProof/>
          </w:rPr>
          <w:tab/>
        </w:r>
        <w:r>
          <w:rPr>
            <w:noProof/>
          </w:rPr>
          <w:fldChar w:fldCharType="begin"/>
        </w:r>
        <w:r>
          <w:rPr>
            <w:noProof/>
          </w:rPr>
          <w:instrText xml:space="preserve"> PAGEREF _Toc151062133 \h </w:instrText>
        </w:r>
      </w:ins>
      <w:r>
        <w:rPr>
          <w:noProof/>
        </w:rPr>
      </w:r>
      <w:r>
        <w:rPr>
          <w:noProof/>
        </w:rPr>
        <w:fldChar w:fldCharType="separate"/>
      </w:r>
      <w:ins w:id="206" w:author="Ryan Hakju Lee" w:date="2023-11-16T21:20:00Z">
        <w:r>
          <w:rPr>
            <w:noProof/>
          </w:rPr>
          <w:t>22</w:t>
        </w:r>
        <w:r>
          <w:rPr>
            <w:noProof/>
          </w:rPr>
          <w:fldChar w:fldCharType="end"/>
        </w:r>
      </w:ins>
    </w:p>
    <w:p w14:paraId="320EEE9B" w14:textId="4D406F13" w:rsidR="001E4DFA" w:rsidRDefault="001E4DFA">
      <w:pPr>
        <w:pStyle w:val="60"/>
        <w:rPr>
          <w:ins w:id="207" w:author="Ryan Hakju Lee" w:date="2023-11-16T21:20:00Z"/>
          <w:rFonts w:asciiTheme="minorHAnsi" w:eastAsiaTheme="minorEastAsia" w:hAnsiTheme="minorHAnsi" w:cstheme="minorBidi"/>
          <w:noProof/>
          <w:kern w:val="2"/>
          <w:szCs w:val="22"/>
          <w:lang w:val="en-US" w:eastAsia="ko-KR"/>
        </w:rPr>
      </w:pPr>
      <w:ins w:id="208" w:author="Ryan Hakju Lee" w:date="2023-11-16T21:20:00Z">
        <w:r>
          <w:rPr>
            <w:noProof/>
          </w:rPr>
          <w:t>13.2.4.4.1.2</w:t>
        </w:r>
        <w:r>
          <w:rPr>
            <w:rFonts w:asciiTheme="minorHAnsi" w:eastAsiaTheme="minorEastAsia" w:hAnsiTheme="minorHAnsi" w:cstheme="minorBidi"/>
            <w:noProof/>
            <w:kern w:val="2"/>
            <w:szCs w:val="22"/>
            <w:lang w:val="en-US" w:eastAsia="ko-KR"/>
          </w:rPr>
          <w:tab/>
        </w:r>
        <w:r>
          <w:rPr>
            <w:noProof/>
          </w:rPr>
          <w:t>Message Identifier (messge_id)</w:t>
        </w:r>
        <w:r>
          <w:rPr>
            <w:noProof/>
          </w:rPr>
          <w:tab/>
        </w:r>
        <w:r>
          <w:rPr>
            <w:noProof/>
          </w:rPr>
          <w:fldChar w:fldCharType="begin"/>
        </w:r>
        <w:r>
          <w:rPr>
            <w:noProof/>
          </w:rPr>
          <w:instrText xml:space="preserve"> PAGEREF _Toc151062134 \h </w:instrText>
        </w:r>
      </w:ins>
      <w:r>
        <w:rPr>
          <w:noProof/>
        </w:rPr>
      </w:r>
      <w:r>
        <w:rPr>
          <w:noProof/>
        </w:rPr>
        <w:fldChar w:fldCharType="separate"/>
      </w:r>
      <w:ins w:id="209" w:author="Ryan Hakju Lee" w:date="2023-11-16T21:20:00Z">
        <w:r>
          <w:rPr>
            <w:noProof/>
          </w:rPr>
          <w:t>22</w:t>
        </w:r>
        <w:r>
          <w:rPr>
            <w:noProof/>
          </w:rPr>
          <w:fldChar w:fldCharType="end"/>
        </w:r>
      </w:ins>
    </w:p>
    <w:p w14:paraId="01E4722D" w14:textId="11B536C7" w:rsidR="001E4DFA" w:rsidRDefault="001E4DFA">
      <w:pPr>
        <w:pStyle w:val="60"/>
        <w:rPr>
          <w:ins w:id="210" w:author="Ryan Hakju Lee" w:date="2023-11-16T21:20:00Z"/>
          <w:rFonts w:asciiTheme="minorHAnsi" w:eastAsiaTheme="minorEastAsia" w:hAnsiTheme="minorHAnsi" w:cstheme="minorBidi"/>
          <w:noProof/>
          <w:kern w:val="2"/>
          <w:szCs w:val="22"/>
          <w:lang w:val="en-US" w:eastAsia="ko-KR"/>
        </w:rPr>
      </w:pPr>
      <w:ins w:id="211" w:author="Ryan Hakju Lee" w:date="2023-11-16T21:20:00Z">
        <w:r>
          <w:rPr>
            <w:noProof/>
          </w:rPr>
          <w:t>13.2.4.4.1.3</w:t>
        </w:r>
        <w:r>
          <w:rPr>
            <w:rFonts w:asciiTheme="minorHAnsi" w:eastAsiaTheme="minorEastAsia" w:hAnsiTheme="minorHAnsi" w:cstheme="minorBidi"/>
            <w:noProof/>
            <w:kern w:val="2"/>
            <w:szCs w:val="22"/>
            <w:lang w:val="en-US" w:eastAsia="ko-KR"/>
          </w:rPr>
          <w:tab/>
        </w:r>
        <w:r>
          <w:rPr>
            <w:noProof/>
          </w:rPr>
          <w:t>Message Type (message_type)</w:t>
        </w:r>
        <w:r>
          <w:rPr>
            <w:noProof/>
          </w:rPr>
          <w:tab/>
        </w:r>
        <w:r>
          <w:rPr>
            <w:noProof/>
          </w:rPr>
          <w:fldChar w:fldCharType="begin"/>
        </w:r>
        <w:r>
          <w:rPr>
            <w:noProof/>
          </w:rPr>
          <w:instrText xml:space="preserve"> PAGEREF _Toc151062135 \h </w:instrText>
        </w:r>
      </w:ins>
      <w:r>
        <w:rPr>
          <w:noProof/>
        </w:rPr>
      </w:r>
      <w:r>
        <w:rPr>
          <w:noProof/>
        </w:rPr>
        <w:fldChar w:fldCharType="separate"/>
      </w:r>
      <w:ins w:id="212" w:author="Ryan Hakju Lee" w:date="2023-11-16T21:20:00Z">
        <w:r>
          <w:rPr>
            <w:noProof/>
          </w:rPr>
          <w:t>23</w:t>
        </w:r>
        <w:r>
          <w:rPr>
            <w:noProof/>
          </w:rPr>
          <w:fldChar w:fldCharType="end"/>
        </w:r>
      </w:ins>
    </w:p>
    <w:p w14:paraId="33FCCEDD" w14:textId="53535F2F" w:rsidR="001E4DFA" w:rsidRDefault="001E4DFA">
      <w:pPr>
        <w:pStyle w:val="52"/>
        <w:rPr>
          <w:ins w:id="213" w:author="Ryan Hakju Lee" w:date="2023-11-16T21:20:00Z"/>
          <w:rFonts w:asciiTheme="minorHAnsi" w:eastAsiaTheme="minorEastAsia" w:hAnsiTheme="minorHAnsi" w:cstheme="minorBidi"/>
          <w:noProof/>
          <w:kern w:val="2"/>
          <w:szCs w:val="22"/>
          <w:lang w:val="en-US" w:eastAsia="ko-KR"/>
        </w:rPr>
      </w:pPr>
      <w:ins w:id="214" w:author="Ryan Hakju Lee" w:date="2023-11-16T21:20:00Z">
        <w:r>
          <w:rPr>
            <w:noProof/>
          </w:rPr>
          <w:t>13.2.4.4.2</w:t>
        </w:r>
        <w:r>
          <w:rPr>
            <w:rFonts w:asciiTheme="minorHAnsi" w:eastAsiaTheme="minorEastAsia" w:hAnsiTheme="minorHAnsi" w:cstheme="minorBidi"/>
            <w:noProof/>
            <w:kern w:val="2"/>
            <w:szCs w:val="22"/>
            <w:lang w:val="en-US" w:eastAsia="ko-KR"/>
          </w:rPr>
          <w:tab/>
        </w:r>
        <w:r>
          <w:rPr>
            <w:noProof/>
          </w:rPr>
          <w:t>Register message</w:t>
        </w:r>
        <w:r>
          <w:rPr>
            <w:noProof/>
          </w:rPr>
          <w:tab/>
        </w:r>
        <w:r>
          <w:rPr>
            <w:noProof/>
          </w:rPr>
          <w:fldChar w:fldCharType="begin"/>
        </w:r>
        <w:r>
          <w:rPr>
            <w:noProof/>
          </w:rPr>
          <w:instrText xml:space="preserve"> PAGEREF _Toc151062136 \h </w:instrText>
        </w:r>
      </w:ins>
      <w:r>
        <w:rPr>
          <w:noProof/>
        </w:rPr>
      </w:r>
      <w:r>
        <w:rPr>
          <w:noProof/>
        </w:rPr>
        <w:fldChar w:fldCharType="separate"/>
      </w:r>
      <w:ins w:id="215" w:author="Ryan Hakju Lee" w:date="2023-11-16T21:20:00Z">
        <w:r>
          <w:rPr>
            <w:noProof/>
          </w:rPr>
          <w:t>23</w:t>
        </w:r>
        <w:r>
          <w:rPr>
            <w:noProof/>
          </w:rPr>
          <w:fldChar w:fldCharType="end"/>
        </w:r>
      </w:ins>
    </w:p>
    <w:p w14:paraId="0498B5B4" w14:textId="4C8F621D" w:rsidR="001E4DFA" w:rsidRDefault="001E4DFA">
      <w:pPr>
        <w:pStyle w:val="60"/>
        <w:rPr>
          <w:ins w:id="216" w:author="Ryan Hakju Lee" w:date="2023-11-16T21:20:00Z"/>
          <w:rFonts w:asciiTheme="minorHAnsi" w:eastAsiaTheme="minorEastAsia" w:hAnsiTheme="minorHAnsi" w:cstheme="minorBidi"/>
          <w:noProof/>
          <w:kern w:val="2"/>
          <w:szCs w:val="22"/>
          <w:lang w:val="en-US" w:eastAsia="ko-KR"/>
        </w:rPr>
      </w:pPr>
      <w:ins w:id="217" w:author="Ryan Hakju Lee" w:date="2023-11-16T21:20:00Z">
        <w:r>
          <w:rPr>
            <w:noProof/>
          </w:rPr>
          <w:t>13.2.4.4.2.1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_Toc151062137 \h </w:instrText>
        </w:r>
      </w:ins>
      <w:r>
        <w:rPr>
          <w:noProof/>
        </w:rPr>
      </w:r>
      <w:r>
        <w:rPr>
          <w:noProof/>
        </w:rPr>
        <w:fldChar w:fldCharType="separate"/>
      </w:r>
      <w:ins w:id="218" w:author="Ryan Hakju Lee" w:date="2023-11-16T21:20:00Z">
        <w:r>
          <w:rPr>
            <w:noProof/>
          </w:rPr>
          <w:t>23</w:t>
        </w:r>
        <w:r>
          <w:rPr>
            <w:noProof/>
          </w:rPr>
          <w:fldChar w:fldCharType="end"/>
        </w:r>
      </w:ins>
    </w:p>
    <w:p w14:paraId="717F7475" w14:textId="4612FDCA" w:rsidR="001E4DFA" w:rsidRDefault="001E4DFA">
      <w:pPr>
        <w:pStyle w:val="60"/>
        <w:rPr>
          <w:ins w:id="219" w:author="Ryan Hakju Lee" w:date="2023-11-16T21:20:00Z"/>
          <w:rFonts w:asciiTheme="minorHAnsi" w:eastAsiaTheme="minorEastAsia" w:hAnsiTheme="minorHAnsi" w:cstheme="minorBidi"/>
          <w:noProof/>
          <w:kern w:val="2"/>
          <w:szCs w:val="22"/>
          <w:lang w:val="en-US" w:eastAsia="ko-KR"/>
        </w:rPr>
      </w:pPr>
      <w:ins w:id="220" w:author="Ryan Hakju Lee" w:date="2023-11-16T21:20:00Z">
        <w:r>
          <w:rPr>
            <w:noProof/>
          </w:rPr>
          <w:t>13.2.4.4.2.2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_Toc151062138 \h </w:instrText>
        </w:r>
      </w:ins>
      <w:r>
        <w:rPr>
          <w:noProof/>
        </w:rPr>
      </w:r>
      <w:r>
        <w:rPr>
          <w:noProof/>
        </w:rPr>
        <w:fldChar w:fldCharType="separate"/>
      </w:r>
      <w:ins w:id="221" w:author="Ryan Hakju Lee" w:date="2023-11-16T21:20:00Z">
        <w:r>
          <w:rPr>
            <w:noProof/>
          </w:rPr>
          <w:t>23</w:t>
        </w:r>
        <w:r>
          <w:rPr>
            <w:noProof/>
          </w:rPr>
          <w:fldChar w:fldCharType="end"/>
        </w:r>
      </w:ins>
    </w:p>
    <w:p w14:paraId="41A3A3F1" w14:textId="7ED1E93C" w:rsidR="001E4DFA" w:rsidRDefault="001E4DFA">
      <w:pPr>
        <w:pStyle w:val="52"/>
        <w:rPr>
          <w:ins w:id="222" w:author="Ryan Hakju Lee" w:date="2023-11-16T21:20:00Z"/>
          <w:rFonts w:asciiTheme="minorHAnsi" w:eastAsiaTheme="minorEastAsia" w:hAnsiTheme="minorHAnsi" w:cstheme="minorBidi"/>
          <w:noProof/>
          <w:kern w:val="2"/>
          <w:szCs w:val="22"/>
          <w:lang w:val="en-US" w:eastAsia="ko-KR"/>
        </w:rPr>
      </w:pPr>
      <w:ins w:id="223" w:author="Ryan Hakju Lee" w:date="2023-11-16T21:20:00Z">
        <w:r>
          <w:rPr>
            <w:noProof/>
          </w:rPr>
          <w:t>13.2.4.4.3</w:t>
        </w:r>
        <w:r>
          <w:rPr>
            <w:rFonts w:asciiTheme="minorHAnsi" w:eastAsiaTheme="minorEastAsia" w:hAnsiTheme="minorHAnsi" w:cstheme="minorBidi"/>
            <w:noProof/>
            <w:kern w:val="2"/>
            <w:szCs w:val="22"/>
            <w:lang w:val="en-US" w:eastAsia="ko-KR"/>
          </w:rPr>
          <w:tab/>
        </w:r>
        <w:r>
          <w:rPr>
            <w:noProof/>
          </w:rPr>
          <w:t>Response message</w:t>
        </w:r>
        <w:r>
          <w:rPr>
            <w:noProof/>
          </w:rPr>
          <w:tab/>
        </w:r>
        <w:r>
          <w:rPr>
            <w:noProof/>
          </w:rPr>
          <w:fldChar w:fldCharType="begin"/>
        </w:r>
        <w:r>
          <w:rPr>
            <w:noProof/>
          </w:rPr>
          <w:instrText xml:space="preserve"> PAGEREF _Toc151062139 \h </w:instrText>
        </w:r>
      </w:ins>
      <w:r>
        <w:rPr>
          <w:noProof/>
        </w:rPr>
      </w:r>
      <w:r>
        <w:rPr>
          <w:noProof/>
        </w:rPr>
        <w:fldChar w:fldCharType="separate"/>
      </w:r>
      <w:ins w:id="224" w:author="Ryan Hakju Lee" w:date="2023-11-16T21:20:00Z">
        <w:r>
          <w:rPr>
            <w:noProof/>
          </w:rPr>
          <w:t>24</w:t>
        </w:r>
        <w:r>
          <w:rPr>
            <w:noProof/>
          </w:rPr>
          <w:fldChar w:fldCharType="end"/>
        </w:r>
      </w:ins>
    </w:p>
    <w:p w14:paraId="3DD51CB5" w14:textId="5BC367BE" w:rsidR="001E4DFA" w:rsidRDefault="001E4DFA">
      <w:pPr>
        <w:pStyle w:val="60"/>
        <w:rPr>
          <w:ins w:id="225" w:author="Ryan Hakju Lee" w:date="2023-11-16T21:20:00Z"/>
          <w:rFonts w:asciiTheme="minorHAnsi" w:eastAsiaTheme="minorEastAsia" w:hAnsiTheme="minorHAnsi" w:cstheme="minorBidi"/>
          <w:noProof/>
          <w:kern w:val="2"/>
          <w:szCs w:val="22"/>
          <w:lang w:val="en-US" w:eastAsia="ko-KR"/>
        </w:rPr>
      </w:pPr>
      <w:ins w:id="226" w:author="Ryan Hakju Lee" w:date="2023-11-16T21:20:00Z">
        <w:r>
          <w:rPr>
            <w:noProof/>
          </w:rPr>
          <w:t>13.2.4.4.3.1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_Toc151062140 \h </w:instrText>
        </w:r>
      </w:ins>
      <w:r>
        <w:rPr>
          <w:noProof/>
        </w:rPr>
      </w:r>
      <w:r>
        <w:rPr>
          <w:noProof/>
        </w:rPr>
        <w:fldChar w:fldCharType="separate"/>
      </w:r>
      <w:ins w:id="227" w:author="Ryan Hakju Lee" w:date="2023-11-16T21:20:00Z">
        <w:r>
          <w:rPr>
            <w:noProof/>
          </w:rPr>
          <w:t>24</w:t>
        </w:r>
        <w:r>
          <w:rPr>
            <w:noProof/>
          </w:rPr>
          <w:fldChar w:fldCharType="end"/>
        </w:r>
      </w:ins>
    </w:p>
    <w:p w14:paraId="33BB2286" w14:textId="3EB0B360" w:rsidR="001E4DFA" w:rsidRDefault="001E4DFA">
      <w:pPr>
        <w:pStyle w:val="60"/>
        <w:rPr>
          <w:ins w:id="228" w:author="Ryan Hakju Lee" w:date="2023-11-16T21:20:00Z"/>
          <w:rFonts w:asciiTheme="minorHAnsi" w:eastAsiaTheme="minorEastAsia" w:hAnsiTheme="minorHAnsi" w:cstheme="minorBidi"/>
          <w:noProof/>
          <w:kern w:val="2"/>
          <w:szCs w:val="22"/>
          <w:lang w:val="en-US" w:eastAsia="ko-KR"/>
        </w:rPr>
      </w:pPr>
      <w:ins w:id="229" w:author="Ryan Hakju Lee" w:date="2023-11-16T21:20:00Z">
        <w:r>
          <w:rPr>
            <w:noProof/>
          </w:rPr>
          <w:t>13</w:t>
        </w:r>
        <w:r w:rsidRPr="00744E9A">
          <w:rPr>
            <w:bCs/>
            <w:noProof/>
          </w:rPr>
          <w:t>.2.4.4.3.2</w:t>
        </w:r>
        <w:r>
          <w:rPr>
            <w:rFonts w:asciiTheme="minorHAnsi" w:eastAsiaTheme="minorEastAsia" w:hAnsiTheme="minorHAnsi" w:cstheme="minorBidi"/>
            <w:noProof/>
            <w:kern w:val="2"/>
            <w:szCs w:val="22"/>
            <w:lang w:val="en-US" w:eastAsia="ko-KR"/>
          </w:rPr>
          <w:tab/>
        </w:r>
        <w:r w:rsidRPr="00744E9A">
          <w:rPr>
            <w:bCs/>
            <w:noProof/>
          </w:rPr>
          <w:t>Parameters</w:t>
        </w:r>
        <w:r>
          <w:rPr>
            <w:noProof/>
          </w:rPr>
          <w:tab/>
        </w:r>
        <w:r>
          <w:rPr>
            <w:noProof/>
          </w:rPr>
          <w:fldChar w:fldCharType="begin"/>
        </w:r>
        <w:r>
          <w:rPr>
            <w:noProof/>
          </w:rPr>
          <w:instrText xml:space="preserve"> PAGEREF _Toc151062141 \h </w:instrText>
        </w:r>
      </w:ins>
      <w:r>
        <w:rPr>
          <w:noProof/>
        </w:rPr>
      </w:r>
      <w:r>
        <w:rPr>
          <w:noProof/>
        </w:rPr>
        <w:fldChar w:fldCharType="separate"/>
      </w:r>
      <w:ins w:id="230" w:author="Ryan Hakju Lee" w:date="2023-11-16T21:20:00Z">
        <w:r>
          <w:rPr>
            <w:noProof/>
          </w:rPr>
          <w:t>24</w:t>
        </w:r>
        <w:r>
          <w:rPr>
            <w:noProof/>
          </w:rPr>
          <w:fldChar w:fldCharType="end"/>
        </w:r>
      </w:ins>
    </w:p>
    <w:p w14:paraId="2D282F32" w14:textId="7015F458" w:rsidR="001E4DFA" w:rsidRDefault="001E4DFA">
      <w:pPr>
        <w:pStyle w:val="52"/>
        <w:rPr>
          <w:ins w:id="231" w:author="Ryan Hakju Lee" w:date="2023-11-16T21:20:00Z"/>
          <w:rFonts w:asciiTheme="minorHAnsi" w:eastAsiaTheme="minorEastAsia" w:hAnsiTheme="minorHAnsi" w:cstheme="minorBidi"/>
          <w:noProof/>
          <w:kern w:val="2"/>
          <w:szCs w:val="22"/>
          <w:lang w:val="en-US" w:eastAsia="ko-KR"/>
        </w:rPr>
      </w:pPr>
      <w:ins w:id="232" w:author="Ryan Hakju Lee" w:date="2023-11-16T21:20:00Z">
        <w:r>
          <w:rPr>
            <w:noProof/>
          </w:rPr>
          <w:t>13.2.4.4.4</w:t>
        </w:r>
        <w:r>
          <w:rPr>
            <w:rFonts w:asciiTheme="minorHAnsi" w:eastAsiaTheme="minorEastAsia" w:hAnsiTheme="minorHAnsi" w:cstheme="minorBidi"/>
            <w:noProof/>
            <w:kern w:val="2"/>
            <w:szCs w:val="22"/>
            <w:lang w:val="en-US" w:eastAsia="ko-KR"/>
          </w:rPr>
          <w:tab/>
        </w:r>
        <w:r>
          <w:rPr>
            <w:noProof/>
          </w:rPr>
          <w:t>Connect message</w:t>
        </w:r>
        <w:r>
          <w:rPr>
            <w:noProof/>
          </w:rPr>
          <w:tab/>
        </w:r>
        <w:r>
          <w:rPr>
            <w:noProof/>
          </w:rPr>
          <w:fldChar w:fldCharType="begin"/>
        </w:r>
        <w:r>
          <w:rPr>
            <w:noProof/>
          </w:rPr>
          <w:instrText xml:space="preserve"> PAGEREF _Toc151062142 \h </w:instrText>
        </w:r>
      </w:ins>
      <w:r>
        <w:rPr>
          <w:noProof/>
        </w:rPr>
      </w:r>
      <w:r>
        <w:rPr>
          <w:noProof/>
        </w:rPr>
        <w:fldChar w:fldCharType="separate"/>
      </w:r>
      <w:ins w:id="233" w:author="Ryan Hakju Lee" w:date="2023-11-16T21:20:00Z">
        <w:r>
          <w:rPr>
            <w:noProof/>
          </w:rPr>
          <w:t>24</w:t>
        </w:r>
        <w:r>
          <w:rPr>
            <w:noProof/>
          </w:rPr>
          <w:fldChar w:fldCharType="end"/>
        </w:r>
      </w:ins>
    </w:p>
    <w:p w14:paraId="79A753B2" w14:textId="30F29B3B" w:rsidR="001E4DFA" w:rsidRDefault="001E4DFA">
      <w:pPr>
        <w:pStyle w:val="60"/>
        <w:rPr>
          <w:ins w:id="234" w:author="Ryan Hakju Lee" w:date="2023-11-16T21:20:00Z"/>
          <w:rFonts w:asciiTheme="minorHAnsi" w:eastAsiaTheme="minorEastAsia" w:hAnsiTheme="minorHAnsi" w:cstheme="minorBidi"/>
          <w:noProof/>
          <w:kern w:val="2"/>
          <w:szCs w:val="22"/>
          <w:lang w:val="en-US" w:eastAsia="ko-KR"/>
        </w:rPr>
      </w:pPr>
      <w:ins w:id="235" w:author="Ryan Hakju Lee" w:date="2023-11-16T21:20:00Z">
        <w:r>
          <w:rPr>
            <w:noProof/>
          </w:rPr>
          <w:t>13.2.4.4.4.1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_Toc151062143 \h </w:instrText>
        </w:r>
      </w:ins>
      <w:r>
        <w:rPr>
          <w:noProof/>
        </w:rPr>
      </w:r>
      <w:r>
        <w:rPr>
          <w:noProof/>
        </w:rPr>
        <w:fldChar w:fldCharType="separate"/>
      </w:r>
      <w:ins w:id="236" w:author="Ryan Hakju Lee" w:date="2023-11-16T21:20:00Z">
        <w:r>
          <w:rPr>
            <w:noProof/>
          </w:rPr>
          <w:t>24</w:t>
        </w:r>
        <w:r>
          <w:rPr>
            <w:noProof/>
          </w:rPr>
          <w:fldChar w:fldCharType="end"/>
        </w:r>
      </w:ins>
    </w:p>
    <w:p w14:paraId="2342DF42" w14:textId="7E872079" w:rsidR="001E4DFA" w:rsidRDefault="001E4DFA">
      <w:pPr>
        <w:pStyle w:val="60"/>
        <w:rPr>
          <w:ins w:id="237" w:author="Ryan Hakju Lee" w:date="2023-11-16T21:20:00Z"/>
          <w:rFonts w:asciiTheme="minorHAnsi" w:eastAsiaTheme="minorEastAsia" w:hAnsiTheme="minorHAnsi" w:cstheme="minorBidi"/>
          <w:noProof/>
          <w:kern w:val="2"/>
          <w:szCs w:val="22"/>
          <w:lang w:val="en-US" w:eastAsia="ko-KR"/>
        </w:rPr>
      </w:pPr>
      <w:ins w:id="238" w:author="Ryan Hakju Lee" w:date="2023-11-16T21:20:00Z">
        <w:r>
          <w:rPr>
            <w:noProof/>
          </w:rPr>
          <w:t>13.2.4.4.4.2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_Toc151062144 \h </w:instrText>
        </w:r>
      </w:ins>
      <w:r>
        <w:rPr>
          <w:noProof/>
        </w:rPr>
      </w:r>
      <w:r>
        <w:rPr>
          <w:noProof/>
        </w:rPr>
        <w:fldChar w:fldCharType="separate"/>
      </w:r>
      <w:ins w:id="239" w:author="Ryan Hakju Lee" w:date="2023-11-16T21:20:00Z">
        <w:r>
          <w:rPr>
            <w:noProof/>
          </w:rPr>
          <w:t>24</w:t>
        </w:r>
        <w:r>
          <w:rPr>
            <w:noProof/>
          </w:rPr>
          <w:fldChar w:fldCharType="end"/>
        </w:r>
      </w:ins>
    </w:p>
    <w:p w14:paraId="577BA9BD" w14:textId="4311700A" w:rsidR="001E4DFA" w:rsidRDefault="001E4DFA">
      <w:pPr>
        <w:pStyle w:val="52"/>
        <w:rPr>
          <w:ins w:id="240" w:author="Ryan Hakju Lee" w:date="2023-11-16T21:20:00Z"/>
          <w:rFonts w:asciiTheme="minorHAnsi" w:eastAsiaTheme="minorEastAsia" w:hAnsiTheme="minorHAnsi" w:cstheme="minorBidi"/>
          <w:noProof/>
          <w:kern w:val="2"/>
          <w:szCs w:val="22"/>
          <w:lang w:val="en-US" w:eastAsia="ko-KR"/>
        </w:rPr>
      </w:pPr>
      <w:ins w:id="241" w:author="Ryan Hakju Lee" w:date="2023-11-16T21:20:00Z">
        <w:r>
          <w:rPr>
            <w:noProof/>
          </w:rPr>
          <w:t>13.2.4.4.5</w:t>
        </w:r>
        <w:r>
          <w:rPr>
            <w:rFonts w:asciiTheme="minorHAnsi" w:eastAsiaTheme="minorEastAsia" w:hAnsiTheme="minorHAnsi" w:cstheme="minorBidi"/>
            <w:noProof/>
            <w:kern w:val="2"/>
            <w:szCs w:val="22"/>
            <w:lang w:val="en-US" w:eastAsia="ko-KR"/>
          </w:rPr>
          <w:tab/>
        </w:r>
        <w:r>
          <w:rPr>
            <w:noProof/>
          </w:rPr>
          <w:t>Accept message</w:t>
        </w:r>
        <w:r>
          <w:rPr>
            <w:noProof/>
          </w:rPr>
          <w:tab/>
        </w:r>
        <w:r>
          <w:rPr>
            <w:noProof/>
          </w:rPr>
          <w:fldChar w:fldCharType="begin"/>
        </w:r>
        <w:r>
          <w:rPr>
            <w:noProof/>
          </w:rPr>
          <w:instrText xml:space="preserve"> PAGEREF _Toc151062145 \h </w:instrText>
        </w:r>
      </w:ins>
      <w:r>
        <w:rPr>
          <w:noProof/>
        </w:rPr>
      </w:r>
      <w:r>
        <w:rPr>
          <w:noProof/>
        </w:rPr>
        <w:fldChar w:fldCharType="separate"/>
      </w:r>
      <w:ins w:id="242" w:author="Ryan Hakju Lee" w:date="2023-11-16T21:20:00Z">
        <w:r>
          <w:rPr>
            <w:noProof/>
          </w:rPr>
          <w:t>24</w:t>
        </w:r>
        <w:r>
          <w:rPr>
            <w:noProof/>
          </w:rPr>
          <w:fldChar w:fldCharType="end"/>
        </w:r>
      </w:ins>
    </w:p>
    <w:p w14:paraId="3E2B8B6E" w14:textId="2AD19A09" w:rsidR="001E4DFA" w:rsidRDefault="001E4DFA">
      <w:pPr>
        <w:pStyle w:val="60"/>
        <w:rPr>
          <w:ins w:id="243" w:author="Ryan Hakju Lee" w:date="2023-11-16T21:20:00Z"/>
          <w:rFonts w:asciiTheme="minorHAnsi" w:eastAsiaTheme="minorEastAsia" w:hAnsiTheme="minorHAnsi" w:cstheme="minorBidi"/>
          <w:noProof/>
          <w:kern w:val="2"/>
          <w:szCs w:val="22"/>
          <w:lang w:val="en-US" w:eastAsia="ko-KR"/>
        </w:rPr>
      </w:pPr>
      <w:ins w:id="244" w:author="Ryan Hakju Lee" w:date="2023-11-16T21:20:00Z">
        <w:r>
          <w:rPr>
            <w:noProof/>
          </w:rPr>
          <w:t>13.2.4.4.5.1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_Toc151062146 \h </w:instrText>
        </w:r>
      </w:ins>
      <w:r>
        <w:rPr>
          <w:noProof/>
        </w:rPr>
      </w:r>
      <w:r>
        <w:rPr>
          <w:noProof/>
        </w:rPr>
        <w:fldChar w:fldCharType="separate"/>
      </w:r>
      <w:ins w:id="245" w:author="Ryan Hakju Lee" w:date="2023-11-16T21:20:00Z">
        <w:r>
          <w:rPr>
            <w:noProof/>
          </w:rPr>
          <w:t>24</w:t>
        </w:r>
        <w:r>
          <w:rPr>
            <w:noProof/>
          </w:rPr>
          <w:fldChar w:fldCharType="end"/>
        </w:r>
      </w:ins>
    </w:p>
    <w:p w14:paraId="2790D7A6" w14:textId="251DA795" w:rsidR="001E4DFA" w:rsidRDefault="001E4DFA">
      <w:pPr>
        <w:pStyle w:val="60"/>
        <w:rPr>
          <w:ins w:id="246" w:author="Ryan Hakju Lee" w:date="2023-11-16T21:20:00Z"/>
          <w:rFonts w:asciiTheme="minorHAnsi" w:eastAsiaTheme="minorEastAsia" w:hAnsiTheme="minorHAnsi" w:cstheme="minorBidi"/>
          <w:noProof/>
          <w:kern w:val="2"/>
          <w:szCs w:val="22"/>
          <w:lang w:val="en-US" w:eastAsia="ko-KR"/>
        </w:rPr>
      </w:pPr>
      <w:ins w:id="247" w:author="Ryan Hakju Lee" w:date="2023-11-16T21:20:00Z">
        <w:r>
          <w:rPr>
            <w:noProof/>
          </w:rPr>
          <w:t>13.2.4.4.5.2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_Toc151062147 \h </w:instrText>
        </w:r>
      </w:ins>
      <w:r>
        <w:rPr>
          <w:noProof/>
        </w:rPr>
      </w:r>
      <w:r>
        <w:rPr>
          <w:noProof/>
        </w:rPr>
        <w:fldChar w:fldCharType="separate"/>
      </w:r>
      <w:ins w:id="248" w:author="Ryan Hakju Lee" w:date="2023-11-16T21:20:00Z">
        <w:r>
          <w:rPr>
            <w:noProof/>
          </w:rPr>
          <w:t>24</w:t>
        </w:r>
        <w:r>
          <w:rPr>
            <w:noProof/>
          </w:rPr>
          <w:fldChar w:fldCharType="end"/>
        </w:r>
      </w:ins>
    </w:p>
    <w:p w14:paraId="7AADC93A" w14:textId="1BD9B55B" w:rsidR="001E4DFA" w:rsidRDefault="001E4DFA">
      <w:pPr>
        <w:pStyle w:val="52"/>
        <w:rPr>
          <w:ins w:id="249" w:author="Ryan Hakju Lee" w:date="2023-11-16T21:20:00Z"/>
          <w:rFonts w:asciiTheme="minorHAnsi" w:eastAsiaTheme="minorEastAsia" w:hAnsiTheme="minorHAnsi" w:cstheme="minorBidi"/>
          <w:noProof/>
          <w:kern w:val="2"/>
          <w:szCs w:val="22"/>
          <w:lang w:val="en-US" w:eastAsia="ko-KR"/>
        </w:rPr>
      </w:pPr>
      <w:ins w:id="250" w:author="Ryan Hakju Lee" w:date="2023-11-16T21:20:00Z">
        <w:r>
          <w:rPr>
            <w:noProof/>
          </w:rPr>
          <w:t>13.2.4.4.6</w:t>
        </w:r>
        <w:r>
          <w:rPr>
            <w:rFonts w:asciiTheme="minorHAnsi" w:eastAsiaTheme="minorEastAsia" w:hAnsiTheme="minorHAnsi" w:cstheme="minorBidi"/>
            <w:noProof/>
            <w:kern w:val="2"/>
            <w:szCs w:val="22"/>
            <w:lang w:val="en-US" w:eastAsia="ko-KR"/>
          </w:rPr>
          <w:tab/>
        </w:r>
        <w:r>
          <w:rPr>
            <w:noProof/>
          </w:rPr>
          <w:t>Update message</w:t>
        </w:r>
        <w:r>
          <w:rPr>
            <w:noProof/>
          </w:rPr>
          <w:tab/>
        </w:r>
        <w:r>
          <w:rPr>
            <w:noProof/>
          </w:rPr>
          <w:fldChar w:fldCharType="begin"/>
        </w:r>
        <w:r>
          <w:rPr>
            <w:noProof/>
          </w:rPr>
          <w:instrText xml:space="preserve"> PAGEREF _Toc151062148 \h </w:instrText>
        </w:r>
      </w:ins>
      <w:r>
        <w:rPr>
          <w:noProof/>
        </w:rPr>
      </w:r>
      <w:r>
        <w:rPr>
          <w:noProof/>
        </w:rPr>
        <w:fldChar w:fldCharType="separate"/>
      </w:r>
      <w:ins w:id="251" w:author="Ryan Hakju Lee" w:date="2023-11-16T21:20:00Z">
        <w:r>
          <w:rPr>
            <w:noProof/>
          </w:rPr>
          <w:t>24</w:t>
        </w:r>
        <w:r>
          <w:rPr>
            <w:noProof/>
          </w:rPr>
          <w:fldChar w:fldCharType="end"/>
        </w:r>
      </w:ins>
    </w:p>
    <w:p w14:paraId="780DB2AC" w14:textId="4103AB30" w:rsidR="001E4DFA" w:rsidRDefault="001E4DFA">
      <w:pPr>
        <w:pStyle w:val="60"/>
        <w:rPr>
          <w:ins w:id="252" w:author="Ryan Hakju Lee" w:date="2023-11-16T21:20:00Z"/>
          <w:rFonts w:asciiTheme="minorHAnsi" w:eastAsiaTheme="minorEastAsia" w:hAnsiTheme="minorHAnsi" w:cstheme="minorBidi"/>
          <w:noProof/>
          <w:kern w:val="2"/>
          <w:szCs w:val="22"/>
          <w:lang w:val="en-US" w:eastAsia="ko-KR"/>
        </w:rPr>
      </w:pPr>
      <w:ins w:id="253" w:author="Ryan Hakju Lee" w:date="2023-11-16T21:20:00Z">
        <w:r>
          <w:rPr>
            <w:noProof/>
          </w:rPr>
          <w:t>13.2.4.4.6.1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_Toc151062149 \h </w:instrText>
        </w:r>
      </w:ins>
      <w:r>
        <w:rPr>
          <w:noProof/>
        </w:rPr>
      </w:r>
      <w:r>
        <w:rPr>
          <w:noProof/>
        </w:rPr>
        <w:fldChar w:fldCharType="separate"/>
      </w:r>
      <w:ins w:id="254" w:author="Ryan Hakju Lee" w:date="2023-11-16T21:20:00Z">
        <w:r>
          <w:rPr>
            <w:noProof/>
          </w:rPr>
          <w:t>24</w:t>
        </w:r>
        <w:r>
          <w:rPr>
            <w:noProof/>
          </w:rPr>
          <w:fldChar w:fldCharType="end"/>
        </w:r>
      </w:ins>
    </w:p>
    <w:p w14:paraId="408C7362" w14:textId="12232E41" w:rsidR="001E4DFA" w:rsidRDefault="001E4DFA">
      <w:pPr>
        <w:pStyle w:val="60"/>
        <w:rPr>
          <w:ins w:id="255" w:author="Ryan Hakju Lee" w:date="2023-11-16T21:20:00Z"/>
          <w:rFonts w:asciiTheme="minorHAnsi" w:eastAsiaTheme="minorEastAsia" w:hAnsiTheme="minorHAnsi" w:cstheme="minorBidi"/>
          <w:noProof/>
          <w:kern w:val="2"/>
          <w:szCs w:val="22"/>
          <w:lang w:val="en-US" w:eastAsia="ko-KR"/>
        </w:rPr>
      </w:pPr>
      <w:ins w:id="256" w:author="Ryan Hakju Lee" w:date="2023-11-16T21:20:00Z">
        <w:r>
          <w:rPr>
            <w:noProof/>
          </w:rPr>
          <w:t>13.2.4.4.6.2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_Toc151062150 \h </w:instrText>
        </w:r>
      </w:ins>
      <w:r>
        <w:rPr>
          <w:noProof/>
        </w:rPr>
      </w:r>
      <w:r>
        <w:rPr>
          <w:noProof/>
        </w:rPr>
        <w:fldChar w:fldCharType="separate"/>
      </w:r>
      <w:ins w:id="257" w:author="Ryan Hakju Lee" w:date="2023-11-16T21:20:00Z">
        <w:r>
          <w:rPr>
            <w:noProof/>
          </w:rPr>
          <w:t>25</w:t>
        </w:r>
        <w:r>
          <w:rPr>
            <w:noProof/>
          </w:rPr>
          <w:fldChar w:fldCharType="end"/>
        </w:r>
      </w:ins>
    </w:p>
    <w:p w14:paraId="67335D07" w14:textId="6D4B6B01" w:rsidR="001E4DFA" w:rsidRDefault="001E4DFA">
      <w:pPr>
        <w:pStyle w:val="52"/>
        <w:rPr>
          <w:ins w:id="258" w:author="Ryan Hakju Lee" w:date="2023-11-16T21:20:00Z"/>
          <w:rFonts w:asciiTheme="minorHAnsi" w:eastAsiaTheme="minorEastAsia" w:hAnsiTheme="minorHAnsi" w:cstheme="minorBidi"/>
          <w:noProof/>
          <w:kern w:val="2"/>
          <w:szCs w:val="22"/>
          <w:lang w:val="en-US" w:eastAsia="ko-KR"/>
        </w:rPr>
      </w:pPr>
      <w:ins w:id="259" w:author="Ryan Hakju Lee" w:date="2023-11-16T21:20:00Z">
        <w:r>
          <w:rPr>
            <w:noProof/>
          </w:rPr>
          <w:t>13.2.4.4.7</w:t>
        </w:r>
        <w:r>
          <w:rPr>
            <w:rFonts w:asciiTheme="minorHAnsi" w:eastAsiaTheme="minorEastAsia" w:hAnsiTheme="minorHAnsi" w:cstheme="minorBidi"/>
            <w:noProof/>
            <w:kern w:val="2"/>
            <w:szCs w:val="22"/>
            <w:lang w:val="en-US" w:eastAsia="ko-KR"/>
          </w:rPr>
          <w:tab/>
        </w:r>
        <w:r>
          <w:rPr>
            <w:noProof/>
          </w:rPr>
          <w:t>Reject message</w:t>
        </w:r>
        <w:r>
          <w:rPr>
            <w:noProof/>
          </w:rPr>
          <w:tab/>
        </w:r>
        <w:r>
          <w:rPr>
            <w:noProof/>
          </w:rPr>
          <w:fldChar w:fldCharType="begin"/>
        </w:r>
        <w:r>
          <w:rPr>
            <w:noProof/>
          </w:rPr>
          <w:instrText xml:space="preserve"> PAGEREF _Toc151062151 \h </w:instrText>
        </w:r>
      </w:ins>
      <w:r>
        <w:rPr>
          <w:noProof/>
        </w:rPr>
      </w:r>
      <w:r>
        <w:rPr>
          <w:noProof/>
        </w:rPr>
        <w:fldChar w:fldCharType="separate"/>
      </w:r>
      <w:ins w:id="260" w:author="Ryan Hakju Lee" w:date="2023-11-16T21:20:00Z">
        <w:r>
          <w:rPr>
            <w:noProof/>
          </w:rPr>
          <w:t>25</w:t>
        </w:r>
        <w:r>
          <w:rPr>
            <w:noProof/>
          </w:rPr>
          <w:fldChar w:fldCharType="end"/>
        </w:r>
      </w:ins>
    </w:p>
    <w:p w14:paraId="3884BAFF" w14:textId="4EEB7DEC" w:rsidR="001E4DFA" w:rsidRDefault="001E4DFA">
      <w:pPr>
        <w:pStyle w:val="60"/>
        <w:rPr>
          <w:ins w:id="261" w:author="Ryan Hakju Lee" w:date="2023-11-16T21:20:00Z"/>
          <w:rFonts w:asciiTheme="minorHAnsi" w:eastAsiaTheme="minorEastAsia" w:hAnsiTheme="minorHAnsi" w:cstheme="minorBidi"/>
          <w:noProof/>
          <w:kern w:val="2"/>
          <w:szCs w:val="22"/>
          <w:lang w:val="en-US" w:eastAsia="ko-KR"/>
        </w:rPr>
      </w:pPr>
      <w:ins w:id="262" w:author="Ryan Hakju Lee" w:date="2023-11-16T21:20:00Z">
        <w:r>
          <w:rPr>
            <w:noProof/>
          </w:rPr>
          <w:t>13.2.4.4.7.1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_Toc151062152 \h </w:instrText>
        </w:r>
      </w:ins>
      <w:r>
        <w:rPr>
          <w:noProof/>
        </w:rPr>
      </w:r>
      <w:r>
        <w:rPr>
          <w:noProof/>
        </w:rPr>
        <w:fldChar w:fldCharType="separate"/>
      </w:r>
      <w:ins w:id="263" w:author="Ryan Hakju Lee" w:date="2023-11-16T21:20:00Z">
        <w:r>
          <w:rPr>
            <w:noProof/>
          </w:rPr>
          <w:t>25</w:t>
        </w:r>
        <w:r>
          <w:rPr>
            <w:noProof/>
          </w:rPr>
          <w:fldChar w:fldCharType="end"/>
        </w:r>
      </w:ins>
    </w:p>
    <w:p w14:paraId="5706A03A" w14:textId="61929321" w:rsidR="001E4DFA" w:rsidRDefault="001E4DFA">
      <w:pPr>
        <w:pStyle w:val="60"/>
        <w:rPr>
          <w:ins w:id="264" w:author="Ryan Hakju Lee" w:date="2023-11-16T21:20:00Z"/>
          <w:rFonts w:asciiTheme="minorHAnsi" w:eastAsiaTheme="minorEastAsia" w:hAnsiTheme="minorHAnsi" w:cstheme="minorBidi"/>
          <w:noProof/>
          <w:kern w:val="2"/>
          <w:szCs w:val="22"/>
          <w:lang w:val="en-US" w:eastAsia="ko-KR"/>
        </w:rPr>
      </w:pPr>
      <w:ins w:id="265" w:author="Ryan Hakju Lee" w:date="2023-11-16T21:20:00Z">
        <w:r>
          <w:rPr>
            <w:noProof/>
          </w:rPr>
          <w:t>13.2.4.4.7.2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_Toc151062153 \h </w:instrText>
        </w:r>
      </w:ins>
      <w:r>
        <w:rPr>
          <w:noProof/>
        </w:rPr>
      </w:r>
      <w:r>
        <w:rPr>
          <w:noProof/>
        </w:rPr>
        <w:fldChar w:fldCharType="separate"/>
      </w:r>
      <w:ins w:id="266" w:author="Ryan Hakju Lee" w:date="2023-11-16T21:20:00Z">
        <w:r>
          <w:rPr>
            <w:noProof/>
          </w:rPr>
          <w:t>25</w:t>
        </w:r>
        <w:r>
          <w:rPr>
            <w:noProof/>
          </w:rPr>
          <w:fldChar w:fldCharType="end"/>
        </w:r>
      </w:ins>
    </w:p>
    <w:p w14:paraId="343DB7DF" w14:textId="3E2483C8" w:rsidR="001E4DFA" w:rsidRDefault="001E4DFA">
      <w:pPr>
        <w:pStyle w:val="52"/>
        <w:rPr>
          <w:ins w:id="267" w:author="Ryan Hakju Lee" w:date="2023-11-16T21:20:00Z"/>
          <w:rFonts w:asciiTheme="minorHAnsi" w:eastAsiaTheme="minorEastAsia" w:hAnsiTheme="minorHAnsi" w:cstheme="minorBidi"/>
          <w:noProof/>
          <w:kern w:val="2"/>
          <w:szCs w:val="22"/>
          <w:lang w:val="en-US" w:eastAsia="ko-KR"/>
        </w:rPr>
      </w:pPr>
      <w:ins w:id="268" w:author="Ryan Hakju Lee" w:date="2023-11-16T21:20:00Z">
        <w:r>
          <w:rPr>
            <w:noProof/>
          </w:rPr>
          <w:t>13.2.4.4.8</w:t>
        </w:r>
        <w:r>
          <w:rPr>
            <w:rFonts w:asciiTheme="minorHAnsi" w:eastAsiaTheme="minorEastAsia" w:hAnsiTheme="minorHAnsi" w:cstheme="minorBidi"/>
            <w:noProof/>
            <w:kern w:val="2"/>
            <w:szCs w:val="22"/>
            <w:lang w:val="en-US" w:eastAsia="ko-KR"/>
          </w:rPr>
          <w:tab/>
        </w:r>
        <w:r>
          <w:rPr>
            <w:noProof/>
          </w:rPr>
          <w:t>Close message</w:t>
        </w:r>
        <w:r>
          <w:rPr>
            <w:noProof/>
          </w:rPr>
          <w:tab/>
        </w:r>
        <w:r>
          <w:rPr>
            <w:noProof/>
          </w:rPr>
          <w:fldChar w:fldCharType="begin"/>
        </w:r>
        <w:r>
          <w:rPr>
            <w:noProof/>
          </w:rPr>
          <w:instrText xml:space="preserve"> PAGEREF _Toc151062154 \h </w:instrText>
        </w:r>
      </w:ins>
      <w:r>
        <w:rPr>
          <w:noProof/>
        </w:rPr>
      </w:r>
      <w:r>
        <w:rPr>
          <w:noProof/>
        </w:rPr>
        <w:fldChar w:fldCharType="separate"/>
      </w:r>
      <w:ins w:id="269" w:author="Ryan Hakju Lee" w:date="2023-11-16T21:20:00Z">
        <w:r>
          <w:rPr>
            <w:noProof/>
          </w:rPr>
          <w:t>25</w:t>
        </w:r>
        <w:r>
          <w:rPr>
            <w:noProof/>
          </w:rPr>
          <w:fldChar w:fldCharType="end"/>
        </w:r>
      </w:ins>
    </w:p>
    <w:p w14:paraId="3EC3C7F2" w14:textId="5DEDBBD0" w:rsidR="001E4DFA" w:rsidRDefault="001E4DFA">
      <w:pPr>
        <w:pStyle w:val="60"/>
        <w:rPr>
          <w:ins w:id="270" w:author="Ryan Hakju Lee" w:date="2023-11-16T21:20:00Z"/>
          <w:rFonts w:asciiTheme="minorHAnsi" w:eastAsiaTheme="minorEastAsia" w:hAnsiTheme="minorHAnsi" w:cstheme="minorBidi"/>
          <w:noProof/>
          <w:kern w:val="2"/>
          <w:szCs w:val="22"/>
          <w:lang w:val="en-US" w:eastAsia="ko-KR"/>
        </w:rPr>
      </w:pPr>
      <w:ins w:id="271" w:author="Ryan Hakju Lee" w:date="2023-11-16T21:20:00Z">
        <w:r>
          <w:rPr>
            <w:noProof/>
          </w:rPr>
          <w:t>13.2.4.4.8.1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_Toc151062155 \h </w:instrText>
        </w:r>
      </w:ins>
      <w:r>
        <w:rPr>
          <w:noProof/>
        </w:rPr>
      </w:r>
      <w:r>
        <w:rPr>
          <w:noProof/>
        </w:rPr>
        <w:fldChar w:fldCharType="separate"/>
      </w:r>
      <w:ins w:id="272" w:author="Ryan Hakju Lee" w:date="2023-11-16T21:20:00Z">
        <w:r>
          <w:rPr>
            <w:noProof/>
          </w:rPr>
          <w:t>25</w:t>
        </w:r>
        <w:r>
          <w:rPr>
            <w:noProof/>
          </w:rPr>
          <w:fldChar w:fldCharType="end"/>
        </w:r>
      </w:ins>
    </w:p>
    <w:p w14:paraId="77DA51E6" w14:textId="4ECE8BCD" w:rsidR="001E4DFA" w:rsidRDefault="001E4DFA">
      <w:pPr>
        <w:pStyle w:val="60"/>
        <w:rPr>
          <w:ins w:id="273" w:author="Ryan Hakju Lee" w:date="2023-11-16T21:20:00Z"/>
          <w:rFonts w:asciiTheme="minorHAnsi" w:eastAsiaTheme="minorEastAsia" w:hAnsiTheme="minorHAnsi" w:cstheme="minorBidi"/>
          <w:noProof/>
          <w:kern w:val="2"/>
          <w:szCs w:val="22"/>
          <w:lang w:val="en-US" w:eastAsia="ko-KR"/>
        </w:rPr>
      </w:pPr>
      <w:ins w:id="274" w:author="Ryan Hakju Lee" w:date="2023-11-16T21:20:00Z">
        <w:r>
          <w:rPr>
            <w:noProof/>
          </w:rPr>
          <w:t>13.2.4.4.8.2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_Toc151062156 \h </w:instrText>
        </w:r>
      </w:ins>
      <w:r>
        <w:rPr>
          <w:noProof/>
        </w:rPr>
      </w:r>
      <w:r>
        <w:rPr>
          <w:noProof/>
        </w:rPr>
        <w:fldChar w:fldCharType="separate"/>
      </w:r>
      <w:ins w:id="275" w:author="Ryan Hakju Lee" w:date="2023-11-16T21:20:00Z">
        <w:r>
          <w:rPr>
            <w:noProof/>
          </w:rPr>
          <w:t>25</w:t>
        </w:r>
        <w:r>
          <w:rPr>
            <w:noProof/>
          </w:rPr>
          <w:fldChar w:fldCharType="end"/>
        </w:r>
      </w:ins>
    </w:p>
    <w:p w14:paraId="0D84CD3C" w14:textId="3049D2E2" w:rsidR="001E4DFA" w:rsidRDefault="001E4DFA">
      <w:pPr>
        <w:pStyle w:val="60"/>
        <w:rPr>
          <w:ins w:id="276" w:author="Ryan Hakju Lee" w:date="2023-11-16T21:20:00Z"/>
          <w:rFonts w:asciiTheme="minorHAnsi" w:eastAsiaTheme="minorEastAsia" w:hAnsiTheme="minorHAnsi" w:cstheme="minorBidi"/>
          <w:noProof/>
          <w:kern w:val="2"/>
          <w:szCs w:val="22"/>
          <w:lang w:val="en-US" w:eastAsia="ko-KR"/>
        </w:rPr>
      </w:pPr>
      <w:ins w:id="277" w:author="Ryan Hakju Lee" w:date="2023-11-16T21:20:00Z">
        <w:r>
          <w:rPr>
            <w:noProof/>
          </w:rPr>
          <w:t>13.2.4.4.9</w:t>
        </w:r>
        <w:r>
          <w:rPr>
            <w:rFonts w:asciiTheme="minorHAnsi" w:eastAsiaTheme="minorEastAsia" w:hAnsiTheme="minorHAnsi" w:cstheme="minorBidi"/>
            <w:noProof/>
            <w:kern w:val="2"/>
            <w:szCs w:val="22"/>
            <w:lang w:val="en-US" w:eastAsia="ko-KR"/>
          </w:rPr>
          <w:tab/>
        </w:r>
        <w:r>
          <w:rPr>
            <w:noProof/>
          </w:rPr>
          <w:t>Application message</w:t>
        </w:r>
        <w:r>
          <w:rPr>
            <w:noProof/>
          </w:rPr>
          <w:tab/>
        </w:r>
        <w:r>
          <w:rPr>
            <w:noProof/>
          </w:rPr>
          <w:fldChar w:fldCharType="begin"/>
        </w:r>
        <w:r>
          <w:rPr>
            <w:noProof/>
          </w:rPr>
          <w:instrText xml:space="preserve"> PAGEREF _Toc151062157 \h </w:instrText>
        </w:r>
      </w:ins>
      <w:r>
        <w:rPr>
          <w:noProof/>
        </w:rPr>
      </w:r>
      <w:r>
        <w:rPr>
          <w:noProof/>
        </w:rPr>
        <w:fldChar w:fldCharType="separate"/>
      </w:r>
      <w:ins w:id="278" w:author="Ryan Hakju Lee" w:date="2023-11-16T21:20:00Z">
        <w:r>
          <w:rPr>
            <w:noProof/>
          </w:rPr>
          <w:t>25</w:t>
        </w:r>
        <w:r>
          <w:rPr>
            <w:noProof/>
          </w:rPr>
          <w:fldChar w:fldCharType="end"/>
        </w:r>
      </w:ins>
    </w:p>
    <w:p w14:paraId="3AC220D5" w14:textId="3EE669FD" w:rsidR="001E4DFA" w:rsidRDefault="001E4DFA">
      <w:pPr>
        <w:pStyle w:val="60"/>
        <w:rPr>
          <w:ins w:id="279" w:author="Ryan Hakju Lee" w:date="2023-11-16T21:20:00Z"/>
          <w:rFonts w:asciiTheme="minorHAnsi" w:eastAsiaTheme="minorEastAsia" w:hAnsiTheme="minorHAnsi" w:cstheme="minorBidi"/>
          <w:noProof/>
          <w:kern w:val="2"/>
          <w:szCs w:val="22"/>
          <w:lang w:val="en-US" w:eastAsia="ko-KR"/>
        </w:rPr>
      </w:pPr>
      <w:ins w:id="280" w:author="Ryan Hakju Lee" w:date="2023-11-16T21:20:00Z">
        <w:r>
          <w:rPr>
            <w:noProof/>
          </w:rPr>
          <w:t>13.2.4.4.9.1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_Toc151062158 \h </w:instrText>
        </w:r>
      </w:ins>
      <w:r>
        <w:rPr>
          <w:noProof/>
        </w:rPr>
      </w:r>
      <w:r>
        <w:rPr>
          <w:noProof/>
        </w:rPr>
        <w:fldChar w:fldCharType="separate"/>
      </w:r>
      <w:ins w:id="281" w:author="Ryan Hakju Lee" w:date="2023-11-16T21:20:00Z">
        <w:r>
          <w:rPr>
            <w:noProof/>
          </w:rPr>
          <w:t>25</w:t>
        </w:r>
        <w:r>
          <w:rPr>
            <w:noProof/>
          </w:rPr>
          <w:fldChar w:fldCharType="end"/>
        </w:r>
      </w:ins>
    </w:p>
    <w:p w14:paraId="44726166" w14:textId="252D7853" w:rsidR="001E4DFA" w:rsidRDefault="001E4DFA">
      <w:pPr>
        <w:pStyle w:val="60"/>
        <w:rPr>
          <w:ins w:id="282" w:author="Ryan Hakju Lee" w:date="2023-11-16T21:20:00Z"/>
          <w:rFonts w:asciiTheme="minorHAnsi" w:eastAsiaTheme="minorEastAsia" w:hAnsiTheme="minorHAnsi" w:cstheme="minorBidi"/>
          <w:noProof/>
          <w:kern w:val="2"/>
          <w:szCs w:val="22"/>
          <w:lang w:val="en-US" w:eastAsia="ko-KR"/>
        </w:rPr>
      </w:pPr>
      <w:ins w:id="283" w:author="Ryan Hakju Lee" w:date="2023-11-16T21:20:00Z">
        <w:r>
          <w:rPr>
            <w:noProof/>
          </w:rPr>
          <w:t xml:space="preserve">13.2.4.4.9.2 </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_Toc151062159 \h </w:instrText>
        </w:r>
      </w:ins>
      <w:r>
        <w:rPr>
          <w:noProof/>
        </w:rPr>
      </w:r>
      <w:r>
        <w:rPr>
          <w:noProof/>
        </w:rPr>
        <w:fldChar w:fldCharType="separate"/>
      </w:r>
      <w:ins w:id="284" w:author="Ryan Hakju Lee" w:date="2023-11-16T21:20:00Z">
        <w:r>
          <w:rPr>
            <w:noProof/>
          </w:rPr>
          <w:t>25</w:t>
        </w:r>
        <w:r>
          <w:rPr>
            <w:noProof/>
          </w:rPr>
          <w:fldChar w:fldCharType="end"/>
        </w:r>
      </w:ins>
    </w:p>
    <w:p w14:paraId="730F4D9C" w14:textId="0D638113" w:rsidR="001E4DFA" w:rsidRDefault="001E4DFA">
      <w:pPr>
        <w:pStyle w:val="42"/>
        <w:rPr>
          <w:ins w:id="285" w:author="Ryan Hakju Lee" w:date="2023-11-16T21:20:00Z"/>
          <w:rFonts w:asciiTheme="minorHAnsi" w:eastAsiaTheme="minorEastAsia" w:hAnsiTheme="minorHAnsi" w:cstheme="minorBidi"/>
          <w:noProof/>
          <w:kern w:val="2"/>
          <w:szCs w:val="22"/>
          <w:lang w:val="en-US" w:eastAsia="ko-KR"/>
        </w:rPr>
      </w:pPr>
      <w:ins w:id="286" w:author="Ryan Hakju Lee" w:date="2023-11-16T21:20:00Z">
        <w:r>
          <w:rPr>
            <w:noProof/>
          </w:rPr>
          <w:t>13.2.4.5</w:t>
        </w:r>
        <w:r>
          <w:rPr>
            <w:rFonts w:asciiTheme="minorHAnsi" w:eastAsiaTheme="minorEastAsia" w:hAnsiTheme="minorHAnsi" w:cstheme="minorBidi"/>
            <w:noProof/>
            <w:kern w:val="2"/>
            <w:szCs w:val="22"/>
            <w:lang w:val="en-US" w:eastAsia="ko-KR"/>
          </w:rPr>
          <w:tab/>
        </w:r>
        <w:r>
          <w:rPr>
            <w:noProof/>
          </w:rPr>
          <w:t xml:space="preserve"> Integrity and security</w:t>
        </w:r>
        <w:r>
          <w:rPr>
            <w:noProof/>
          </w:rPr>
          <w:tab/>
        </w:r>
        <w:r>
          <w:rPr>
            <w:noProof/>
          </w:rPr>
          <w:fldChar w:fldCharType="begin"/>
        </w:r>
        <w:r>
          <w:rPr>
            <w:noProof/>
          </w:rPr>
          <w:instrText xml:space="preserve"> PAGEREF _Toc151062160 \h </w:instrText>
        </w:r>
      </w:ins>
      <w:r>
        <w:rPr>
          <w:noProof/>
        </w:rPr>
      </w:r>
      <w:r>
        <w:rPr>
          <w:noProof/>
        </w:rPr>
        <w:fldChar w:fldCharType="separate"/>
      </w:r>
      <w:ins w:id="287" w:author="Ryan Hakju Lee" w:date="2023-11-16T21:20:00Z">
        <w:r>
          <w:rPr>
            <w:noProof/>
          </w:rPr>
          <w:t>25</w:t>
        </w:r>
        <w:r>
          <w:rPr>
            <w:noProof/>
          </w:rPr>
          <w:fldChar w:fldCharType="end"/>
        </w:r>
      </w:ins>
    </w:p>
    <w:p w14:paraId="2D21456C" w14:textId="1F5F48C9" w:rsidR="001E4DFA" w:rsidRDefault="001E4DFA">
      <w:pPr>
        <w:pStyle w:val="42"/>
        <w:rPr>
          <w:ins w:id="288" w:author="Ryan Hakju Lee" w:date="2023-11-16T21:20:00Z"/>
          <w:rFonts w:asciiTheme="minorHAnsi" w:eastAsiaTheme="minorEastAsia" w:hAnsiTheme="minorHAnsi" w:cstheme="minorBidi"/>
          <w:noProof/>
          <w:kern w:val="2"/>
          <w:szCs w:val="22"/>
          <w:lang w:val="en-US" w:eastAsia="ko-KR"/>
        </w:rPr>
      </w:pPr>
      <w:ins w:id="289" w:author="Ryan Hakju Lee" w:date="2023-11-16T21:20:00Z">
        <w:r>
          <w:rPr>
            <w:noProof/>
          </w:rPr>
          <w:t>13.2.4.6</w:t>
        </w:r>
        <w:r>
          <w:rPr>
            <w:rFonts w:asciiTheme="minorHAnsi" w:eastAsiaTheme="minorEastAsia" w:hAnsiTheme="minorHAnsi" w:cstheme="minorBidi"/>
            <w:noProof/>
            <w:kern w:val="2"/>
            <w:szCs w:val="22"/>
            <w:lang w:val="en-US" w:eastAsia="ko-KR"/>
          </w:rPr>
          <w:tab/>
        </w:r>
        <w:r>
          <w:rPr>
            <w:noProof/>
          </w:rPr>
          <w:t xml:space="preserve"> JSON schema</w:t>
        </w:r>
        <w:r>
          <w:rPr>
            <w:noProof/>
          </w:rPr>
          <w:tab/>
        </w:r>
        <w:r>
          <w:rPr>
            <w:noProof/>
          </w:rPr>
          <w:fldChar w:fldCharType="begin"/>
        </w:r>
        <w:r>
          <w:rPr>
            <w:noProof/>
          </w:rPr>
          <w:instrText xml:space="preserve"> PAGEREF _Toc151062161 \h </w:instrText>
        </w:r>
      </w:ins>
      <w:r>
        <w:rPr>
          <w:noProof/>
        </w:rPr>
      </w:r>
      <w:r>
        <w:rPr>
          <w:noProof/>
        </w:rPr>
        <w:fldChar w:fldCharType="separate"/>
      </w:r>
      <w:ins w:id="290" w:author="Ryan Hakju Lee" w:date="2023-11-16T21:20:00Z">
        <w:r>
          <w:rPr>
            <w:noProof/>
          </w:rPr>
          <w:t>26</w:t>
        </w:r>
        <w:r>
          <w:rPr>
            <w:noProof/>
          </w:rPr>
          <w:fldChar w:fldCharType="end"/>
        </w:r>
      </w:ins>
    </w:p>
    <w:p w14:paraId="7070FB80" w14:textId="752FFB31" w:rsidR="001E4DFA" w:rsidRDefault="001E4DFA">
      <w:pPr>
        <w:pStyle w:val="42"/>
        <w:rPr>
          <w:ins w:id="291" w:author="Ryan Hakju Lee" w:date="2023-11-16T21:20:00Z"/>
          <w:rFonts w:asciiTheme="minorHAnsi" w:eastAsiaTheme="minorEastAsia" w:hAnsiTheme="minorHAnsi" w:cstheme="minorBidi"/>
          <w:noProof/>
          <w:kern w:val="2"/>
          <w:szCs w:val="22"/>
          <w:lang w:val="en-US" w:eastAsia="ko-KR"/>
        </w:rPr>
      </w:pPr>
      <w:ins w:id="292" w:author="Ryan Hakju Lee" w:date="2023-11-16T21:20:00Z">
        <w:r>
          <w:rPr>
            <w:noProof/>
          </w:rPr>
          <w:t>13.2.4.7</w:t>
        </w:r>
        <w:r>
          <w:rPr>
            <w:rFonts w:asciiTheme="minorHAnsi" w:eastAsiaTheme="minorEastAsia" w:hAnsiTheme="minorHAnsi" w:cstheme="minorBidi"/>
            <w:noProof/>
            <w:kern w:val="2"/>
            <w:szCs w:val="22"/>
            <w:lang w:val="en-US" w:eastAsia="ko-KR"/>
          </w:rPr>
          <w:tab/>
        </w:r>
        <w:r>
          <w:rPr>
            <w:noProof/>
          </w:rPr>
          <w:t>Protocol operation</w:t>
        </w:r>
        <w:r>
          <w:rPr>
            <w:noProof/>
          </w:rPr>
          <w:tab/>
        </w:r>
        <w:r>
          <w:rPr>
            <w:noProof/>
          </w:rPr>
          <w:fldChar w:fldCharType="begin"/>
        </w:r>
        <w:r>
          <w:rPr>
            <w:noProof/>
          </w:rPr>
          <w:instrText xml:space="preserve"> PAGEREF _Toc151062162 \h </w:instrText>
        </w:r>
      </w:ins>
      <w:r>
        <w:rPr>
          <w:noProof/>
        </w:rPr>
      </w:r>
      <w:r>
        <w:rPr>
          <w:noProof/>
        </w:rPr>
        <w:fldChar w:fldCharType="separate"/>
      </w:r>
      <w:ins w:id="293" w:author="Ryan Hakju Lee" w:date="2023-11-16T21:20:00Z">
        <w:r>
          <w:rPr>
            <w:noProof/>
          </w:rPr>
          <w:t>27</w:t>
        </w:r>
        <w:r>
          <w:rPr>
            <w:noProof/>
          </w:rPr>
          <w:fldChar w:fldCharType="end"/>
        </w:r>
      </w:ins>
    </w:p>
    <w:p w14:paraId="396D5157" w14:textId="49C8884F" w:rsidR="001E4DFA" w:rsidRDefault="001E4DFA">
      <w:pPr>
        <w:pStyle w:val="10"/>
        <w:rPr>
          <w:ins w:id="294" w:author="Ryan Hakju Lee" w:date="2023-11-16T21:20:00Z"/>
          <w:rFonts w:asciiTheme="minorHAnsi" w:eastAsiaTheme="minorEastAsia" w:hAnsiTheme="minorHAnsi" w:cstheme="minorBidi"/>
          <w:noProof/>
          <w:kern w:val="2"/>
          <w:sz w:val="20"/>
          <w:szCs w:val="22"/>
          <w:lang w:val="en-US" w:eastAsia="ko-KR"/>
        </w:rPr>
      </w:pPr>
      <w:ins w:id="295" w:author="Ryan Hakju Lee" w:date="2023-11-16T21:20:00Z">
        <w:r>
          <w:rPr>
            <w:noProof/>
          </w:rPr>
          <w:t>14</w:t>
        </w:r>
        <w:r>
          <w:rPr>
            <w:rFonts w:asciiTheme="minorHAnsi" w:eastAsiaTheme="minorEastAsia"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_Toc151062163 \h </w:instrText>
        </w:r>
      </w:ins>
      <w:r>
        <w:rPr>
          <w:noProof/>
        </w:rPr>
      </w:r>
      <w:r>
        <w:rPr>
          <w:noProof/>
        </w:rPr>
        <w:fldChar w:fldCharType="separate"/>
      </w:r>
      <w:ins w:id="296" w:author="Ryan Hakju Lee" w:date="2023-11-16T21:20:00Z">
        <w:r>
          <w:rPr>
            <w:noProof/>
          </w:rPr>
          <w:t>28</w:t>
        </w:r>
        <w:r>
          <w:rPr>
            <w:noProof/>
          </w:rPr>
          <w:fldChar w:fldCharType="end"/>
        </w:r>
      </w:ins>
    </w:p>
    <w:p w14:paraId="31D6498D" w14:textId="3324B0D5" w:rsidR="001E4DFA" w:rsidRDefault="001E4DFA">
      <w:pPr>
        <w:pStyle w:val="22"/>
        <w:rPr>
          <w:ins w:id="297" w:author="Ryan Hakju Lee" w:date="2023-11-16T21:20:00Z"/>
          <w:rFonts w:asciiTheme="minorHAnsi" w:eastAsiaTheme="minorEastAsia" w:hAnsiTheme="minorHAnsi" w:cstheme="minorBidi"/>
          <w:noProof/>
          <w:kern w:val="2"/>
          <w:szCs w:val="22"/>
          <w:lang w:val="en-US" w:eastAsia="ko-KR"/>
        </w:rPr>
      </w:pPr>
      <w:ins w:id="298" w:author="Ryan Hakju Lee" w:date="2023-11-16T21:20:00Z">
        <w:r>
          <w:rPr>
            <w:noProof/>
          </w:rPr>
          <w:t>14.1</w:t>
        </w:r>
        <w:r>
          <w:rPr>
            <w:rFonts w:asciiTheme="minorHAnsi" w:eastAsiaTheme="minorEastAsia" w:hAnsiTheme="minorHAnsi" w:cstheme="minorBidi"/>
            <w:noProof/>
            <w:kern w:val="2"/>
            <w:szCs w:val="22"/>
            <w:lang w:val="en-US" w:eastAsia="ko-KR"/>
          </w:rPr>
          <w:tab/>
        </w:r>
        <w:r>
          <w:rPr>
            <w:noProof/>
          </w:rPr>
          <w:t>Packet-loss handling mechanisms in WebRTC endpoints</w:t>
        </w:r>
        <w:r>
          <w:rPr>
            <w:noProof/>
          </w:rPr>
          <w:tab/>
        </w:r>
        <w:r>
          <w:rPr>
            <w:noProof/>
          </w:rPr>
          <w:fldChar w:fldCharType="begin"/>
        </w:r>
        <w:r>
          <w:rPr>
            <w:noProof/>
          </w:rPr>
          <w:instrText xml:space="preserve"> PAGEREF _Toc151062164 \h </w:instrText>
        </w:r>
      </w:ins>
      <w:r>
        <w:rPr>
          <w:noProof/>
        </w:rPr>
      </w:r>
      <w:r>
        <w:rPr>
          <w:noProof/>
        </w:rPr>
        <w:fldChar w:fldCharType="separate"/>
      </w:r>
      <w:ins w:id="299" w:author="Ryan Hakju Lee" w:date="2023-11-16T21:20:00Z">
        <w:r>
          <w:rPr>
            <w:noProof/>
          </w:rPr>
          <w:t>28</w:t>
        </w:r>
        <w:r>
          <w:rPr>
            <w:noProof/>
          </w:rPr>
          <w:fldChar w:fldCharType="end"/>
        </w:r>
      </w:ins>
    </w:p>
    <w:p w14:paraId="04D082FD" w14:textId="06CAACC2" w:rsidR="001E4DFA" w:rsidRDefault="001E4DFA">
      <w:pPr>
        <w:pStyle w:val="32"/>
        <w:rPr>
          <w:ins w:id="300" w:author="Ryan Hakju Lee" w:date="2023-11-16T21:20:00Z"/>
          <w:rFonts w:asciiTheme="minorHAnsi" w:eastAsiaTheme="minorEastAsia" w:hAnsiTheme="minorHAnsi" w:cstheme="minorBidi"/>
          <w:noProof/>
          <w:kern w:val="2"/>
          <w:szCs w:val="22"/>
          <w:lang w:val="en-US" w:eastAsia="ko-KR"/>
        </w:rPr>
      </w:pPr>
      <w:ins w:id="301" w:author="Ryan Hakju Lee" w:date="2023-11-16T21:20:00Z">
        <w:r>
          <w:rPr>
            <w:noProof/>
            <w:lang w:eastAsia="ko-KR"/>
          </w:rPr>
          <w:t>14.1.1</w:t>
        </w:r>
        <w:r>
          <w:rPr>
            <w:rFonts w:asciiTheme="minorHAnsi" w:eastAsiaTheme="minorEastAsia" w:hAnsiTheme="minorHAnsi" w:cstheme="minorBidi"/>
            <w:noProof/>
            <w:kern w:val="2"/>
            <w:szCs w:val="22"/>
            <w:lang w:val="en-US" w:eastAsia="ko-KR"/>
          </w:rPr>
          <w:tab/>
        </w:r>
        <w:r>
          <w:rPr>
            <w:noProof/>
            <w:lang w:eastAsia="ko-KR"/>
          </w:rPr>
          <w:t>Video</w:t>
        </w:r>
        <w:r>
          <w:rPr>
            <w:noProof/>
          </w:rPr>
          <w:tab/>
        </w:r>
        <w:r>
          <w:rPr>
            <w:noProof/>
          </w:rPr>
          <w:fldChar w:fldCharType="begin"/>
        </w:r>
        <w:r>
          <w:rPr>
            <w:noProof/>
          </w:rPr>
          <w:instrText xml:space="preserve"> PAGEREF _Toc151062165 \h </w:instrText>
        </w:r>
      </w:ins>
      <w:r>
        <w:rPr>
          <w:noProof/>
        </w:rPr>
      </w:r>
      <w:r>
        <w:rPr>
          <w:noProof/>
        </w:rPr>
        <w:fldChar w:fldCharType="separate"/>
      </w:r>
      <w:ins w:id="302" w:author="Ryan Hakju Lee" w:date="2023-11-16T21:20:00Z">
        <w:r>
          <w:rPr>
            <w:noProof/>
          </w:rPr>
          <w:t>28</w:t>
        </w:r>
        <w:r>
          <w:rPr>
            <w:noProof/>
          </w:rPr>
          <w:fldChar w:fldCharType="end"/>
        </w:r>
      </w:ins>
    </w:p>
    <w:p w14:paraId="4E3DD271" w14:textId="480C2F02" w:rsidR="001E4DFA" w:rsidRDefault="001E4DFA">
      <w:pPr>
        <w:pStyle w:val="42"/>
        <w:rPr>
          <w:ins w:id="303" w:author="Ryan Hakju Lee" w:date="2023-11-16T21:20:00Z"/>
          <w:rFonts w:asciiTheme="minorHAnsi" w:eastAsiaTheme="minorEastAsia" w:hAnsiTheme="minorHAnsi" w:cstheme="minorBidi"/>
          <w:noProof/>
          <w:kern w:val="2"/>
          <w:szCs w:val="22"/>
          <w:lang w:val="en-US" w:eastAsia="ko-KR"/>
        </w:rPr>
      </w:pPr>
      <w:ins w:id="304" w:author="Ryan Hakju Lee" w:date="2023-11-16T21:20:00Z">
        <w:r>
          <w:rPr>
            <w:noProof/>
            <w:lang w:eastAsia="ko-KR"/>
          </w:rPr>
          <w:t>14.1.1.1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_Toc151062166 \h </w:instrText>
        </w:r>
      </w:ins>
      <w:r>
        <w:rPr>
          <w:noProof/>
        </w:rPr>
      </w:r>
      <w:r>
        <w:rPr>
          <w:noProof/>
        </w:rPr>
        <w:fldChar w:fldCharType="separate"/>
      </w:r>
      <w:ins w:id="305" w:author="Ryan Hakju Lee" w:date="2023-11-16T21:20:00Z">
        <w:r>
          <w:rPr>
            <w:noProof/>
          </w:rPr>
          <w:t>28</w:t>
        </w:r>
        <w:r>
          <w:rPr>
            <w:noProof/>
          </w:rPr>
          <w:fldChar w:fldCharType="end"/>
        </w:r>
      </w:ins>
    </w:p>
    <w:p w14:paraId="34BF0B2C" w14:textId="3E883563" w:rsidR="001E4DFA" w:rsidRDefault="001E4DFA">
      <w:pPr>
        <w:pStyle w:val="42"/>
        <w:rPr>
          <w:ins w:id="306" w:author="Ryan Hakju Lee" w:date="2023-11-16T21:20:00Z"/>
          <w:rFonts w:asciiTheme="minorHAnsi" w:eastAsiaTheme="minorEastAsia" w:hAnsiTheme="minorHAnsi" w:cstheme="minorBidi"/>
          <w:noProof/>
          <w:kern w:val="2"/>
          <w:szCs w:val="22"/>
          <w:lang w:val="en-US" w:eastAsia="ko-KR"/>
        </w:rPr>
      </w:pPr>
      <w:ins w:id="307" w:author="Ryan Hakju Lee" w:date="2023-11-16T21:20:00Z">
        <w:r>
          <w:rPr>
            <w:noProof/>
          </w:rPr>
          <w:t>14.1.1.2</w:t>
        </w:r>
        <w:r>
          <w:rPr>
            <w:rFonts w:asciiTheme="minorHAnsi" w:eastAsiaTheme="minorEastAsia" w:hAnsiTheme="minorHAnsi" w:cstheme="minorBidi"/>
            <w:noProof/>
            <w:kern w:val="2"/>
            <w:szCs w:val="22"/>
            <w:lang w:val="en-US" w:eastAsia="ko-KR"/>
          </w:rPr>
          <w:tab/>
        </w:r>
        <w:r>
          <w:rPr>
            <w:noProof/>
          </w:rPr>
          <w:t>NACK messages</w:t>
        </w:r>
        <w:r>
          <w:rPr>
            <w:noProof/>
          </w:rPr>
          <w:tab/>
        </w:r>
        <w:r>
          <w:rPr>
            <w:noProof/>
          </w:rPr>
          <w:fldChar w:fldCharType="begin"/>
        </w:r>
        <w:r>
          <w:rPr>
            <w:noProof/>
          </w:rPr>
          <w:instrText xml:space="preserve"> PAGEREF _Toc151062167 \h </w:instrText>
        </w:r>
      </w:ins>
      <w:r>
        <w:rPr>
          <w:noProof/>
        </w:rPr>
      </w:r>
      <w:r>
        <w:rPr>
          <w:noProof/>
        </w:rPr>
        <w:fldChar w:fldCharType="separate"/>
      </w:r>
      <w:ins w:id="308" w:author="Ryan Hakju Lee" w:date="2023-11-16T21:20:00Z">
        <w:r>
          <w:rPr>
            <w:noProof/>
          </w:rPr>
          <w:t>29</w:t>
        </w:r>
        <w:r>
          <w:rPr>
            <w:noProof/>
          </w:rPr>
          <w:fldChar w:fldCharType="end"/>
        </w:r>
      </w:ins>
    </w:p>
    <w:p w14:paraId="201C73D3" w14:textId="26A712DB" w:rsidR="001E4DFA" w:rsidRDefault="001E4DFA">
      <w:pPr>
        <w:pStyle w:val="42"/>
        <w:rPr>
          <w:ins w:id="309" w:author="Ryan Hakju Lee" w:date="2023-11-16T21:20:00Z"/>
          <w:rFonts w:asciiTheme="minorHAnsi" w:eastAsiaTheme="minorEastAsia" w:hAnsiTheme="minorHAnsi" w:cstheme="minorBidi"/>
          <w:noProof/>
          <w:kern w:val="2"/>
          <w:szCs w:val="22"/>
          <w:lang w:val="en-US" w:eastAsia="ko-KR"/>
        </w:rPr>
      </w:pPr>
      <w:ins w:id="310" w:author="Ryan Hakju Lee" w:date="2023-11-16T21:20:00Z">
        <w:r>
          <w:rPr>
            <w:noProof/>
          </w:rPr>
          <w:t>14.1.1.3</w:t>
        </w:r>
        <w:r>
          <w:rPr>
            <w:rFonts w:asciiTheme="minorHAnsi" w:eastAsiaTheme="minorEastAsia" w:hAnsiTheme="minorHAnsi" w:cstheme="minorBidi"/>
            <w:noProof/>
            <w:kern w:val="2"/>
            <w:szCs w:val="22"/>
            <w:lang w:val="en-US" w:eastAsia="ko-KR"/>
          </w:rPr>
          <w:tab/>
        </w:r>
        <w:r>
          <w:rPr>
            <w:noProof/>
          </w:rPr>
          <w:t>PLI message</w:t>
        </w:r>
        <w:r>
          <w:rPr>
            <w:noProof/>
          </w:rPr>
          <w:tab/>
        </w:r>
        <w:r>
          <w:rPr>
            <w:noProof/>
          </w:rPr>
          <w:fldChar w:fldCharType="begin"/>
        </w:r>
        <w:r>
          <w:rPr>
            <w:noProof/>
          </w:rPr>
          <w:instrText xml:space="preserve"> PAGEREF _Toc151062168 \h </w:instrText>
        </w:r>
      </w:ins>
      <w:r>
        <w:rPr>
          <w:noProof/>
        </w:rPr>
      </w:r>
      <w:r>
        <w:rPr>
          <w:noProof/>
        </w:rPr>
        <w:fldChar w:fldCharType="separate"/>
      </w:r>
      <w:ins w:id="311" w:author="Ryan Hakju Lee" w:date="2023-11-16T21:20:00Z">
        <w:r>
          <w:rPr>
            <w:noProof/>
          </w:rPr>
          <w:t>29</w:t>
        </w:r>
        <w:r>
          <w:rPr>
            <w:noProof/>
          </w:rPr>
          <w:fldChar w:fldCharType="end"/>
        </w:r>
      </w:ins>
    </w:p>
    <w:p w14:paraId="7E941B26" w14:textId="7AD6BA38" w:rsidR="001E4DFA" w:rsidRDefault="001E4DFA">
      <w:pPr>
        <w:pStyle w:val="42"/>
        <w:rPr>
          <w:ins w:id="312" w:author="Ryan Hakju Lee" w:date="2023-11-16T21:20:00Z"/>
          <w:rFonts w:asciiTheme="minorHAnsi" w:eastAsiaTheme="minorEastAsia" w:hAnsiTheme="minorHAnsi" w:cstheme="minorBidi"/>
          <w:noProof/>
          <w:kern w:val="2"/>
          <w:szCs w:val="22"/>
          <w:lang w:val="en-US" w:eastAsia="ko-KR"/>
        </w:rPr>
      </w:pPr>
      <w:ins w:id="313" w:author="Ryan Hakju Lee" w:date="2023-11-16T21:20:00Z">
        <w:r>
          <w:rPr>
            <w:noProof/>
          </w:rPr>
          <w:t>14.1.1.4</w:t>
        </w:r>
        <w:r>
          <w:rPr>
            <w:rFonts w:asciiTheme="minorHAnsi" w:eastAsiaTheme="minorEastAsia" w:hAnsiTheme="minorHAnsi" w:cstheme="minorBidi"/>
            <w:noProof/>
            <w:kern w:val="2"/>
            <w:szCs w:val="22"/>
            <w:lang w:val="en-US" w:eastAsia="ko-KR"/>
          </w:rPr>
          <w:tab/>
        </w:r>
        <w:r>
          <w:rPr>
            <w:noProof/>
          </w:rPr>
          <w:t>SLI message</w:t>
        </w:r>
        <w:r>
          <w:rPr>
            <w:noProof/>
          </w:rPr>
          <w:tab/>
        </w:r>
        <w:r>
          <w:rPr>
            <w:noProof/>
          </w:rPr>
          <w:fldChar w:fldCharType="begin"/>
        </w:r>
        <w:r>
          <w:rPr>
            <w:noProof/>
          </w:rPr>
          <w:instrText xml:space="preserve"> PAGEREF _Toc151062169 \h </w:instrText>
        </w:r>
      </w:ins>
      <w:r>
        <w:rPr>
          <w:noProof/>
        </w:rPr>
      </w:r>
      <w:r>
        <w:rPr>
          <w:noProof/>
        </w:rPr>
        <w:fldChar w:fldCharType="separate"/>
      </w:r>
      <w:ins w:id="314" w:author="Ryan Hakju Lee" w:date="2023-11-16T21:20:00Z">
        <w:r>
          <w:rPr>
            <w:noProof/>
          </w:rPr>
          <w:t>29</w:t>
        </w:r>
        <w:r>
          <w:rPr>
            <w:noProof/>
          </w:rPr>
          <w:fldChar w:fldCharType="end"/>
        </w:r>
      </w:ins>
    </w:p>
    <w:p w14:paraId="12E2752C" w14:textId="1EC421C6" w:rsidR="001E4DFA" w:rsidRDefault="001E4DFA">
      <w:pPr>
        <w:pStyle w:val="42"/>
        <w:rPr>
          <w:ins w:id="315" w:author="Ryan Hakju Lee" w:date="2023-11-16T21:20:00Z"/>
          <w:rFonts w:asciiTheme="minorHAnsi" w:eastAsiaTheme="minorEastAsia" w:hAnsiTheme="minorHAnsi" w:cstheme="minorBidi"/>
          <w:noProof/>
          <w:kern w:val="2"/>
          <w:szCs w:val="22"/>
          <w:lang w:val="en-US" w:eastAsia="ko-KR"/>
        </w:rPr>
      </w:pPr>
      <w:ins w:id="316" w:author="Ryan Hakju Lee" w:date="2023-11-16T21:20:00Z">
        <w:r>
          <w:rPr>
            <w:noProof/>
          </w:rPr>
          <w:t>14.1.1.5</w:t>
        </w:r>
        <w:r>
          <w:rPr>
            <w:rFonts w:asciiTheme="minorHAnsi" w:eastAsiaTheme="minorEastAsia" w:hAnsiTheme="minorHAnsi" w:cstheme="minorBidi"/>
            <w:noProof/>
            <w:kern w:val="2"/>
            <w:szCs w:val="22"/>
            <w:lang w:val="en-US" w:eastAsia="ko-KR"/>
          </w:rPr>
          <w:tab/>
        </w:r>
        <w:r>
          <w:rPr>
            <w:noProof/>
          </w:rPr>
          <w:t>FIR message</w:t>
        </w:r>
        <w:r>
          <w:rPr>
            <w:noProof/>
          </w:rPr>
          <w:tab/>
        </w:r>
        <w:r>
          <w:rPr>
            <w:noProof/>
          </w:rPr>
          <w:fldChar w:fldCharType="begin"/>
        </w:r>
        <w:r>
          <w:rPr>
            <w:noProof/>
          </w:rPr>
          <w:instrText xml:space="preserve"> PAGEREF _Toc151062170 \h </w:instrText>
        </w:r>
      </w:ins>
      <w:r>
        <w:rPr>
          <w:noProof/>
        </w:rPr>
      </w:r>
      <w:r>
        <w:rPr>
          <w:noProof/>
        </w:rPr>
        <w:fldChar w:fldCharType="separate"/>
      </w:r>
      <w:ins w:id="317" w:author="Ryan Hakju Lee" w:date="2023-11-16T21:20:00Z">
        <w:r>
          <w:rPr>
            <w:noProof/>
          </w:rPr>
          <w:t>29</w:t>
        </w:r>
        <w:r>
          <w:rPr>
            <w:noProof/>
          </w:rPr>
          <w:fldChar w:fldCharType="end"/>
        </w:r>
      </w:ins>
    </w:p>
    <w:p w14:paraId="14B5CFE9" w14:textId="294E87B3" w:rsidR="001E4DFA" w:rsidRDefault="001E4DFA">
      <w:pPr>
        <w:pStyle w:val="42"/>
        <w:rPr>
          <w:ins w:id="318" w:author="Ryan Hakju Lee" w:date="2023-11-16T21:20:00Z"/>
          <w:rFonts w:asciiTheme="minorHAnsi" w:eastAsiaTheme="minorEastAsia" w:hAnsiTheme="minorHAnsi" w:cstheme="minorBidi"/>
          <w:noProof/>
          <w:kern w:val="2"/>
          <w:szCs w:val="22"/>
          <w:lang w:val="en-US" w:eastAsia="ko-KR"/>
        </w:rPr>
      </w:pPr>
      <w:ins w:id="319" w:author="Ryan Hakju Lee" w:date="2023-11-16T21:20:00Z">
        <w:r>
          <w:rPr>
            <w:noProof/>
          </w:rPr>
          <w:t>14.1.1.6</w:t>
        </w:r>
        <w:r>
          <w:rPr>
            <w:rFonts w:asciiTheme="minorHAnsi" w:eastAsiaTheme="minorEastAsia" w:hAnsiTheme="minorHAnsi" w:cstheme="minorBidi"/>
            <w:noProof/>
            <w:kern w:val="2"/>
            <w:szCs w:val="22"/>
            <w:lang w:val="en-US" w:eastAsia="ko-KR"/>
          </w:rPr>
          <w:tab/>
        </w:r>
        <w:r>
          <w:rPr>
            <w:noProof/>
          </w:rPr>
          <w:t>Temporal-Spatial Trade-Off Request (TSTR)</w:t>
        </w:r>
        <w:r>
          <w:rPr>
            <w:noProof/>
          </w:rPr>
          <w:tab/>
        </w:r>
        <w:r>
          <w:rPr>
            <w:noProof/>
          </w:rPr>
          <w:fldChar w:fldCharType="begin"/>
        </w:r>
        <w:r>
          <w:rPr>
            <w:noProof/>
          </w:rPr>
          <w:instrText xml:space="preserve"> PAGEREF _Toc151062171 \h </w:instrText>
        </w:r>
      </w:ins>
      <w:r>
        <w:rPr>
          <w:noProof/>
        </w:rPr>
      </w:r>
      <w:r>
        <w:rPr>
          <w:noProof/>
        </w:rPr>
        <w:fldChar w:fldCharType="separate"/>
      </w:r>
      <w:ins w:id="320" w:author="Ryan Hakju Lee" w:date="2023-11-16T21:20:00Z">
        <w:r>
          <w:rPr>
            <w:noProof/>
          </w:rPr>
          <w:t>29</w:t>
        </w:r>
        <w:r>
          <w:rPr>
            <w:noProof/>
          </w:rPr>
          <w:fldChar w:fldCharType="end"/>
        </w:r>
      </w:ins>
    </w:p>
    <w:p w14:paraId="1DF5D698" w14:textId="23F394E7" w:rsidR="001E4DFA" w:rsidRDefault="001E4DFA">
      <w:pPr>
        <w:pStyle w:val="42"/>
        <w:rPr>
          <w:ins w:id="321" w:author="Ryan Hakju Lee" w:date="2023-11-16T21:20:00Z"/>
          <w:rFonts w:asciiTheme="minorHAnsi" w:eastAsiaTheme="minorEastAsia" w:hAnsiTheme="minorHAnsi" w:cstheme="minorBidi"/>
          <w:noProof/>
          <w:kern w:val="2"/>
          <w:szCs w:val="22"/>
          <w:lang w:val="en-US" w:eastAsia="ko-KR"/>
        </w:rPr>
      </w:pPr>
      <w:ins w:id="322" w:author="Ryan Hakju Lee" w:date="2023-11-16T21:20:00Z">
        <w:r>
          <w:rPr>
            <w:noProof/>
          </w:rPr>
          <w:t>14.1.1.7</w:t>
        </w:r>
        <w:r>
          <w:rPr>
            <w:rFonts w:asciiTheme="minorHAnsi" w:eastAsiaTheme="minorEastAsia" w:hAnsiTheme="minorHAnsi" w:cstheme="minorBidi"/>
            <w:noProof/>
            <w:kern w:val="2"/>
            <w:szCs w:val="22"/>
            <w:lang w:val="en-US" w:eastAsia="ko-KR"/>
          </w:rPr>
          <w:tab/>
        </w:r>
        <w:r>
          <w:rPr>
            <w:noProof/>
          </w:rPr>
          <w:t>Temporary Maximum Media Stream Bit Rate Request (TMMBR)</w:t>
        </w:r>
        <w:r>
          <w:rPr>
            <w:noProof/>
          </w:rPr>
          <w:tab/>
        </w:r>
        <w:r>
          <w:rPr>
            <w:noProof/>
          </w:rPr>
          <w:fldChar w:fldCharType="begin"/>
        </w:r>
        <w:r>
          <w:rPr>
            <w:noProof/>
          </w:rPr>
          <w:instrText xml:space="preserve"> PAGEREF _Toc151062172 \h </w:instrText>
        </w:r>
      </w:ins>
      <w:r>
        <w:rPr>
          <w:noProof/>
        </w:rPr>
      </w:r>
      <w:r>
        <w:rPr>
          <w:noProof/>
        </w:rPr>
        <w:fldChar w:fldCharType="separate"/>
      </w:r>
      <w:ins w:id="323" w:author="Ryan Hakju Lee" w:date="2023-11-16T21:20:00Z">
        <w:r>
          <w:rPr>
            <w:noProof/>
          </w:rPr>
          <w:t>29</w:t>
        </w:r>
        <w:r>
          <w:rPr>
            <w:noProof/>
          </w:rPr>
          <w:fldChar w:fldCharType="end"/>
        </w:r>
      </w:ins>
    </w:p>
    <w:p w14:paraId="7B363A7D" w14:textId="0209C4D3" w:rsidR="001E4DFA" w:rsidRDefault="001E4DFA">
      <w:pPr>
        <w:pStyle w:val="42"/>
        <w:rPr>
          <w:ins w:id="324" w:author="Ryan Hakju Lee" w:date="2023-11-16T21:20:00Z"/>
          <w:rFonts w:asciiTheme="minorHAnsi" w:eastAsiaTheme="minorEastAsia" w:hAnsiTheme="minorHAnsi" w:cstheme="minorBidi"/>
          <w:noProof/>
          <w:kern w:val="2"/>
          <w:szCs w:val="22"/>
          <w:lang w:val="en-US" w:eastAsia="ko-KR"/>
        </w:rPr>
      </w:pPr>
      <w:ins w:id="325" w:author="Ryan Hakju Lee" w:date="2023-11-16T21:20:00Z">
        <w:r>
          <w:rPr>
            <w:noProof/>
          </w:rPr>
          <w:t>14.1.1.8</w:t>
        </w:r>
        <w:r>
          <w:rPr>
            <w:rFonts w:asciiTheme="minorHAnsi" w:eastAsiaTheme="minorEastAsia" w:hAnsiTheme="minorHAnsi" w:cstheme="minorBidi"/>
            <w:noProof/>
            <w:kern w:val="2"/>
            <w:szCs w:val="22"/>
            <w:lang w:val="en-US" w:eastAsia="ko-KR"/>
          </w:rPr>
          <w:tab/>
        </w:r>
        <w:r>
          <w:rPr>
            <w:noProof/>
          </w:rPr>
          <w:t xml:space="preserve"> RTP retransmission</w:t>
        </w:r>
        <w:r>
          <w:rPr>
            <w:noProof/>
          </w:rPr>
          <w:tab/>
        </w:r>
        <w:r>
          <w:rPr>
            <w:noProof/>
          </w:rPr>
          <w:fldChar w:fldCharType="begin"/>
        </w:r>
        <w:r>
          <w:rPr>
            <w:noProof/>
          </w:rPr>
          <w:instrText xml:space="preserve"> PAGEREF _Toc151062173 \h </w:instrText>
        </w:r>
      </w:ins>
      <w:r>
        <w:rPr>
          <w:noProof/>
        </w:rPr>
      </w:r>
      <w:r>
        <w:rPr>
          <w:noProof/>
        </w:rPr>
        <w:fldChar w:fldCharType="separate"/>
      </w:r>
      <w:ins w:id="326" w:author="Ryan Hakju Lee" w:date="2023-11-16T21:20:00Z">
        <w:r>
          <w:rPr>
            <w:noProof/>
          </w:rPr>
          <w:t>29</w:t>
        </w:r>
        <w:r>
          <w:rPr>
            <w:noProof/>
          </w:rPr>
          <w:fldChar w:fldCharType="end"/>
        </w:r>
      </w:ins>
    </w:p>
    <w:p w14:paraId="6A6ED33B" w14:textId="13489F0A" w:rsidR="001E4DFA" w:rsidRDefault="001E4DFA">
      <w:pPr>
        <w:pStyle w:val="22"/>
        <w:rPr>
          <w:ins w:id="327" w:author="Ryan Hakju Lee" w:date="2023-11-16T21:20:00Z"/>
          <w:rFonts w:asciiTheme="minorHAnsi" w:eastAsiaTheme="minorEastAsia" w:hAnsiTheme="minorHAnsi" w:cstheme="minorBidi"/>
          <w:noProof/>
          <w:kern w:val="2"/>
          <w:szCs w:val="22"/>
          <w:lang w:val="en-US" w:eastAsia="ko-KR"/>
        </w:rPr>
      </w:pPr>
      <w:ins w:id="328" w:author="Ryan Hakju Lee" w:date="2023-11-16T21:20:00Z">
        <w:r>
          <w:rPr>
            <w:noProof/>
          </w:rPr>
          <w:t>14.2</w:t>
        </w:r>
        <w:r>
          <w:rPr>
            <w:rFonts w:asciiTheme="minorHAnsi" w:eastAsiaTheme="minorEastAsia" w:hAnsiTheme="minorHAnsi" w:cstheme="minorBidi"/>
            <w:noProof/>
            <w:kern w:val="2"/>
            <w:szCs w:val="22"/>
            <w:lang w:val="en-US" w:eastAsia="ko-KR"/>
          </w:rPr>
          <w:tab/>
        </w:r>
        <w:r>
          <w:rPr>
            <w:noProof/>
          </w:rPr>
          <w:t>Packet-loss handling mechanisms supported in RTC endpoint</w:t>
        </w:r>
        <w:r>
          <w:rPr>
            <w:noProof/>
          </w:rPr>
          <w:tab/>
        </w:r>
        <w:r>
          <w:rPr>
            <w:noProof/>
          </w:rPr>
          <w:fldChar w:fldCharType="begin"/>
        </w:r>
        <w:r>
          <w:rPr>
            <w:noProof/>
          </w:rPr>
          <w:instrText xml:space="preserve"> PAGEREF _Toc151062174 \h </w:instrText>
        </w:r>
      </w:ins>
      <w:r>
        <w:rPr>
          <w:noProof/>
        </w:rPr>
      </w:r>
      <w:r>
        <w:rPr>
          <w:noProof/>
        </w:rPr>
        <w:fldChar w:fldCharType="separate"/>
      </w:r>
      <w:ins w:id="329" w:author="Ryan Hakju Lee" w:date="2023-11-16T21:20:00Z">
        <w:r>
          <w:rPr>
            <w:noProof/>
          </w:rPr>
          <w:t>30</w:t>
        </w:r>
        <w:r>
          <w:rPr>
            <w:noProof/>
          </w:rPr>
          <w:fldChar w:fldCharType="end"/>
        </w:r>
      </w:ins>
    </w:p>
    <w:p w14:paraId="38AA6828" w14:textId="3C0F9B47" w:rsidR="001E4DFA" w:rsidRDefault="001E4DFA">
      <w:pPr>
        <w:pStyle w:val="32"/>
        <w:rPr>
          <w:ins w:id="330" w:author="Ryan Hakju Lee" w:date="2023-11-16T21:20:00Z"/>
          <w:rFonts w:asciiTheme="minorHAnsi" w:eastAsiaTheme="minorEastAsia" w:hAnsiTheme="minorHAnsi" w:cstheme="minorBidi"/>
          <w:noProof/>
          <w:kern w:val="2"/>
          <w:szCs w:val="22"/>
          <w:lang w:val="en-US" w:eastAsia="ko-KR"/>
        </w:rPr>
      </w:pPr>
      <w:ins w:id="331" w:author="Ryan Hakju Lee" w:date="2023-11-16T21:20:00Z">
        <w:r>
          <w:rPr>
            <w:noProof/>
          </w:rPr>
          <w:t>14.2.1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_Toc151062175 \h </w:instrText>
        </w:r>
      </w:ins>
      <w:r>
        <w:rPr>
          <w:noProof/>
        </w:rPr>
      </w:r>
      <w:r>
        <w:rPr>
          <w:noProof/>
        </w:rPr>
        <w:fldChar w:fldCharType="separate"/>
      </w:r>
      <w:ins w:id="332" w:author="Ryan Hakju Lee" w:date="2023-11-16T21:20:00Z">
        <w:r>
          <w:rPr>
            <w:noProof/>
          </w:rPr>
          <w:t>30</w:t>
        </w:r>
        <w:r>
          <w:rPr>
            <w:noProof/>
          </w:rPr>
          <w:fldChar w:fldCharType="end"/>
        </w:r>
      </w:ins>
    </w:p>
    <w:p w14:paraId="7C6AABAE" w14:textId="67973D21" w:rsidR="001E4DFA" w:rsidRDefault="001E4DFA">
      <w:pPr>
        <w:pStyle w:val="32"/>
        <w:rPr>
          <w:ins w:id="333" w:author="Ryan Hakju Lee" w:date="2023-11-16T21:20:00Z"/>
          <w:rFonts w:asciiTheme="minorHAnsi" w:eastAsiaTheme="minorEastAsia" w:hAnsiTheme="minorHAnsi" w:cstheme="minorBidi"/>
          <w:noProof/>
          <w:kern w:val="2"/>
          <w:szCs w:val="22"/>
          <w:lang w:val="en-US" w:eastAsia="ko-KR"/>
        </w:rPr>
      </w:pPr>
      <w:ins w:id="334" w:author="Ryan Hakju Lee" w:date="2023-11-16T21:20:00Z">
        <w:r>
          <w:rPr>
            <w:noProof/>
          </w:rPr>
          <w:t>14.2.2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_Toc151062176 \h </w:instrText>
        </w:r>
      </w:ins>
      <w:r>
        <w:rPr>
          <w:noProof/>
        </w:rPr>
      </w:r>
      <w:r>
        <w:rPr>
          <w:noProof/>
        </w:rPr>
        <w:fldChar w:fldCharType="separate"/>
      </w:r>
      <w:ins w:id="335" w:author="Ryan Hakju Lee" w:date="2023-11-16T21:20:00Z">
        <w:r>
          <w:rPr>
            <w:noProof/>
          </w:rPr>
          <w:t>30</w:t>
        </w:r>
        <w:r>
          <w:rPr>
            <w:noProof/>
          </w:rPr>
          <w:fldChar w:fldCharType="end"/>
        </w:r>
      </w:ins>
    </w:p>
    <w:p w14:paraId="23493AA8" w14:textId="5FC10D99" w:rsidR="001E4DFA" w:rsidRDefault="001E4DFA">
      <w:pPr>
        <w:pStyle w:val="42"/>
        <w:rPr>
          <w:ins w:id="336" w:author="Ryan Hakju Lee" w:date="2023-11-16T21:20:00Z"/>
          <w:rFonts w:asciiTheme="minorHAnsi" w:eastAsiaTheme="minorEastAsia" w:hAnsiTheme="minorHAnsi" w:cstheme="minorBidi"/>
          <w:noProof/>
          <w:kern w:val="2"/>
          <w:szCs w:val="22"/>
          <w:lang w:val="en-US" w:eastAsia="ko-KR"/>
        </w:rPr>
      </w:pPr>
      <w:ins w:id="337" w:author="Ryan Hakju Lee" w:date="2023-11-16T21:20:00Z">
        <w:r>
          <w:rPr>
            <w:noProof/>
          </w:rPr>
          <w:t>14.2.2.1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_Toc151062177 \h </w:instrText>
        </w:r>
      </w:ins>
      <w:r>
        <w:rPr>
          <w:noProof/>
        </w:rPr>
      </w:r>
      <w:r>
        <w:rPr>
          <w:noProof/>
        </w:rPr>
        <w:fldChar w:fldCharType="separate"/>
      </w:r>
      <w:ins w:id="338" w:author="Ryan Hakju Lee" w:date="2023-11-16T21:20:00Z">
        <w:r>
          <w:rPr>
            <w:noProof/>
          </w:rPr>
          <w:t>30</w:t>
        </w:r>
        <w:r>
          <w:rPr>
            <w:noProof/>
          </w:rPr>
          <w:fldChar w:fldCharType="end"/>
        </w:r>
      </w:ins>
    </w:p>
    <w:p w14:paraId="4B5C1007" w14:textId="6BA103F7" w:rsidR="001E4DFA" w:rsidRDefault="001E4DFA">
      <w:pPr>
        <w:pStyle w:val="42"/>
        <w:rPr>
          <w:ins w:id="339" w:author="Ryan Hakju Lee" w:date="2023-11-16T21:20:00Z"/>
          <w:rFonts w:asciiTheme="minorHAnsi" w:eastAsiaTheme="minorEastAsia" w:hAnsiTheme="minorHAnsi" w:cstheme="minorBidi"/>
          <w:noProof/>
          <w:kern w:val="2"/>
          <w:szCs w:val="22"/>
          <w:lang w:val="en-US" w:eastAsia="ko-KR"/>
        </w:rPr>
      </w:pPr>
      <w:ins w:id="340" w:author="Ryan Hakju Lee" w:date="2023-11-16T21:20:00Z">
        <w:r>
          <w:rPr>
            <w:noProof/>
          </w:rPr>
          <w:t>14.2.2.2</w:t>
        </w:r>
        <w:r>
          <w:rPr>
            <w:rFonts w:asciiTheme="minorHAnsi" w:eastAsiaTheme="minorEastAsia" w:hAnsiTheme="minorHAnsi" w:cstheme="minorBidi"/>
            <w:noProof/>
            <w:kern w:val="2"/>
            <w:szCs w:val="22"/>
            <w:lang w:val="en-US" w:eastAsia="ko-KR"/>
          </w:rPr>
          <w:tab/>
        </w:r>
        <w:r>
          <w:rPr>
            <w:noProof/>
          </w:rPr>
          <w:t>NACK, PLI, SLI and FIR messages</w:t>
        </w:r>
        <w:r>
          <w:rPr>
            <w:noProof/>
          </w:rPr>
          <w:tab/>
        </w:r>
        <w:r>
          <w:rPr>
            <w:noProof/>
          </w:rPr>
          <w:fldChar w:fldCharType="begin"/>
        </w:r>
        <w:r>
          <w:rPr>
            <w:noProof/>
          </w:rPr>
          <w:instrText xml:space="preserve"> PAGEREF _Toc151062178 \h </w:instrText>
        </w:r>
      </w:ins>
      <w:r>
        <w:rPr>
          <w:noProof/>
        </w:rPr>
      </w:r>
      <w:r>
        <w:rPr>
          <w:noProof/>
        </w:rPr>
        <w:fldChar w:fldCharType="separate"/>
      </w:r>
      <w:ins w:id="341" w:author="Ryan Hakju Lee" w:date="2023-11-16T21:20:00Z">
        <w:r>
          <w:rPr>
            <w:noProof/>
          </w:rPr>
          <w:t>30</w:t>
        </w:r>
        <w:r>
          <w:rPr>
            <w:noProof/>
          </w:rPr>
          <w:fldChar w:fldCharType="end"/>
        </w:r>
      </w:ins>
    </w:p>
    <w:p w14:paraId="25DFC3F2" w14:textId="67C0279F" w:rsidR="001E4DFA" w:rsidRDefault="001E4DFA">
      <w:pPr>
        <w:pStyle w:val="42"/>
        <w:rPr>
          <w:ins w:id="342" w:author="Ryan Hakju Lee" w:date="2023-11-16T21:20:00Z"/>
          <w:rFonts w:asciiTheme="minorHAnsi" w:eastAsiaTheme="minorEastAsia" w:hAnsiTheme="minorHAnsi" w:cstheme="minorBidi"/>
          <w:noProof/>
          <w:kern w:val="2"/>
          <w:szCs w:val="22"/>
          <w:lang w:val="en-US" w:eastAsia="ko-KR"/>
        </w:rPr>
      </w:pPr>
      <w:ins w:id="343" w:author="Ryan Hakju Lee" w:date="2023-11-16T21:20:00Z">
        <w:r>
          <w:rPr>
            <w:noProof/>
          </w:rPr>
          <w:lastRenderedPageBreak/>
          <w:t>14.2.2.3</w:t>
        </w:r>
        <w:r>
          <w:rPr>
            <w:rFonts w:asciiTheme="minorHAnsi" w:eastAsiaTheme="minorEastAsia" w:hAnsiTheme="minorHAnsi" w:cstheme="minorBidi"/>
            <w:noProof/>
            <w:kern w:val="2"/>
            <w:szCs w:val="22"/>
            <w:lang w:val="en-US" w:eastAsia="ko-KR"/>
          </w:rPr>
          <w:tab/>
        </w:r>
        <w:r>
          <w:rPr>
            <w:noProof/>
          </w:rPr>
          <w:t>TMMBR and TMMBN messages</w:t>
        </w:r>
        <w:r>
          <w:rPr>
            <w:noProof/>
          </w:rPr>
          <w:tab/>
        </w:r>
        <w:r>
          <w:rPr>
            <w:noProof/>
          </w:rPr>
          <w:fldChar w:fldCharType="begin"/>
        </w:r>
        <w:r>
          <w:rPr>
            <w:noProof/>
          </w:rPr>
          <w:instrText xml:space="preserve"> PAGEREF _Toc151062179 \h </w:instrText>
        </w:r>
      </w:ins>
      <w:r>
        <w:rPr>
          <w:noProof/>
        </w:rPr>
      </w:r>
      <w:r>
        <w:rPr>
          <w:noProof/>
        </w:rPr>
        <w:fldChar w:fldCharType="separate"/>
      </w:r>
      <w:ins w:id="344" w:author="Ryan Hakju Lee" w:date="2023-11-16T21:20:00Z">
        <w:r>
          <w:rPr>
            <w:noProof/>
          </w:rPr>
          <w:t>31</w:t>
        </w:r>
        <w:r>
          <w:rPr>
            <w:noProof/>
          </w:rPr>
          <w:fldChar w:fldCharType="end"/>
        </w:r>
      </w:ins>
    </w:p>
    <w:p w14:paraId="146CE7DE" w14:textId="1D468E94" w:rsidR="001E4DFA" w:rsidRDefault="001E4DFA">
      <w:pPr>
        <w:pStyle w:val="42"/>
        <w:rPr>
          <w:ins w:id="345" w:author="Ryan Hakju Lee" w:date="2023-11-16T21:20:00Z"/>
          <w:rFonts w:asciiTheme="minorHAnsi" w:eastAsiaTheme="minorEastAsia" w:hAnsiTheme="minorHAnsi" w:cstheme="minorBidi"/>
          <w:noProof/>
          <w:kern w:val="2"/>
          <w:szCs w:val="22"/>
          <w:lang w:val="en-US" w:eastAsia="ko-KR"/>
        </w:rPr>
      </w:pPr>
      <w:ins w:id="346" w:author="Ryan Hakju Lee" w:date="2023-11-16T21:20:00Z">
        <w:r>
          <w:rPr>
            <w:noProof/>
          </w:rPr>
          <w:t>14.2.2.4</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_Toc151062180 \h </w:instrText>
        </w:r>
      </w:ins>
      <w:r>
        <w:rPr>
          <w:noProof/>
        </w:rPr>
      </w:r>
      <w:r>
        <w:rPr>
          <w:noProof/>
        </w:rPr>
        <w:fldChar w:fldCharType="separate"/>
      </w:r>
      <w:ins w:id="347" w:author="Ryan Hakju Lee" w:date="2023-11-16T21:20:00Z">
        <w:r>
          <w:rPr>
            <w:noProof/>
          </w:rPr>
          <w:t>31</w:t>
        </w:r>
        <w:r>
          <w:rPr>
            <w:noProof/>
          </w:rPr>
          <w:fldChar w:fldCharType="end"/>
        </w:r>
      </w:ins>
    </w:p>
    <w:p w14:paraId="3107F808" w14:textId="686C476C" w:rsidR="001E4DFA" w:rsidRDefault="001E4DFA">
      <w:pPr>
        <w:pStyle w:val="10"/>
        <w:rPr>
          <w:ins w:id="348" w:author="Ryan Hakju Lee" w:date="2023-11-16T21:20:00Z"/>
          <w:rFonts w:asciiTheme="minorHAnsi" w:eastAsiaTheme="minorEastAsia" w:hAnsiTheme="minorHAnsi" w:cstheme="minorBidi"/>
          <w:noProof/>
          <w:kern w:val="2"/>
          <w:sz w:val="20"/>
          <w:szCs w:val="22"/>
          <w:lang w:val="en-US" w:eastAsia="ko-KR"/>
        </w:rPr>
      </w:pPr>
      <w:ins w:id="349" w:author="Ryan Hakju Lee" w:date="2023-11-16T21:20:00Z">
        <w:r>
          <w:rPr>
            <w:noProof/>
          </w:rPr>
          <w:t>15</w:t>
        </w:r>
        <w:r>
          <w:rPr>
            <w:rFonts w:asciiTheme="minorHAnsi" w:eastAsiaTheme="minorEastAsia" w:hAnsiTheme="minorHAnsi" w:cstheme="minorBidi"/>
            <w:noProof/>
            <w:kern w:val="2"/>
            <w:sz w:val="20"/>
            <w:szCs w:val="22"/>
            <w:lang w:val="en-US" w:eastAsia="ko-KR"/>
          </w:rPr>
          <w:tab/>
        </w:r>
        <w:r>
          <w:rPr>
            <w:noProof/>
          </w:rPr>
          <w:t>RTC QoE metric reporting protocol</w:t>
        </w:r>
        <w:r>
          <w:rPr>
            <w:noProof/>
          </w:rPr>
          <w:tab/>
        </w:r>
        <w:r>
          <w:rPr>
            <w:noProof/>
          </w:rPr>
          <w:fldChar w:fldCharType="begin"/>
        </w:r>
        <w:r>
          <w:rPr>
            <w:noProof/>
          </w:rPr>
          <w:instrText xml:space="preserve"> PAGEREF _Toc151062181 \h </w:instrText>
        </w:r>
      </w:ins>
      <w:r>
        <w:rPr>
          <w:noProof/>
        </w:rPr>
      </w:r>
      <w:r>
        <w:rPr>
          <w:noProof/>
        </w:rPr>
        <w:fldChar w:fldCharType="separate"/>
      </w:r>
      <w:ins w:id="350" w:author="Ryan Hakju Lee" w:date="2023-11-16T21:20:00Z">
        <w:r>
          <w:rPr>
            <w:noProof/>
          </w:rPr>
          <w:t>31</w:t>
        </w:r>
        <w:r>
          <w:rPr>
            <w:noProof/>
          </w:rPr>
          <w:fldChar w:fldCharType="end"/>
        </w:r>
      </w:ins>
    </w:p>
    <w:p w14:paraId="19C31038" w14:textId="1681120F" w:rsidR="001E4DFA" w:rsidRDefault="001E4DFA">
      <w:pPr>
        <w:pStyle w:val="22"/>
        <w:rPr>
          <w:ins w:id="351" w:author="Ryan Hakju Lee" w:date="2023-11-16T21:20:00Z"/>
          <w:rFonts w:asciiTheme="minorHAnsi" w:eastAsiaTheme="minorEastAsia" w:hAnsiTheme="minorHAnsi" w:cstheme="minorBidi"/>
          <w:noProof/>
          <w:kern w:val="2"/>
          <w:szCs w:val="22"/>
          <w:lang w:val="en-US" w:eastAsia="ko-KR"/>
        </w:rPr>
      </w:pPr>
      <w:ins w:id="352" w:author="Ryan Hakju Lee" w:date="2023-11-16T21:20:00Z">
        <w:r>
          <w:rPr>
            <w:noProof/>
          </w:rPr>
          <w:t>15.1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_Toc151062182 \h </w:instrText>
        </w:r>
      </w:ins>
      <w:r>
        <w:rPr>
          <w:noProof/>
        </w:rPr>
      </w:r>
      <w:r>
        <w:rPr>
          <w:noProof/>
        </w:rPr>
        <w:fldChar w:fldCharType="separate"/>
      </w:r>
      <w:ins w:id="353" w:author="Ryan Hakju Lee" w:date="2023-11-16T21:20:00Z">
        <w:r>
          <w:rPr>
            <w:noProof/>
          </w:rPr>
          <w:t>31</w:t>
        </w:r>
        <w:r>
          <w:rPr>
            <w:noProof/>
          </w:rPr>
          <w:fldChar w:fldCharType="end"/>
        </w:r>
      </w:ins>
    </w:p>
    <w:p w14:paraId="6B51E87E" w14:textId="5D4C0F3B" w:rsidR="001E4DFA" w:rsidRDefault="001E4DFA">
      <w:pPr>
        <w:pStyle w:val="22"/>
        <w:rPr>
          <w:ins w:id="354" w:author="Ryan Hakju Lee" w:date="2023-11-16T21:20:00Z"/>
          <w:rFonts w:asciiTheme="minorHAnsi" w:eastAsiaTheme="minorEastAsia" w:hAnsiTheme="minorHAnsi" w:cstheme="minorBidi"/>
          <w:noProof/>
          <w:kern w:val="2"/>
          <w:szCs w:val="22"/>
          <w:lang w:val="en-US" w:eastAsia="ko-KR"/>
        </w:rPr>
      </w:pPr>
      <w:ins w:id="355" w:author="Ryan Hakju Lee" w:date="2023-11-16T21:20:00Z">
        <w:r>
          <w:rPr>
            <w:noProof/>
          </w:rPr>
          <w:t>15.2</w:t>
        </w:r>
        <w:r>
          <w:rPr>
            <w:rFonts w:asciiTheme="minorHAnsi" w:eastAsiaTheme="minorEastAsia" w:hAnsiTheme="minorHAnsi" w:cstheme="minorBidi"/>
            <w:noProof/>
            <w:kern w:val="2"/>
            <w:szCs w:val="22"/>
            <w:lang w:val="en-US" w:eastAsia="ko-KR"/>
          </w:rPr>
          <w:tab/>
        </w:r>
        <w:r>
          <w:rPr>
            <w:noProof/>
          </w:rPr>
          <w:t>Quality of Experience metrics definition</w:t>
        </w:r>
        <w:r>
          <w:rPr>
            <w:noProof/>
          </w:rPr>
          <w:tab/>
        </w:r>
        <w:r>
          <w:rPr>
            <w:noProof/>
          </w:rPr>
          <w:fldChar w:fldCharType="begin"/>
        </w:r>
        <w:r>
          <w:rPr>
            <w:noProof/>
          </w:rPr>
          <w:instrText xml:space="preserve"> PAGEREF _Toc151062183 \h </w:instrText>
        </w:r>
      </w:ins>
      <w:r>
        <w:rPr>
          <w:noProof/>
        </w:rPr>
      </w:r>
      <w:r>
        <w:rPr>
          <w:noProof/>
        </w:rPr>
        <w:fldChar w:fldCharType="separate"/>
      </w:r>
      <w:ins w:id="356" w:author="Ryan Hakju Lee" w:date="2023-11-16T21:20:00Z">
        <w:r>
          <w:rPr>
            <w:noProof/>
          </w:rPr>
          <w:t>31</w:t>
        </w:r>
        <w:r>
          <w:rPr>
            <w:noProof/>
          </w:rPr>
          <w:fldChar w:fldCharType="end"/>
        </w:r>
      </w:ins>
    </w:p>
    <w:p w14:paraId="405113CC" w14:textId="00D118A7" w:rsidR="001E4DFA" w:rsidRDefault="001E4DFA">
      <w:pPr>
        <w:pStyle w:val="32"/>
        <w:rPr>
          <w:ins w:id="357" w:author="Ryan Hakju Lee" w:date="2023-11-16T21:20:00Z"/>
          <w:rFonts w:asciiTheme="minorHAnsi" w:eastAsiaTheme="minorEastAsia" w:hAnsiTheme="minorHAnsi" w:cstheme="minorBidi"/>
          <w:noProof/>
          <w:kern w:val="2"/>
          <w:szCs w:val="22"/>
          <w:lang w:val="en-US" w:eastAsia="ko-KR"/>
        </w:rPr>
      </w:pPr>
      <w:ins w:id="358" w:author="Ryan Hakju Lee" w:date="2023-11-16T21:20:00Z">
        <w:r>
          <w:rPr>
            <w:noProof/>
          </w:rPr>
          <w:t>15.2.1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_Toc151062184 \h </w:instrText>
        </w:r>
      </w:ins>
      <w:r>
        <w:rPr>
          <w:noProof/>
        </w:rPr>
      </w:r>
      <w:r>
        <w:rPr>
          <w:noProof/>
        </w:rPr>
        <w:fldChar w:fldCharType="separate"/>
      </w:r>
      <w:ins w:id="359" w:author="Ryan Hakju Lee" w:date="2023-11-16T21:20:00Z">
        <w:r>
          <w:rPr>
            <w:noProof/>
          </w:rPr>
          <w:t>31</w:t>
        </w:r>
        <w:r>
          <w:rPr>
            <w:noProof/>
          </w:rPr>
          <w:fldChar w:fldCharType="end"/>
        </w:r>
      </w:ins>
    </w:p>
    <w:p w14:paraId="017153DA" w14:textId="0B9B3965" w:rsidR="001E4DFA" w:rsidRDefault="001E4DFA">
      <w:pPr>
        <w:pStyle w:val="32"/>
        <w:rPr>
          <w:ins w:id="360" w:author="Ryan Hakju Lee" w:date="2023-11-16T21:20:00Z"/>
          <w:rFonts w:asciiTheme="minorHAnsi" w:eastAsiaTheme="minorEastAsia" w:hAnsiTheme="minorHAnsi" w:cstheme="minorBidi"/>
          <w:noProof/>
          <w:kern w:val="2"/>
          <w:szCs w:val="22"/>
          <w:lang w:val="en-US" w:eastAsia="ko-KR"/>
        </w:rPr>
      </w:pPr>
      <w:ins w:id="361" w:author="Ryan Hakju Lee" w:date="2023-11-16T21:20:00Z">
        <w:r>
          <w:rPr>
            <w:noProof/>
          </w:rPr>
          <w:t>15.2.2</w:t>
        </w:r>
        <w:r>
          <w:rPr>
            <w:rFonts w:asciiTheme="minorHAnsi" w:eastAsiaTheme="minorEastAsia" w:hAnsiTheme="minorHAnsi" w:cstheme="minorBidi"/>
            <w:noProof/>
            <w:kern w:val="2"/>
            <w:szCs w:val="22"/>
            <w:lang w:val="en-US" w:eastAsia="ko-KR"/>
          </w:rPr>
          <w:tab/>
        </w:r>
        <w:r>
          <w:rPr>
            <w:noProof/>
          </w:rPr>
          <w:t>Corruption duration metric</w:t>
        </w:r>
        <w:r>
          <w:rPr>
            <w:noProof/>
          </w:rPr>
          <w:tab/>
        </w:r>
        <w:r>
          <w:rPr>
            <w:noProof/>
          </w:rPr>
          <w:fldChar w:fldCharType="begin"/>
        </w:r>
        <w:r>
          <w:rPr>
            <w:noProof/>
          </w:rPr>
          <w:instrText xml:space="preserve"> PAGEREF _Toc151062185 \h </w:instrText>
        </w:r>
      </w:ins>
      <w:r>
        <w:rPr>
          <w:noProof/>
        </w:rPr>
      </w:r>
      <w:r>
        <w:rPr>
          <w:noProof/>
        </w:rPr>
        <w:fldChar w:fldCharType="separate"/>
      </w:r>
      <w:ins w:id="362" w:author="Ryan Hakju Lee" w:date="2023-11-16T21:20:00Z">
        <w:r>
          <w:rPr>
            <w:noProof/>
          </w:rPr>
          <w:t>32</w:t>
        </w:r>
        <w:r>
          <w:rPr>
            <w:noProof/>
          </w:rPr>
          <w:fldChar w:fldCharType="end"/>
        </w:r>
      </w:ins>
    </w:p>
    <w:p w14:paraId="73AA8465" w14:textId="7D28DFB4" w:rsidR="001E4DFA" w:rsidRDefault="001E4DFA">
      <w:pPr>
        <w:pStyle w:val="32"/>
        <w:rPr>
          <w:ins w:id="363" w:author="Ryan Hakju Lee" w:date="2023-11-16T21:20:00Z"/>
          <w:rFonts w:asciiTheme="minorHAnsi" w:eastAsiaTheme="minorEastAsia" w:hAnsiTheme="minorHAnsi" w:cstheme="minorBidi"/>
          <w:noProof/>
          <w:kern w:val="2"/>
          <w:szCs w:val="22"/>
          <w:lang w:val="en-US" w:eastAsia="ko-KR"/>
        </w:rPr>
      </w:pPr>
      <w:ins w:id="364" w:author="Ryan Hakju Lee" w:date="2023-11-16T21:20:00Z">
        <w:r>
          <w:rPr>
            <w:noProof/>
          </w:rPr>
          <w:t>15.2.3</w:t>
        </w:r>
        <w:r>
          <w:rPr>
            <w:rFonts w:asciiTheme="minorHAnsi" w:eastAsiaTheme="minorEastAsia" w:hAnsiTheme="minorHAnsi" w:cstheme="minorBidi"/>
            <w:noProof/>
            <w:kern w:val="2"/>
            <w:szCs w:val="22"/>
            <w:lang w:val="en-US" w:eastAsia="ko-KR"/>
          </w:rPr>
          <w:tab/>
        </w:r>
        <w:r>
          <w:rPr>
            <w:noProof/>
          </w:rPr>
          <w:t>Successive loss of RTP packets</w:t>
        </w:r>
        <w:r>
          <w:rPr>
            <w:noProof/>
          </w:rPr>
          <w:tab/>
        </w:r>
        <w:r>
          <w:rPr>
            <w:noProof/>
          </w:rPr>
          <w:fldChar w:fldCharType="begin"/>
        </w:r>
        <w:r>
          <w:rPr>
            <w:noProof/>
          </w:rPr>
          <w:instrText xml:space="preserve"> PAGEREF _Toc151062186 \h </w:instrText>
        </w:r>
      </w:ins>
      <w:r>
        <w:rPr>
          <w:noProof/>
        </w:rPr>
      </w:r>
      <w:r>
        <w:rPr>
          <w:noProof/>
        </w:rPr>
        <w:fldChar w:fldCharType="separate"/>
      </w:r>
      <w:ins w:id="365" w:author="Ryan Hakju Lee" w:date="2023-11-16T21:20:00Z">
        <w:r>
          <w:rPr>
            <w:noProof/>
          </w:rPr>
          <w:t>32</w:t>
        </w:r>
        <w:r>
          <w:rPr>
            <w:noProof/>
          </w:rPr>
          <w:fldChar w:fldCharType="end"/>
        </w:r>
      </w:ins>
    </w:p>
    <w:p w14:paraId="6FA60B5A" w14:textId="3C2EF67B" w:rsidR="001E4DFA" w:rsidRDefault="001E4DFA">
      <w:pPr>
        <w:pStyle w:val="32"/>
        <w:rPr>
          <w:ins w:id="366" w:author="Ryan Hakju Lee" w:date="2023-11-16T21:20:00Z"/>
          <w:rFonts w:asciiTheme="minorHAnsi" w:eastAsiaTheme="minorEastAsia" w:hAnsiTheme="minorHAnsi" w:cstheme="minorBidi"/>
          <w:noProof/>
          <w:kern w:val="2"/>
          <w:szCs w:val="22"/>
          <w:lang w:val="en-US" w:eastAsia="ko-KR"/>
        </w:rPr>
      </w:pPr>
      <w:ins w:id="367" w:author="Ryan Hakju Lee" w:date="2023-11-16T21:20:00Z">
        <w:r>
          <w:rPr>
            <w:noProof/>
          </w:rPr>
          <w:t>15.2.4</w:t>
        </w:r>
        <w:r>
          <w:rPr>
            <w:rFonts w:asciiTheme="minorHAnsi" w:eastAsiaTheme="minorEastAsia" w:hAnsiTheme="minorHAnsi" w:cstheme="minorBidi"/>
            <w:noProof/>
            <w:kern w:val="2"/>
            <w:szCs w:val="22"/>
            <w:lang w:val="en-US" w:eastAsia="ko-KR"/>
          </w:rPr>
          <w:tab/>
        </w:r>
        <w:r>
          <w:rPr>
            <w:noProof/>
          </w:rPr>
          <w:t>Frame rate</w:t>
        </w:r>
        <w:r>
          <w:rPr>
            <w:noProof/>
          </w:rPr>
          <w:tab/>
        </w:r>
        <w:r>
          <w:rPr>
            <w:noProof/>
          </w:rPr>
          <w:fldChar w:fldCharType="begin"/>
        </w:r>
        <w:r>
          <w:rPr>
            <w:noProof/>
          </w:rPr>
          <w:instrText xml:space="preserve"> PAGEREF _Toc151062187 \h </w:instrText>
        </w:r>
      </w:ins>
      <w:r>
        <w:rPr>
          <w:noProof/>
        </w:rPr>
      </w:r>
      <w:r>
        <w:rPr>
          <w:noProof/>
        </w:rPr>
        <w:fldChar w:fldCharType="separate"/>
      </w:r>
      <w:ins w:id="368" w:author="Ryan Hakju Lee" w:date="2023-11-16T21:20:00Z">
        <w:r>
          <w:rPr>
            <w:noProof/>
          </w:rPr>
          <w:t>33</w:t>
        </w:r>
        <w:r>
          <w:rPr>
            <w:noProof/>
          </w:rPr>
          <w:fldChar w:fldCharType="end"/>
        </w:r>
      </w:ins>
    </w:p>
    <w:p w14:paraId="500E8065" w14:textId="5B933C5F" w:rsidR="001E4DFA" w:rsidRDefault="001E4DFA">
      <w:pPr>
        <w:pStyle w:val="32"/>
        <w:rPr>
          <w:ins w:id="369" w:author="Ryan Hakju Lee" w:date="2023-11-16T21:20:00Z"/>
          <w:rFonts w:asciiTheme="minorHAnsi" w:eastAsiaTheme="minorEastAsia" w:hAnsiTheme="minorHAnsi" w:cstheme="minorBidi"/>
          <w:noProof/>
          <w:kern w:val="2"/>
          <w:szCs w:val="22"/>
          <w:lang w:val="en-US" w:eastAsia="ko-KR"/>
        </w:rPr>
      </w:pPr>
      <w:ins w:id="370" w:author="Ryan Hakju Lee" w:date="2023-11-16T21:20:00Z">
        <w:r>
          <w:rPr>
            <w:noProof/>
          </w:rPr>
          <w:t>15.2.5</w:t>
        </w:r>
        <w:r>
          <w:rPr>
            <w:rFonts w:asciiTheme="minorHAnsi" w:eastAsiaTheme="minorEastAsia" w:hAnsiTheme="minorHAnsi" w:cstheme="minorBidi"/>
            <w:noProof/>
            <w:kern w:val="2"/>
            <w:szCs w:val="22"/>
            <w:lang w:val="en-US" w:eastAsia="ko-KR"/>
          </w:rPr>
          <w:tab/>
        </w:r>
        <w:r>
          <w:rPr>
            <w:noProof/>
          </w:rPr>
          <w:t>Jitter duration</w:t>
        </w:r>
        <w:r>
          <w:rPr>
            <w:noProof/>
          </w:rPr>
          <w:tab/>
        </w:r>
        <w:r>
          <w:rPr>
            <w:noProof/>
          </w:rPr>
          <w:fldChar w:fldCharType="begin"/>
        </w:r>
        <w:r>
          <w:rPr>
            <w:noProof/>
          </w:rPr>
          <w:instrText xml:space="preserve"> PAGEREF _Toc151062188 \h </w:instrText>
        </w:r>
      </w:ins>
      <w:r>
        <w:rPr>
          <w:noProof/>
        </w:rPr>
      </w:r>
      <w:r>
        <w:rPr>
          <w:noProof/>
        </w:rPr>
        <w:fldChar w:fldCharType="separate"/>
      </w:r>
      <w:ins w:id="371" w:author="Ryan Hakju Lee" w:date="2023-11-16T21:20:00Z">
        <w:r>
          <w:rPr>
            <w:noProof/>
          </w:rPr>
          <w:t>33</w:t>
        </w:r>
        <w:r>
          <w:rPr>
            <w:noProof/>
          </w:rPr>
          <w:fldChar w:fldCharType="end"/>
        </w:r>
      </w:ins>
    </w:p>
    <w:p w14:paraId="5760708A" w14:textId="6AD4DDE7" w:rsidR="001E4DFA" w:rsidRDefault="001E4DFA">
      <w:pPr>
        <w:pStyle w:val="32"/>
        <w:rPr>
          <w:ins w:id="372" w:author="Ryan Hakju Lee" w:date="2023-11-16T21:20:00Z"/>
          <w:rFonts w:asciiTheme="minorHAnsi" w:eastAsiaTheme="minorEastAsia" w:hAnsiTheme="minorHAnsi" w:cstheme="minorBidi"/>
          <w:noProof/>
          <w:kern w:val="2"/>
          <w:szCs w:val="22"/>
          <w:lang w:val="en-US" w:eastAsia="ko-KR"/>
        </w:rPr>
      </w:pPr>
      <w:ins w:id="373" w:author="Ryan Hakju Lee" w:date="2023-11-16T21:20:00Z">
        <w:r>
          <w:rPr>
            <w:noProof/>
          </w:rPr>
          <w:t>15.2.6</w:t>
        </w:r>
        <w:r>
          <w:rPr>
            <w:rFonts w:asciiTheme="minorHAnsi" w:eastAsiaTheme="minorEastAsia" w:hAnsiTheme="minorHAnsi" w:cstheme="minorBidi"/>
            <w:noProof/>
            <w:kern w:val="2"/>
            <w:szCs w:val="22"/>
            <w:lang w:val="en-US" w:eastAsia="ko-KR"/>
          </w:rPr>
          <w:tab/>
        </w:r>
        <w:r>
          <w:rPr>
            <w:noProof/>
          </w:rPr>
          <w:t>Sync loss duration</w:t>
        </w:r>
        <w:r>
          <w:rPr>
            <w:noProof/>
          </w:rPr>
          <w:tab/>
        </w:r>
        <w:r>
          <w:rPr>
            <w:noProof/>
          </w:rPr>
          <w:fldChar w:fldCharType="begin"/>
        </w:r>
        <w:r>
          <w:rPr>
            <w:noProof/>
          </w:rPr>
          <w:instrText xml:space="preserve"> PAGEREF _Toc151062189 \h </w:instrText>
        </w:r>
      </w:ins>
      <w:r>
        <w:rPr>
          <w:noProof/>
        </w:rPr>
      </w:r>
      <w:r>
        <w:rPr>
          <w:noProof/>
        </w:rPr>
        <w:fldChar w:fldCharType="separate"/>
      </w:r>
      <w:ins w:id="374" w:author="Ryan Hakju Lee" w:date="2023-11-16T21:20:00Z">
        <w:r>
          <w:rPr>
            <w:noProof/>
          </w:rPr>
          <w:t>34</w:t>
        </w:r>
        <w:r>
          <w:rPr>
            <w:noProof/>
          </w:rPr>
          <w:fldChar w:fldCharType="end"/>
        </w:r>
      </w:ins>
    </w:p>
    <w:p w14:paraId="29CA53C6" w14:textId="1448D9D2" w:rsidR="001E4DFA" w:rsidRDefault="001E4DFA">
      <w:pPr>
        <w:pStyle w:val="32"/>
        <w:rPr>
          <w:ins w:id="375" w:author="Ryan Hakju Lee" w:date="2023-11-16T21:20:00Z"/>
          <w:rFonts w:asciiTheme="minorHAnsi" w:eastAsiaTheme="minorEastAsia" w:hAnsiTheme="minorHAnsi" w:cstheme="minorBidi"/>
          <w:noProof/>
          <w:kern w:val="2"/>
          <w:szCs w:val="22"/>
          <w:lang w:val="en-US" w:eastAsia="ko-KR"/>
        </w:rPr>
      </w:pPr>
      <w:ins w:id="376" w:author="Ryan Hakju Lee" w:date="2023-11-16T21:20:00Z">
        <w:r>
          <w:rPr>
            <w:noProof/>
          </w:rPr>
          <w:t>15.2.7</w:t>
        </w:r>
        <w:r>
          <w:rPr>
            <w:rFonts w:asciiTheme="minorHAnsi" w:eastAsiaTheme="minorEastAsia" w:hAnsiTheme="minorHAnsi" w:cstheme="minorBidi"/>
            <w:noProof/>
            <w:kern w:val="2"/>
            <w:szCs w:val="22"/>
            <w:lang w:val="en-US" w:eastAsia="ko-KR"/>
          </w:rPr>
          <w:tab/>
        </w:r>
        <w:r>
          <w:rPr>
            <w:noProof/>
          </w:rPr>
          <w:t>Round-trip time</w:t>
        </w:r>
        <w:r>
          <w:rPr>
            <w:noProof/>
          </w:rPr>
          <w:tab/>
        </w:r>
        <w:r>
          <w:rPr>
            <w:noProof/>
          </w:rPr>
          <w:fldChar w:fldCharType="begin"/>
        </w:r>
        <w:r>
          <w:rPr>
            <w:noProof/>
          </w:rPr>
          <w:instrText xml:space="preserve"> PAGEREF _Toc151062190 \h </w:instrText>
        </w:r>
      </w:ins>
      <w:r>
        <w:rPr>
          <w:noProof/>
        </w:rPr>
      </w:r>
      <w:r>
        <w:rPr>
          <w:noProof/>
        </w:rPr>
        <w:fldChar w:fldCharType="separate"/>
      </w:r>
      <w:ins w:id="377" w:author="Ryan Hakju Lee" w:date="2023-11-16T21:20:00Z">
        <w:r>
          <w:rPr>
            <w:noProof/>
          </w:rPr>
          <w:t>34</w:t>
        </w:r>
        <w:r>
          <w:rPr>
            <w:noProof/>
          </w:rPr>
          <w:fldChar w:fldCharType="end"/>
        </w:r>
      </w:ins>
    </w:p>
    <w:p w14:paraId="51FC8D26" w14:textId="05FAA9D0" w:rsidR="001E4DFA" w:rsidRDefault="001E4DFA">
      <w:pPr>
        <w:pStyle w:val="32"/>
        <w:rPr>
          <w:ins w:id="378" w:author="Ryan Hakju Lee" w:date="2023-11-16T21:20:00Z"/>
          <w:rFonts w:asciiTheme="minorHAnsi" w:eastAsiaTheme="minorEastAsia" w:hAnsiTheme="minorHAnsi" w:cstheme="minorBidi"/>
          <w:noProof/>
          <w:kern w:val="2"/>
          <w:szCs w:val="22"/>
          <w:lang w:val="en-US" w:eastAsia="ko-KR"/>
        </w:rPr>
      </w:pPr>
      <w:ins w:id="379" w:author="Ryan Hakju Lee" w:date="2023-11-16T21:20:00Z">
        <w:r>
          <w:rPr>
            <w:noProof/>
          </w:rPr>
          <w:t>15.2.8</w:t>
        </w:r>
        <w:r>
          <w:rPr>
            <w:rFonts w:asciiTheme="minorHAnsi" w:eastAsiaTheme="minorEastAsia" w:hAnsiTheme="minorHAnsi" w:cstheme="minorBidi"/>
            <w:noProof/>
            <w:kern w:val="2"/>
            <w:szCs w:val="22"/>
            <w:lang w:val="en-US" w:eastAsia="ko-KR"/>
          </w:rPr>
          <w:tab/>
        </w:r>
        <w:r>
          <w:rPr>
            <w:noProof/>
          </w:rPr>
          <w:t>Average codec bitrate</w:t>
        </w:r>
        <w:r>
          <w:rPr>
            <w:noProof/>
          </w:rPr>
          <w:tab/>
        </w:r>
        <w:r>
          <w:rPr>
            <w:noProof/>
          </w:rPr>
          <w:fldChar w:fldCharType="begin"/>
        </w:r>
        <w:r>
          <w:rPr>
            <w:noProof/>
          </w:rPr>
          <w:instrText xml:space="preserve"> PAGEREF _Toc151062191 \h </w:instrText>
        </w:r>
      </w:ins>
      <w:r>
        <w:rPr>
          <w:noProof/>
        </w:rPr>
      </w:r>
      <w:r>
        <w:rPr>
          <w:noProof/>
        </w:rPr>
        <w:fldChar w:fldCharType="separate"/>
      </w:r>
      <w:ins w:id="380" w:author="Ryan Hakju Lee" w:date="2023-11-16T21:20:00Z">
        <w:r>
          <w:rPr>
            <w:noProof/>
          </w:rPr>
          <w:t>35</w:t>
        </w:r>
        <w:r>
          <w:rPr>
            <w:noProof/>
          </w:rPr>
          <w:fldChar w:fldCharType="end"/>
        </w:r>
      </w:ins>
    </w:p>
    <w:p w14:paraId="60BFC9D0" w14:textId="780DF0E8" w:rsidR="001E4DFA" w:rsidRDefault="001E4DFA">
      <w:pPr>
        <w:pStyle w:val="22"/>
        <w:rPr>
          <w:ins w:id="381" w:author="Ryan Hakju Lee" w:date="2023-11-16T21:20:00Z"/>
          <w:rFonts w:asciiTheme="minorHAnsi" w:eastAsiaTheme="minorEastAsia" w:hAnsiTheme="minorHAnsi" w:cstheme="minorBidi"/>
          <w:noProof/>
          <w:kern w:val="2"/>
          <w:szCs w:val="22"/>
          <w:lang w:val="en-US" w:eastAsia="ko-KR"/>
        </w:rPr>
      </w:pPr>
      <w:ins w:id="382" w:author="Ryan Hakju Lee" w:date="2023-11-16T21:20:00Z">
        <w:r>
          <w:rPr>
            <w:noProof/>
          </w:rPr>
          <w:t>15.3</w:t>
        </w:r>
        <w:r>
          <w:rPr>
            <w:rFonts w:asciiTheme="minorHAnsi" w:eastAsiaTheme="minorEastAsia" w:hAnsiTheme="minorHAnsi" w:cstheme="minorBidi"/>
            <w:noProof/>
            <w:kern w:val="2"/>
            <w:szCs w:val="22"/>
            <w:lang w:val="en-US" w:eastAsia="ko-KR"/>
          </w:rPr>
          <w:tab/>
        </w:r>
        <w:r>
          <w:rPr>
            <w:noProof/>
          </w:rPr>
          <w:t>Quality metrics reporting protocol</w:t>
        </w:r>
        <w:r>
          <w:rPr>
            <w:noProof/>
          </w:rPr>
          <w:tab/>
        </w:r>
        <w:r>
          <w:rPr>
            <w:noProof/>
          </w:rPr>
          <w:fldChar w:fldCharType="begin"/>
        </w:r>
        <w:r>
          <w:rPr>
            <w:noProof/>
          </w:rPr>
          <w:instrText xml:space="preserve"> PAGEREF _Toc151062192 \h </w:instrText>
        </w:r>
      </w:ins>
      <w:r>
        <w:rPr>
          <w:noProof/>
        </w:rPr>
      </w:r>
      <w:r>
        <w:rPr>
          <w:noProof/>
        </w:rPr>
        <w:fldChar w:fldCharType="separate"/>
      </w:r>
      <w:ins w:id="383" w:author="Ryan Hakju Lee" w:date="2023-11-16T21:20:00Z">
        <w:r>
          <w:rPr>
            <w:noProof/>
          </w:rPr>
          <w:t>35</w:t>
        </w:r>
        <w:r>
          <w:rPr>
            <w:noProof/>
          </w:rPr>
          <w:fldChar w:fldCharType="end"/>
        </w:r>
      </w:ins>
    </w:p>
    <w:p w14:paraId="38AE16B1" w14:textId="26415790" w:rsidR="001E4DFA" w:rsidRDefault="001E4DFA">
      <w:pPr>
        <w:pStyle w:val="32"/>
        <w:rPr>
          <w:ins w:id="384" w:author="Ryan Hakju Lee" w:date="2023-11-16T21:20:00Z"/>
          <w:rFonts w:asciiTheme="minorHAnsi" w:eastAsiaTheme="minorEastAsia" w:hAnsiTheme="minorHAnsi" w:cstheme="minorBidi"/>
          <w:noProof/>
          <w:kern w:val="2"/>
          <w:szCs w:val="22"/>
          <w:lang w:val="en-US" w:eastAsia="ko-KR"/>
        </w:rPr>
      </w:pPr>
      <w:ins w:id="385" w:author="Ryan Hakju Lee" w:date="2023-11-16T21:20:00Z">
        <w:r>
          <w:rPr>
            <w:noProof/>
          </w:rPr>
          <w:t>15.3.1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_Toc151062193 \h </w:instrText>
        </w:r>
      </w:ins>
      <w:r>
        <w:rPr>
          <w:noProof/>
        </w:rPr>
      </w:r>
      <w:r>
        <w:rPr>
          <w:noProof/>
        </w:rPr>
        <w:fldChar w:fldCharType="separate"/>
      </w:r>
      <w:ins w:id="386" w:author="Ryan Hakju Lee" w:date="2023-11-16T21:20:00Z">
        <w:r>
          <w:rPr>
            <w:noProof/>
          </w:rPr>
          <w:t>35</w:t>
        </w:r>
        <w:r>
          <w:rPr>
            <w:noProof/>
          </w:rPr>
          <w:fldChar w:fldCharType="end"/>
        </w:r>
      </w:ins>
    </w:p>
    <w:p w14:paraId="09A94DE2" w14:textId="6EC0D911" w:rsidR="001E4DFA" w:rsidRDefault="001E4DFA">
      <w:pPr>
        <w:pStyle w:val="32"/>
        <w:rPr>
          <w:ins w:id="387" w:author="Ryan Hakju Lee" w:date="2023-11-16T21:20:00Z"/>
          <w:rFonts w:asciiTheme="minorHAnsi" w:eastAsiaTheme="minorEastAsia" w:hAnsiTheme="minorHAnsi" w:cstheme="minorBidi"/>
          <w:noProof/>
          <w:kern w:val="2"/>
          <w:szCs w:val="22"/>
          <w:lang w:val="en-US" w:eastAsia="ko-KR"/>
        </w:rPr>
      </w:pPr>
      <w:ins w:id="388" w:author="Ryan Hakju Lee" w:date="2023-11-16T21:20:00Z">
        <w:r>
          <w:rPr>
            <w:noProof/>
          </w:rPr>
          <w:t>15.3.2</w:t>
        </w:r>
        <w:r>
          <w:rPr>
            <w:rFonts w:asciiTheme="minorHAnsi" w:eastAsiaTheme="minorEastAsia" w:hAnsiTheme="minorHAnsi" w:cstheme="minorBidi"/>
            <w:noProof/>
            <w:kern w:val="2"/>
            <w:szCs w:val="22"/>
            <w:lang w:val="en-US" w:eastAsia="ko-KR"/>
          </w:rPr>
          <w:tab/>
        </w:r>
        <w:r>
          <w:rPr>
            <w:noProof/>
          </w:rPr>
          <w:t>Report format</w:t>
        </w:r>
        <w:r>
          <w:rPr>
            <w:noProof/>
          </w:rPr>
          <w:tab/>
        </w:r>
        <w:r>
          <w:rPr>
            <w:noProof/>
          </w:rPr>
          <w:fldChar w:fldCharType="begin"/>
        </w:r>
        <w:r>
          <w:rPr>
            <w:noProof/>
          </w:rPr>
          <w:instrText xml:space="preserve"> PAGEREF _Toc151062194 \h </w:instrText>
        </w:r>
      </w:ins>
      <w:r>
        <w:rPr>
          <w:noProof/>
        </w:rPr>
      </w:r>
      <w:r>
        <w:rPr>
          <w:noProof/>
        </w:rPr>
        <w:fldChar w:fldCharType="separate"/>
      </w:r>
      <w:ins w:id="389" w:author="Ryan Hakju Lee" w:date="2023-11-16T21:20:00Z">
        <w:r>
          <w:rPr>
            <w:noProof/>
          </w:rPr>
          <w:t>35</w:t>
        </w:r>
        <w:r>
          <w:rPr>
            <w:noProof/>
          </w:rPr>
          <w:fldChar w:fldCharType="end"/>
        </w:r>
      </w:ins>
    </w:p>
    <w:p w14:paraId="3F1D98D0" w14:textId="7CFDC1C4" w:rsidR="001E4DFA" w:rsidRDefault="001E4DFA">
      <w:pPr>
        <w:pStyle w:val="32"/>
        <w:rPr>
          <w:ins w:id="390" w:author="Ryan Hakju Lee" w:date="2023-11-16T21:20:00Z"/>
          <w:rFonts w:asciiTheme="minorHAnsi" w:eastAsiaTheme="minorEastAsia" w:hAnsiTheme="minorHAnsi" w:cstheme="minorBidi"/>
          <w:noProof/>
          <w:kern w:val="2"/>
          <w:szCs w:val="22"/>
          <w:lang w:val="en-US" w:eastAsia="ko-KR"/>
        </w:rPr>
      </w:pPr>
      <w:ins w:id="391" w:author="Ryan Hakju Lee" w:date="2023-11-16T21:20:00Z">
        <w:r>
          <w:rPr>
            <w:noProof/>
          </w:rPr>
          <w:t>15.3.3</w:t>
        </w:r>
        <w:r>
          <w:rPr>
            <w:rFonts w:asciiTheme="minorHAnsi" w:eastAsiaTheme="minorEastAsia" w:hAnsiTheme="minorHAnsi" w:cstheme="minorBidi"/>
            <w:noProof/>
            <w:kern w:val="2"/>
            <w:szCs w:val="22"/>
            <w:lang w:val="en-US" w:eastAsia="ko-KR"/>
          </w:rPr>
          <w:tab/>
        </w:r>
        <w:r>
          <w:rPr>
            <w:noProof/>
          </w:rPr>
          <w:t>Reporting protocol</w:t>
        </w:r>
        <w:r>
          <w:rPr>
            <w:noProof/>
          </w:rPr>
          <w:tab/>
        </w:r>
        <w:r>
          <w:rPr>
            <w:noProof/>
          </w:rPr>
          <w:fldChar w:fldCharType="begin"/>
        </w:r>
        <w:r>
          <w:rPr>
            <w:noProof/>
          </w:rPr>
          <w:instrText xml:space="preserve"> PAGEREF _Toc151062195 \h </w:instrText>
        </w:r>
      </w:ins>
      <w:r>
        <w:rPr>
          <w:noProof/>
        </w:rPr>
      </w:r>
      <w:r>
        <w:rPr>
          <w:noProof/>
        </w:rPr>
        <w:fldChar w:fldCharType="separate"/>
      </w:r>
      <w:ins w:id="392" w:author="Ryan Hakju Lee" w:date="2023-11-16T21:20:00Z">
        <w:r>
          <w:rPr>
            <w:noProof/>
          </w:rPr>
          <w:t>37</w:t>
        </w:r>
        <w:r>
          <w:rPr>
            <w:noProof/>
          </w:rPr>
          <w:fldChar w:fldCharType="end"/>
        </w:r>
      </w:ins>
    </w:p>
    <w:p w14:paraId="6D7C48DD" w14:textId="63C8DDB7" w:rsidR="001E4DFA" w:rsidRDefault="001E4DFA">
      <w:pPr>
        <w:pStyle w:val="80"/>
        <w:rPr>
          <w:ins w:id="393" w:author="Ryan Hakju Lee" w:date="2023-11-16T21:20:00Z"/>
          <w:rFonts w:asciiTheme="minorHAnsi" w:eastAsiaTheme="minorEastAsia" w:hAnsiTheme="minorHAnsi" w:cstheme="minorBidi"/>
          <w:b w:val="0"/>
          <w:noProof/>
          <w:kern w:val="2"/>
          <w:sz w:val="20"/>
          <w:szCs w:val="22"/>
          <w:lang w:val="en-US" w:eastAsia="ko-KR"/>
        </w:rPr>
      </w:pPr>
      <w:ins w:id="394" w:author="Ryan Hakju Lee" w:date="2023-11-16T21:20:00Z">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_Toc151062196 \h </w:instrText>
        </w:r>
      </w:ins>
      <w:r>
        <w:rPr>
          <w:noProof/>
        </w:rPr>
      </w:r>
      <w:r>
        <w:rPr>
          <w:noProof/>
        </w:rPr>
        <w:fldChar w:fldCharType="separate"/>
      </w:r>
      <w:ins w:id="395" w:author="Ryan Hakju Lee" w:date="2023-11-16T21:20:00Z">
        <w:r>
          <w:rPr>
            <w:noProof/>
          </w:rPr>
          <w:t>39</w:t>
        </w:r>
        <w:r>
          <w:rPr>
            <w:noProof/>
          </w:rPr>
          <w:fldChar w:fldCharType="end"/>
        </w:r>
      </w:ins>
    </w:p>
    <w:p w14:paraId="5404364D" w14:textId="5DE5A9CD" w:rsidR="001E4DFA" w:rsidRDefault="001E4DFA">
      <w:pPr>
        <w:pStyle w:val="10"/>
        <w:rPr>
          <w:ins w:id="396" w:author="Ryan Hakju Lee" w:date="2023-11-16T21:20:00Z"/>
          <w:rFonts w:asciiTheme="minorHAnsi" w:eastAsiaTheme="minorEastAsia" w:hAnsiTheme="minorHAnsi" w:cstheme="minorBidi"/>
          <w:noProof/>
          <w:kern w:val="2"/>
          <w:sz w:val="20"/>
          <w:szCs w:val="22"/>
          <w:lang w:val="en-US" w:eastAsia="ko-KR"/>
        </w:rPr>
      </w:pPr>
      <w:ins w:id="397" w:author="Ryan Hakju Lee" w:date="2023-11-16T21:20:00Z">
        <w:r>
          <w:rPr>
            <w:noProof/>
          </w:rPr>
          <w:t>A.1</w:t>
        </w:r>
        <w:r>
          <w:rPr>
            <w:rFonts w:asciiTheme="minorHAnsi" w:eastAsiaTheme="minorEastAsia" w:hAnsiTheme="minorHAnsi" w:cstheme="minorBidi"/>
            <w:noProof/>
            <w:kern w:val="2"/>
            <w:sz w:val="20"/>
            <w:szCs w:val="22"/>
            <w:lang w:val="en-US" w:eastAsia="ko-KR"/>
          </w:rPr>
          <w:tab/>
        </w:r>
        <w:r>
          <w:rPr>
            <w:noProof/>
          </w:rPr>
          <w:t>Overview of high-level RTC architecture</w:t>
        </w:r>
        <w:r>
          <w:rPr>
            <w:noProof/>
          </w:rPr>
          <w:tab/>
        </w:r>
        <w:r>
          <w:rPr>
            <w:noProof/>
          </w:rPr>
          <w:fldChar w:fldCharType="begin"/>
        </w:r>
        <w:r>
          <w:rPr>
            <w:noProof/>
          </w:rPr>
          <w:instrText xml:space="preserve"> PAGEREF _Toc151062197 \h </w:instrText>
        </w:r>
      </w:ins>
      <w:r>
        <w:rPr>
          <w:noProof/>
        </w:rPr>
      </w:r>
      <w:r>
        <w:rPr>
          <w:noProof/>
        </w:rPr>
        <w:fldChar w:fldCharType="separate"/>
      </w:r>
      <w:ins w:id="398" w:author="Ryan Hakju Lee" w:date="2023-11-16T21:20:00Z">
        <w:r>
          <w:rPr>
            <w:noProof/>
          </w:rPr>
          <w:t>39</w:t>
        </w:r>
        <w:r>
          <w:rPr>
            <w:noProof/>
          </w:rPr>
          <w:fldChar w:fldCharType="end"/>
        </w:r>
      </w:ins>
    </w:p>
    <w:p w14:paraId="40A41717" w14:textId="0845F932" w:rsidR="001E4DFA" w:rsidRDefault="001E4DFA">
      <w:pPr>
        <w:pStyle w:val="10"/>
        <w:rPr>
          <w:ins w:id="399" w:author="Ryan Hakju Lee" w:date="2023-11-16T21:20:00Z"/>
          <w:rFonts w:asciiTheme="minorHAnsi" w:eastAsiaTheme="minorEastAsia" w:hAnsiTheme="minorHAnsi" w:cstheme="minorBidi"/>
          <w:noProof/>
          <w:kern w:val="2"/>
          <w:sz w:val="20"/>
          <w:szCs w:val="22"/>
          <w:lang w:val="en-US" w:eastAsia="ko-KR"/>
        </w:rPr>
      </w:pPr>
      <w:ins w:id="400" w:author="Ryan Hakju Lee" w:date="2023-11-16T21:20:00Z">
        <w:r>
          <w:rPr>
            <w:noProof/>
          </w:rPr>
          <w:t>A.2</w:t>
        </w:r>
        <w:r>
          <w:rPr>
            <w:rFonts w:asciiTheme="minorHAnsi" w:eastAsiaTheme="minorEastAsia" w:hAnsiTheme="minorHAnsi" w:cstheme="minorBidi"/>
            <w:noProof/>
            <w:kern w:val="2"/>
            <w:sz w:val="20"/>
            <w:szCs w:val="22"/>
            <w:lang w:val="en-US" w:eastAsia="ko-KR"/>
          </w:rPr>
          <w:tab/>
        </w:r>
        <w:r>
          <w:rPr>
            <w:noProof/>
          </w:rPr>
          <w:t>Reference RTC endpoint model</w:t>
        </w:r>
        <w:r>
          <w:rPr>
            <w:noProof/>
          </w:rPr>
          <w:tab/>
        </w:r>
        <w:r>
          <w:rPr>
            <w:noProof/>
          </w:rPr>
          <w:fldChar w:fldCharType="begin"/>
        </w:r>
        <w:r>
          <w:rPr>
            <w:noProof/>
          </w:rPr>
          <w:instrText xml:space="preserve"> PAGEREF _Toc151062198 \h </w:instrText>
        </w:r>
      </w:ins>
      <w:r>
        <w:rPr>
          <w:noProof/>
        </w:rPr>
      </w:r>
      <w:r>
        <w:rPr>
          <w:noProof/>
        </w:rPr>
        <w:fldChar w:fldCharType="separate"/>
      </w:r>
      <w:ins w:id="401" w:author="Ryan Hakju Lee" w:date="2023-11-16T21:20:00Z">
        <w:r>
          <w:rPr>
            <w:noProof/>
          </w:rPr>
          <w:t>39</w:t>
        </w:r>
        <w:r>
          <w:rPr>
            <w:noProof/>
          </w:rPr>
          <w:fldChar w:fldCharType="end"/>
        </w:r>
      </w:ins>
    </w:p>
    <w:p w14:paraId="7216B581" w14:textId="182C7B2D" w:rsidR="001E4DFA" w:rsidRDefault="001E4DFA">
      <w:pPr>
        <w:pStyle w:val="22"/>
        <w:rPr>
          <w:ins w:id="402" w:author="Ryan Hakju Lee" w:date="2023-11-16T21:20:00Z"/>
          <w:rFonts w:asciiTheme="minorHAnsi" w:eastAsiaTheme="minorEastAsia" w:hAnsiTheme="minorHAnsi" w:cstheme="minorBidi"/>
          <w:noProof/>
          <w:kern w:val="2"/>
          <w:szCs w:val="22"/>
          <w:lang w:val="en-US" w:eastAsia="ko-KR"/>
        </w:rPr>
      </w:pPr>
      <w:ins w:id="403" w:author="Ryan Hakju Lee" w:date="2023-11-16T21:20:00Z">
        <w:r>
          <w:rPr>
            <w:noProof/>
          </w:rPr>
          <w:t>A.2.1</w:t>
        </w:r>
        <w:r>
          <w:rPr>
            <w:rFonts w:asciiTheme="minorHAnsi" w:eastAsiaTheme="minorEastAsia" w:hAnsiTheme="minorHAnsi" w:cstheme="minorBidi"/>
            <w:noProof/>
            <w:kern w:val="2"/>
            <w:szCs w:val="22"/>
            <w:lang w:val="en-US" w:eastAsia="ko-KR"/>
          </w:rPr>
          <w:tab/>
        </w:r>
        <w:r>
          <w:rPr>
            <w:noProof/>
          </w:rPr>
          <w:t>Audio</w:t>
        </w:r>
        <w:r>
          <w:rPr>
            <w:noProof/>
          </w:rPr>
          <w:tab/>
        </w:r>
        <w:r>
          <w:rPr>
            <w:noProof/>
          </w:rPr>
          <w:fldChar w:fldCharType="begin"/>
        </w:r>
        <w:r>
          <w:rPr>
            <w:noProof/>
          </w:rPr>
          <w:instrText xml:space="preserve"> PAGEREF _Toc151062199 \h </w:instrText>
        </w:r>
      </w:ins>
      <w:r>
        <w:rPr>
          <w:noProof/>
        </w:rPr>
      </w:r>
      <w:r>
        <w:rPr>
          <w:noProof/>
        </w:rPr>
        <w:fldChar w:fldCharType="separate"/>
      </w:r>
      <w:ins w:id="404" w:author="Ryan Hakju Lee" w:date="2023-11-16T21:20:00Z">
        <w:r>
          <w:rPr>
            <w:noProof/>
          </w:rPr>
          <w:t>41</w:t>
        </w:r>
        <w:r>
          <w:rPr>
            <w:noProof/>
          </w:rPr>
          <w:fldChar w:fldCharType="end"/>
        </w:r>
      </w:ins>
    </w:p>
    <w:p w14:paraId="6C3E0222" w14:textId="4B8CBDAB" w:rsidR="001E4DFA" w:rsidRDefault="001E4DFA">
      <w:pPr>
        <w:pStyle w:val="32"/>
        <w:rPr>
          <w:ins w:id="405" w:author="Ryan Hakju Lee" w:date="2023-11-16T21:20:00Z"/>
          <w:rFonts w:asciiTheme="minorHAnsi" w:eastAsiaTheme="minorEastAsia" w:hAnsiTheme="minorHAnsi" w:cstheme="minorBidi"/>
          <w:noProof/>
          <w:kern w:val="2"/>
          <w:szCs w:val="22"/>
          <w:lang w:val="en-US" w:eastAsia="ko-KR"/>
        </w:rPr>
      </w:pPr>
      <w:ins w:id="406" w:author="Ryan Hakju Lee" w:date="2023-11-16T21:20:00Z">
        <w:r>
          <w:rPr>
            <w:noProof/>
          </w:rPr>
          <w:t>A.2.1.2</w:t>
        </w:r>
        <w:r>
          <w:rPr>
            <w:rFonts w:asciiTheme="minorHAnsi" w:eastAsiaTheme="minorEastAsia" w:hAnsiTheme="minorHAnsi" w:cstheme="minorBidi"/>
            <w:noProof/>
            <w:kern w:val="2"/>
            <w:szCs w:val="22"/>
            <w:lang w:val="en-US" w:eastAsia="ko-KR"/>
          </w:rPr>
          <w:tab/>
        </w:r>
        <w:r>
          <w:rPr>
            <w:noProof/>
          </w:rPr>
          <w:t>Microphone</w:t>
        </w:r>
        <w:r>
          <w:rPr>
            <w:noProof/>
          </w:rPr>
          <w:tab/>
        </w:r>
        <w:r>
          <w:rPr>
            <w:noProof/>
          </w:rPr>
          <w:fldChar w:fldCharType="begin"/>
        </w:r>
        <w:r>
          <w:rPr>
            <w:noProof/>
          </w:rPr>
          <w:instrText xml:space="preserve"> PAGEREF _Toc151062200 \h </w:instrText>
        </w:r>
      </w:ins>
      <w:r>
        <w:rPr>
          <w:noProof/>
        </w:rPr>
      </w:r>
      <w:r>
        <w:rPr>
          <w:noProof/>
        </w:rPr>
        <w:fldChar w:fldCharType="separate"/>
      </w:r>
      <w:ins w:id="407" w:author="Ryan Hakju Lee" w:date="2023-11-16T21:20:00Z">
        <w:r>
          <w:rPr>
            <w:noProof/>
          </w:rPr>
          <w:t>41</w:t>
        </w:r>
        <w:r>
          <w:rPr>
            <w:noProof/>
          </w:rPr>
          <w:fldChar w:fldCharType="end"/>
        </w:r>
      </w:ins>
    </w:p>
    <w:p w14:paraId="21E4BE53" w14:textId="3B91CEED" w:rsidR="001E4DFA" w:rsidRDefault="001E4DFA">
      <w:pPr>
        <w:pStyle w:val="32"/>
        <w:rPr>
          <w:ins w:id="408" w:author="Ryan Hakju Lee" w:date="2023-11-16T21:20:00Z"/>
          <w:rFonts w:asciiTheme="minorHAnsi" w:eastAsiaTheme="minorEastAsia" w:hAnsiTheme="minorHAnsi" w:cstheme="minorBidi"/>
          <w:noProof/>
          <w:kern w:val="2"/>
          <w:szCs w:val="22"/>
          <w:lang w:val="en-US" w:eastAsia="ko-KR"/>
        </w:rPr>
      </w:pPr>
      <w:ins w:id="409" w:author="Ryan Hakju Lee" w:date="2023-11-16T21:20:00Z">
        <w:r>
          <w:rPr>
            <w:noProof/>
          </w:rPr>
          <w:t>A.2.1.2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_Toc151062201 \h </w:instrText>
        </w:r>
      </w:ins>
      <w:r>
        <w:rPr>
          <w:noProof/>
        </w:rPr>
      </w:r>
      <w:r>
        <w:rPr>
          <w:noProof/>
        </w:rPr>
        <w:fldChar w:fldCharType="separate"/>
      </w:r>
      <w:ins w:id="410" w:author="Ryan Hakju Lee" w:date="2023-11-16T21:20:00Z">
        <w:r>
          <w:rPr>
            <w:noProof/>
          </w:rPr>
          <w:t>42</w:t>
        </w:r>
        <w:r>
          <w:rPr>
            <w:noProof/>
          </w:rPr>
          <w:fldChar w:fldCharType="end"/>
        </w:r>
      </w:ins>
    </w:p>
    <w:p w14:paraId="5F664640" w14:textId="28EB23CA" w:rsidR="001E4DFA" w:rsidRDefault="001E4DFA">
      <w:pPr>
        <w:pStyle w:val="32"/>
        <w:rPr>
          <w:ins w:id="411" w:author="Ryan Hakju Lee" w:date="2023-11-16T21:20:00Z"/>
          <w:rFonts w:asciiTheme="minorHAnsi" w:eastAsiaTheme="minorEastAsia" w:hAnsiTheme="minorHAnsi" w:cstheme="minorBidi"/>
          <w:noProof/>
          <w:kern w:val="2"/>
          <w:szCs w:val="22"/>
          <w:lang w:val="en-US" w:eastAsia="ko-KR"/>
        </w:rPr>
      </w:pPr>
      <w:ins w:id="412" w:author="Ryan Hakju Lee" w:date="2023-11-16T21:20:00Z">
        <w:r>
          <w:rPr>
            <w:noProof/>
          </w:rPr>
          <w:t>A.2.1.3</w:t>
        </w:r>
        <w:r>
          <w:rPr>
            <w:rFonts w:asciiTheme="minorHAnsi" w:eastAsiaTheme="minorEastAsia" w:hAnsiTheme="minorHAnsi" w:cstheme="minorBidi"/>
            <w:noProof/>
            <w:kern w:val="2"/>
            <w:szCs w:val="22"/>
            <w:lang w:val="en-US" w:eastAsia="ko-KR"/>
          </w:rPr>
          <w:tab/>
        </w:r>
        <w:r>
          <w:rPr>
            <w:noProof/>
          </w:rPr>
          <w:t>Codec</w:t>
        </w:r>
        <w:r>
          <w:rPr>
            <w:noProof/>
          </w:rPr>
          <w:tab/>
        </w:r>
        <w:r>
          <w:rPr>
            <w:noProof/>
          </w:rPr>
          <w:fldChar w:fldCharType="begin"/>
        </w:r>
        <w:r>
          <w:rPr>
            <w:noProof/>
          </w:rPr>
          <w:instrText xml:space="preserve"> PAGEREF _Toc151062202 \h </w:instrText>
        </w:r>
      </w:ins>
      <w:r>
        <w:rPr>
          <w:noProof/>
        </w:rPr>
      </w:r>
      <w:r>
        <w:rPr>
          <w:noProof/>
        </w:rPr>
        <w:fldChar w:fldCharType="separate"/>
      </w:r>
      <w:ins w:id="413" w:author="Ryan Hakju Lee" w:date="2023-11-16T21:20:00Z">
        <w:r>
          <w:rPr>
            <w:noProof/>
          </w:rPr>
          <w:t>42</w:t>
        </w:r>
        <w:r>
          <w:rPr>
            <w:noProof/>
          </w:rPr>
          <w:fldChar w:fldCharType="end"/>
        </w:r>
      </w:ins>
    </w:p>
    <w:p w14:paraId="71A1E5C1" w14:textId="40C964FE" w:rsidR="001E4DFA" w:rsidRDefault="001E4DFA">
      <w:pPr>
        <w:pStyle w:val="22"/>
        <w:rPr>
          <w:ins w:id="414" w:author="Ryan Hakju Lee" w:date="2023-11-16T21:20:00Z"/>
          <w:rFonts w:asciiTheme="minorHAnsi" w:eastAsiaTheme="minorEastAsia" w:hAnsiTheme="minorHAnsi" w:cstheme="minorBidi"/>
          <w:noProof/>
          <w:kern w:val="2"/>
          <w:szCs w:val="22"/>
          <w:lang w:val="en-US" w:eastAsia="ko-KR"/>
        </w:rPr>
      </w:pPr>
      <w:ins w:id="415" w:author="Ryan Hakju Lee" w:date="2023-11-16T21:20:00Z">
        <w:r>
          <w:rPr>
            <w:noProof/>
          </w:rPr>
          <w:t>A.2.2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_Toc151062203 \h </w:instrText>
        </w:r>
      </w:ins>
      <w:r>
        <w:rPr>
          <w:noProof/>
        </w:rPr>
      </w:r>
      <w:r>
        <w:rPr>
          <w:noProof/>
        </w:rPr>
        <w:fldChar w:fldCharType="separate"/>
      </w:r>
      <w:ins w:id="416" w:author="Ryan Hakju Lee" w:date="2023-11-16T21:20:00Z">
        <w:r>
          <w:rPr>
            <w:noProof/>
          </w:rPr>
          <w:t>42</w:t>
        </w:r>
        <w:r>
          <w:rPr>
            <w:noProof/>
          </w:rPr>
          <w:fldChar w:fldCharType="end"/>
        </w:r>
      </w:ins>
    </w:p>
    <w:p w14:paraId="6AF81B84" w14:textId="651CC777" w:rsidR="001E4DFA" w:rsidRDefault="001E4DFA">
      <w:pPr>
        <w:pStyle w:val="32"/>
        <w:rPr>
          <w:ins w:id="417" w:author="Ryan Hakju Lee" w:date="2023-11-16T21:20:00Z"/>
          <w:rFonts w:asciiTheme="minorHAnsi" w:eastAsiaTheme="minorEastAsia" w:hAnsiTheme="minorHAnsi" w:cstheme="minorBidi"/>
          <w:noProof/>
          <w:kern w:val="2"/>
          <w:szCs w:val="22"/>
          <w:lang w:val="en-US" w:eastAsia="ko-KR"/>
        </w:rPr>
      </w:pPr>
      <w:ins w:id="418" w:author="Ryan Hakju Lee" w:date="2023-11-16T21:20:00Z">
        <w:r>
          <w:rPr>
            <w:noProof/>
          </w:rPr>
          <w:t>A.2.2.1</w:t>
        </w:r>
        <w:r>
          <w:rPr>
            <w:rFonts w:asciiTheme="minorHAnsi" w:eastAsiaTheme="minorEastAsia" w:hAnsiTheme="minorHAnsi" w:cstheme="minorBidi"/>
            <w:noProof/>
            <w:kern w:val="2"/>
            <w:szCs w:val="22"/>
            <w:lang w:val="en-US" w:eastAsia="ko-KR"/>
          </w:rPr>
          <w:tab/>
        </w:r>
        <w:r>
          <w:rPr>
            <w:noProof/>
          </w:rPr>
          <w:t>Camera</w:t>
        </w:r>
        <w:r>
          <w:rPr>
            <w:noProof/>
          </w:rPr>
          <w:tab/>
        </w:r>
        <w:r>
          <w:rPr>
            <w:noProof/>
          </w:rPr>
          <w:fldChar w:fldCharType="begin"/>
        </w:r>
        <w:r>
          <w:rPr>
            <w:noProof/>
          </w:rPr>
          <w:instrText xml:space="preserve"> PAGEREF _Toc151062204 \h </w:instrText>
        </w:r>
      </w:ins>
      <w:r>
        <w:rPr>
          <w:noProof/>
        </w:rPr>
      </w:r>
      <w:r>
        <w:rPr>
          <w:noProof/>
        </w:rPr>
        <w:fldChar w:fldCharType="separate"/>
      </w:r>
      <w:ins w:id="419" w:author="Ryan Hakju Lee" w:date="2023-11-16T21:20:00Z">
        <w:r>
          <w:rPr>
            <w:noProof/>
          </w:rPr>
          <w:t>42</w:t>
        </w:r>
        <w:r>
          <w:rPr>
            <w:noProof/>
          </w:rPr>
          <w:fldChar w:fldCharType="end"/>
        </w:r>
      </w:ins>
    </w:p>
    <w:p w14:paraId="4B448147" w14:textId="5580E21D" w:rsidR="001E4DFA" w:rsidRDefault="001E4DFA">
      <w:pPr>
        <w:pStyle w:val="32"/>
        <w:rPr>
          <w:ins w:id="420" w:author="Ryan Hakju Lee" w:date="2023-11-16T21:20:00Z"/>
          <w:rFonts w:asciiTheme="minorHAnsi" w:eastAsiaTheme="minorEastAsia" w:hAnsiTheme="minorHAnsi" w:cstheme="minorBidi"/>
          <w:noProof/>
          <w:kern w:val="2"/>
          <w:szCs w:val="22"/>
          <w:lang w:val="en-US" w:eastAsia="ko-KR"/>
        </w:rPr>
      </w:pPr>
      <w:ins w:id="421" w:author="Ryan Hakju Lee" w:date="2023-11-16T21:20:00Z">
        <w:r>
          <w:rPr>
            <w:noProof/>
          </w:rPr>
          <w:t>A.2.2.2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_Toc151062205 \h </w:instrText>
        </w:r>
      </w:ins>
      <w:r>
        <w:rPr>
          <w:noProof/>
        </w:rPr>
      </w:r>
      <w:r>
        <w:rPr>
          <w:noProof/>
        </w:rPr>
        <w:fldChar w:fldCharType="separate"/>
      </w:r>
      <w:ins w:id="422" w:author="Ryan Hakju Lee" w:date="2023-11-16T21:20:00Z">
        <w:r>
          <w:rPr>
            <w:noProof/>
          </w:rPr>
          <w:t>42</w:t>
        </w:r>
        <w:r>
          <w:rPr>
            <w:noProof/>
          </w:rPr>
          <w:fldChar w:fldCharType="end"/>
        </w:r>
      </w:ins>
    </w:p>
    <w:p w14:paraId="1E20510B" w14:textId="7B766EAD" w:rsidR="001E4DFA" w:rsidRDefault="001E4DFA">
      <w:pPr>
        <w:pStyle w:val="32"/>
        <w:rPr>
          <w:ins w:id="423" w:author="Ryan Hakju Lee" w:date="2023-11-16T21:20:00Z"/>
          <w:rFonts w:asciiTheme="minorHAnsi" w:eastAsiaTheme="minorEastAsia" w:hAnsiTheme="minorHAnsi" w:cstheme="minorBidi"/>
          <w:noProof/>
          <w:kern w:val="2"/>
          <w:szCs w:val="22"/>
          <w:lang w:val="en-US" w:eastAsia="ko-KR"/>
        </w:rPr>
      </w:pPr>
      <w:ins w:id="424" w:author="Ryan Hakju Lee" w:date="2023-11-16T21:20:00Z">
        <w:r>
          <w:rPr>
            <w:noProof/>
          </w:rPr>
          <w:t>A.2.2.3</w:t>
        </w:r>
        <w:r>
          <w:rPr>
            <w:rFonts w:asciiTheme="minorHAnsi" w:eastAsiaTheme="minorEastAsia" w:hAnsiTheme="minorHAnsi" w:cstheme="minorBidi"/>
            <w:noProof/>
            <w:kern w:val="2"/>
            <w:szCs w:val="22"/>
            <w:lang w:val="en-US" w:eastAsia="ko-KR"/>
          </w:rPr>
          <w:tab/>
        </w:r>
        <w:r>
          <w:rPr>
            <w:noProof/>
          </w:rPr>
          <w:t>Codec</w:t>
        </w:r>
        <w:r>
          <w:rPr>
            <w:noProof/>
          </w:rPr>
          <w:tab/>
        </w:r>
        <w:r>
          <w:rPr>
            <w:noProof/>
          </w:rPr>
          <w:fldChar w:fldCharType="begin"/>
        </w:r>
        <w:r>
          <w:rPr>
            <w:noProof/>
          </w:rPr>
          <w:instrText xml:space="preserve"> PAGEREF _Toc151062206 \h </w:instrText>
        </w:r>
      </w:ins>
      <w:r>
        <w:rPr>
          <w:noProof/>
        </w:rPr>
      </w:r>
      <w:r>
        <w:rPr>
          <w:noProof/>
        </w:rPr>
        <w:fldChar w:fldCharType="separate"/>
      </w:r>
      <w:ins w:id="425" w:author="Ryan Hakju Lee" w:date="2023-11-16T21:20:00Z">
        <w:r>
          <w:rPr>
            <w:noProof/>
          </w:rPr>
          <w:t>43</w:t>
        </w:r>
        <w:r>
          <w:rPr>
            <w:noProof/>
          </w:rPr>
          <w:fldChar w:fldCharType="end"/>
        </w:r>
      </w:ins>
    </w:p>
    <w:p w14:paraId="58D1DB13" w14:textId="453FD201" w:rsidR="001E4DFA" w:rsidRDefault="001E4DFA">
      <w:pPr>
        <w:pStyle w:val="22"/>
        <w:rPr>
          <w:ins w:id="426" w:author="Ryan Hakju Lee" w:date="2023-11-16T21:20:00Z"/>
          <w:rFonts w:asciiTheme="minorHAnsi" w:eastAsiaTheme="minorEastAsia" w:hAnsiTheme="minorHAnsi" w:cstheme="minorBidi"/>
          <w:noProof/>
          <w:kern w:val="2"/>
          <w:szCs w:val="22"/>
          <w:lang w:val="en-US" w:eastAsia="ko-KR"/>
        </w:rPr>
      </w:pPr>
      <w:ins w:id="427" w:author="Ryan Hakju Lee" w:date="2023-11-16T21:20:00Z">
        <w:r>
          <w:rPr>
            <w:noProof/>
          </w:rPr>
          <w:t>A.2.3</w:t>
        </w:r>
        <w:r>
          <w:rPr>
            <w:rFonts w:asciiTheme="minorHAnsi" w:eastAsiaTheme="minorEastAsia" w:hAnsiTheme="minorHAnsi" w:cstheme="minorBidi"/>
            <w:noProof/>
            <w:kern w:val="2"/>
            <w:szCs w:val="22"/>
            <w:lang w:val="en-US" w:eastAsia="ko-KR"/>
          </w:rPr>
          <w:tab/>
        </w:r>
        <w:r>
          <w:rPr>
            <w:noProof/>
          </w:rPr>
          <w:t>Sensor</w:t>
        </w:r>
        <w:r>
          <w:rPr>
            <w:noProof/>
          </w:rPr>
          <w:tab/>
        </w:r>
        <w:r>
          <w:rPr>
            <w:noProof/>
          </w:rPr>
          <w:fldChar w:fldCharType="begin"/>
        </w:r>
        <w:r>
          <w:rPr>
            <w:noProof/>
          </w:rPr>
          <w:instrText xml:space="preserve"> PAGEREF _Toc151062207 \h </w:instrText>
        </w:r>
      </w:ins>
      <w:r>
        <w:rPr>
          <w:noProof/>
        </w:rPr>
      </w:r>
      <w:r>
        <w:rPr>
          <w:noProof/>
        </w:rPr>
        <w:fldChar w:fldCharType="separate"/>
      </w:r>
      <w:ins w:id="428" w:author="Ryan Hakju Lee" w:date="2023-11-16T21:20:00Z">
        <w:r>
          <w:rPr>
            <w:noProof/>
          </w:rPr>
          <w:t>43</w:t>
        </w:r>
        <w:r>
          <w:rPr>
            <w:noProof/>
          </w:rPr>
          <w:fldChar w:fldCharType="end"/>
        </w:r>
      </w:ins>
    </w:p>
    <w:p w14:paraId="05CE5E11" w14:textId="257051FB" w:rsidR="001E4DFA" w:rsidRDefault="001E4DFA">
      <w:pPr>
        <w:pStyle w:val="32"/>
        <w:rPr>
          <w:ins w:id="429" w:author="Ryan Hakju Lee" w:date="2023-11-16T21:20:00Z"/>
          <w:rFonts w:asciiTheme="minorHAnsi" w:eastAsiaTheme="minorEastAsia" w:hAnsiTheme="minorHAnsi" w:cstheme="minorBidi"/>
          <w:noProof/>
          <w:kern w:val="2"/>
          <w:szCs w:val="22"/>
          <w:lang w:val="en-US" w:eastAsia="ko-KR"/>
        </w:rPr>
      </w:pPr>
      <w:ins w:id="430" w:author="Ryan Hakju Lee" w:date="2023-11-16T21:20:00Z">
        <w:r>
          <w:rPr>
            <w:noProof/>
            <w:lang w:eastAsia="ko-KR"/>
          </w:rPr>
          <w:t>A.2.3.1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_Toc151062208 \h </w:instrText>
        </w:r>
      </w:ins>
      <w:r>
        <w:rPr>
          <w:noProof/>
        </w:rPr>
      </w:r>
      <w:r>
        <w:rPr>
          <w:noProof/>
        </w:rPr>
        <w:fldChar w:fldCharType="separate"/>
      </w:r>
      <w:ins w:id="431" w:author="Ryan Hakju Lee" w:date="2023-11-16T21:20:00Z">
        <w:r>
          <w:rPr>
            <w:noProof/>
          </w:rPr>
          <w:t>43</w:t>
        </w:r>
        <w:r>
          <w:rPr>
            <w:noProof/>
          </w:rPr>
          <w:fldChar w:fldCharType="end"/>
        </w:r>
      </w:ins>
    </w:p>
    <w:p w14:paraId="58FB76CF" w14:textId="6E3245F0" w:rsidR="001E4DFA" w:rsidRDefault="001E4DFA">
      <w:pPr>
        <w:pStyle w:val="32"/>
        <w:rPr>
          <w:ins w:id="432" w:author="Ryan Hakju Lee" w:date="2023-11-16T21:20:00Z"/>
          <w:rFonts w:asciiTheme="minorHAnsi" w:eastAsiaTheme="minorEastAsia" w:hAnsiTheme="minorHAnsi" w:cstheme="minorBidi"/>
          <w:noProof/>
          <w:kern w:val="2"/>
          <w:szCs w:val="22"/>
          <w:lang w:val="en-US" w:eastAsia="ko-KR"/>
        </w:rPr>
      </w:pPr>
      <w:ins w:id="433" w:author="Ryan Hakju Lee" w:date="2023-11-16T21:20:00Z">
        <w:r>
          <w:rPr>
            <w:noProof/>
          </w:rPr>
          <w:t>A.2.3.2</w:t>
        </w:r>
        <w:r>
          <w:rPr>
            <w:rFonts w:asciiTheme="minorHAnsi" w:eastAsiaTheme="minorEastAsia" w:hAnsiTheme="minorHAnsi" w:cstheme="minorBidi"/>
            <w:noProof/>
            <w:kern w:val="2"/>
            <w:szCs w:val="22"/>
            <w:lang w:val="en-US" w:eastAsia="ko-KR"/>
          </w:rPr>
          <w:tab/>
        </w:r>
        <w:r>
          <w:rPr>
            <w:noProof/>
          </w:rPr>
          <w:t>Measure</w:t>
        </w:r>
        <w:r>
          <w:rPr>
            <w:noProof/>
          </w:rPr>
          <w:tab/>
        </w:r>
        <w:r>
          <w:rPr>
            <w:noProof/>
          </w:rPr>
          <w:fldChar w:fldCharType="begin"/>
        </w:r>
        <w:r>
          <w:rPr>
            <w:noProof/>
          </w:rPr>
          <w:instrText xml:space="preserve"> PAGEREF _Toc151062209 \h </w:instrText>
        </w:r>
      </w:ins>
      <w:r>
        <w:rPr>
          <w:noProof/>
        </w:rPr>
      </w:r>
      <w:r>
        <w:rPr>
          <w:noProof/>
        </w:rPr>
        <w:fldChar w:fldCharType="separate"/>
      </w:r>
      <w:ins w:id="434" w:author="Ryan Hakju Lee" w:date="2023-11-16T21:20:00Z">
        <w:r>
          <w:rPr>
            <w:noProof/>
          </w:rPr>
          <w:t>43</w:t>
        </w:r>
        <w:r>
          <w:rPr>
            <w:noProof/>
          </w:rPr>
          <w:fldChar w:fldCharType="end"/>
        </w:r>
      </w:ins>
    </w:p>
    <w:p w14:paraId="4209CBB9" w14:textId="1037CE01" w:rsidR="001E4DFA" w:rsidRDefault="001E4DFA">
      <w:pPr>
        <w:pStyle w:val="80"/>
        <w:rPr>
          <w:ins w:id="435" w:author="Ryan Hakju Lee" w:date="2023-11-16T21:20:00Z"/>
          <w:rFonts w:asciiTheme="minorHAnsi" w:eastAsiaTheme="minorEastAsia" w:hAnsiTheme="minorHAnsi" w:cstheme="minorBidi"/>
          <w:b w:val="0"/>
          <w:noProof/>
          <w:kern w:val="2"/>
          <w:sz w:val="20"/>
          <w:szCs w:val="22"/>
          <w:lang w:val="en-US" w:eastAsia="ko-KR"/>
        </w:rPr>
      </w:pPr>
      <w:ins w:id="436" w:author="Ryan Hakju Lee" w:date="2023-11-16T21:20:00Z">
        <w:r>
          <w:rPr>
            <w:noProof/>
          </w:rPr>
          <w:t>Annex &lt;X&gt; (informative): Change history</w:t>
        </w:r>
        <w:r>
          <w:rPr>
            <w:noProof/>
          </w:rPr>
          <w:tab/>
        </w:r>
        <w:r>
          <w:rPr>
            <w:noProof/>
          </w:rPr>
          <w:fldChar w:fldCharType="begin"/>
        </w:r>
        <w:r>
          <w:rPr>
            <w:noProof/>
          </w:rPr>
          <w:instrText xml:space="preserve"> PAGEREF _Toc151062210 \h </w:instrText>
        </w:r>
      </w:ins>
      <w:r>
        <w:rPr>
          <w:noProof/>
        </w:rPr>
      </w:r>
      <w:r>
        <w:rPr>
          <w:noProof/>
        </w:rPr>
        <w:fldChar w:fldCharType="separate"/>
      </w:r>
      <w:ins w:id="437" w:author="Ryan Hakju Lee" w:date="2023-11-16T21:20:00Z">
        <w:r>
          <w:rPr>
            <w:noProof/>
          </w:rPr>
          <w:t>44</w:t>
        </w:r>
        <w:r>
          <w:rPr>
            <w:noProof/>
          </w:rPr>
          <w:fldChar w:fldCharType="end"/>
        </w:r>
      </w:ins>
    </w:p>
    <w:p w14:paraId="5C5D7983" w14:textId="78FC0D90" w:rsidR="006C45FF" w:rsidDel="001E4DFA" w:rsidRDefault="006C45FF">
      <w:pPr>
        <w:pStyle w:val="10"/>
        <w:rPr>
          <w:del w:id="438" w:author="Ryan Hakju Lee" w:date="2023-11-16T21:20:00Z"/>
          <w:rFonts w:asciiTheme="minorHAnsi" w:eastAsiaTheme="minorEastAsia" w:hAnsiTheme="minorHAnsi" w:cstheme="minorBidi"/>
          <w:noProof/>
          <w:kern w:val="2"/>
          <w:sz w:val="20"/>
          <w:szCs w:val="22"/>
          <w:lang w:val="en-US" w:eastAsia="ko-KR"/>
        </w:rPr>
      </w:pPr>
      <w:del w:id="439" w:author="Ryan Hakju Lee" w:date="2023-11-16T21:20:00Z">
        <w:r w:rsidDel="001E4DFA">
          <w:rPr>
            <w:noProof/>
          </w:rPr>
          <w:delText>Foreword</w:delText>
        </w:r>
        <w:r w:rsidDel="001E4DFA">
          <w:rPr>
            <w:noProof/>
          </w:rPr>
          <w:tab/>
          <w:delText>5</w:delText>
        </w:r>
      </w:del>
    </w:p>
    <w:p w14:paraId="090B73BB" w14:textId="0E9D9E82" w:rsidR="006C45FF" w:rsidDel="001E4DFA" w:rsidRDefault="006C45FF">
      <w:pPr>
        <w:pStyle w:val="10"/>
        <w:rPr>
          <w:del w:id="440" w:author="Ryan Hakju Lee" w:date="2023-11-16T21:20:00Z"/>
          <w:rFonts w:asciiTheme="minorHAnsi" w:eastAsiaTheme="minorEastAsia" w:hAnsiTheme="minorHAnsi" w:cstheme="minorBidi"/>
          <w:noProof/>
          <w:kern w:val="2"/>
          <w:sz w:val="20"/>
          <w:szCs w:val="22"/>
          <w:lang w:val="en-US" w:eastAsia="ko-KR"/>
        </w:rPr>
      </w:pPr>
      <w:del w:id="441" w:author="Ryan Hakju Lee" w:date="2023-11-16T21:20:00Z">
        <w:r w:rsidDel="001E4DFA">
          <w:rPr>
            <w:noProof/>
          </w:rPr>
          <w:delText>Introduction</w:delText>
        </w:r>
        <w:r w:rsidDel="001E4DFA">
          <w:rPr>
            <w:noProof/>
          </w:rPr>
          <w:tab/>
          <w:delText>6</w:delText>
        </w:r>
      </w:del>
    </w:p>
    <w:p w14:paraId="176377F2" w14:textId="15A2864F" w:rsidR="006C45FF" w:rsidDel="001E4DFA" w:rsidRDefault="006C45FF">
      <w:pPr>
        <w:pStyle w:val="10"/>
        <w:rPr>
          <w:del w:id="442" w:author="Ryan Hakju Lee" w:date="2023-11-16T21:20:00Z"/>
          <w:rFonts w:asciiTheme="minorHAnsi" w:eastAsiaTheme="minorEastAsia" w:hAnsiTheme="minorHAnsi" w:cstheme="minorBidi"/>
          <w:noProof/>
          <w:kern w:val="2"/>
          <w:sz w:val="20"/>
          <w:szCs w:val="22"/>
          <w:lang w:val="en-US" w:eastAsia="ko-KR"/>
        </w:rPr>
      </w:pPr>
      <w:del w:id="443" w:author="Ryan Hakju Lee" w:date="2023-11-16T21:20:00Z">
        <w:r w:rsidDel="001E4DFA">
          <w:rPr>
            <w:noProof/>
          </w:rPr>
          <w:delText>1</w:delText>
        </w:r>
        <w:r w:rsidDel="001E4DFA">
          <w:rPr>
            <w:rFonts w:asciiTheme="minorHAnsi" w:eastAsiaTheme="minorEastAsia" w:hAnsiTheme="minorHAnsi" w:cstheme="minorBidi"/>
            <w:noProof/>
            <w:kern w:val="2"/>
            <w:sz w:val="20"/>
            <w:szCs w:val="22"/>
            <w:lang w:val="en-US" w:eastAsia="ko-KR"/>
          </w:rPr>
          <w:tab/>
        </w:r>
        <w:r w:rsidDel="001E4DFA">
          <w:rPr>
            <w:noProof/>
          </w:rPr>
          <w:delText>Scope</w:delText>
        </w:r>
        <w:r w:rsidDel="001E4DFA">
          <w:rPr>
            <w:noProof/>
          </w:rPr>
          <w:tab/>
          <w:delText>7</w:delText>
        </w:r>
      </w:del>
    </w:p>
    <w:p w14:paraId="5DFD3C6E" w14:textId="3A9354D6" w:rsidR="006C45FF" w:rsidDel="001E4DFA" w:rsidRDefault="006C45FF">
      <w:pPr>
        <w:pStyle w:val="10"/>
        <w:rPr>
          <w:del w:id="444" w:author="Ryan Hakju Lee" w:date="2023-11-16T21:20:00Z"/>
          <w:rFonts w:asciiTheme="minorHAnsi" w:eastAsiaTheme="minorEastAsia" w:hAnsiTheme="minorHAnsi" w:cstheme="minorBidi"/>
          <w:noProof/>
          <w:kern w:val="2"/>
          <w:sz w:val="20"/>
          <w:szCs w:val="22"/>
          <w:lang w:val="en-US" w:eastAsia="ko-KR"/>
        </w:rPr>
      </w:pPr>
      <w:del w:id="445" w:author="Ryan Hakju Lee" w:date="2023-11-16T21:20:00Z">
        <w:r w:rsidDel="001E4DFA">
          <w:rPr>
            <w:noProof/>
          </w:rPr>
          <w:delText>2</w:delText>
        </w:r>
        <w:r w:rsidDel="001E4DFA">
          <w:rPr>
            <w:rFonts w:asciiTheme="minorHAnsi" w:eastAsiaTheme="minorEastAsia" w:hAnsiTheme="minorHAnsi" w:cstheme="minorBidi"/>
            <w:noProof/>
            <w:kern w:val="2"/>
            <w:sz w:val="20"/>
            <w:szCs w:val="22"/>
            <w:lang w:val="en-US" w:eastAsia="ko-KR"/>
          </w:rPr>
          <w:tab/>
        </w:r>
        <w:r w:rsidDel="001E4DFA">
          <w:rPr>
            <w:noProof/>
          </w:rPr>
          <w:delText>References</w:delText>
        </w:r>
        <w:r w:rsidDel="001E4DFA">
          <w:rPr>
            <w:noProof/>
          </w:rPr>
          <w:tab/>
          <w:delText>7</w:delText>
        </w:r>
      </w:del>
    </w:p>
    <w:p w14:paraId="570426AB" w14:textId="6B61F6E8" w:rsidR="006C45FF" w:rsidDel="001E4DFA" w:rsidRDefault="006C45FF">
      <w:pPr>
        <w:pStyle w:val="10"/>
        <w:rPr>
          <w:del w:id="446" w:author="Ryan Hakju Lee" w:date="2023-11-16T21:20:00Z"/>
          <w:rFonts w:asciiTheme="minorHAnsi" w:eastAsiaTheme="minorEastAsia" w:hAnsiTheme="minorHAnsi" w:cstheme="minorBidi"/>
          <w:noProof/>
          <w:kern w:val="2"/>
          <w:sz w:val="20"/>
          <w:szCs w:val="22"/>
          <w:lang w:val="en-US" w:eastAsia="ko-KR"/>
        </w:rPr>
      </w:pPr>
      <w:del w:id="447" w:author="Ryan Hakju Lee" w:date="2023-11-16T21:20:00Z">
        <w:r w:rsidDel="001E4DFA">
          <w:rPr>
            <w:noProof/>
          </w:rPr>
          <w:delText>3</w:delText>
        </w:r>
        <w:r w:rsidDel="001E4DFA">
          <w:rPr>
            <w:rFonts w:asciiTheme="minorHAnsi" w:eastAsiaTheme="minorEastAsia" w:hAnsiTheme="minorHAnsi" w:cstheme="minorBidi"/>
            <w:noProof/>
            <w:kern w:val="2"/>
            <w:sz w:val="20"/>
            <w:szCs w:val="22"/>
            <w:lang w:val="en-US" w:eastAsia="ko-KR"/>
          </w:rPr>
          <w:tab/>
        </w:r>
        <w:r w:rsidDel="001E4DFA">
          <w:rPr>
            <w:noProof/>
          </w:rPr>
          <w:delText>Definitions of terms, symbols and abbreviations</w:delText>
        </w:r>
        <w:r w:rsidDel="001E4DFA">
          <w:rPr>
            <w:noProof/>
          </w:rPr>
          <w:tab/>
          <w:delText>8</w:delText>
        </w:r>
      </w:del>
    </w:p>
    <w:p w14:paraId="554C5EBD" w14:textId="31105FB6" w:rsidR="006C45FF" w:rsidDel="001E4DFA" w:rsidRDefault="006C45FF">
      <w:pPr>
        <w:pStyle w:val="22"/>
        <w:rPr>
          <w:del w:id="448" w:author="Ryan Hakju Lee" w:date="2023-11-16T21:20:00Z"/>
          <w:rFonts w:asciiTheme="minorHAnsi" w:eastAsiaTheme="minorEastAsia" w:hAnsiTheme="minorHAnsi" w:cstheme="minorBidi"/>
          <w:noProof/>
          <w:kern w:val="2"/>
          <w:szCs w:val="22"/>
          <w:lang w:val="en-US" w:eastAsia="ko-KR"/>
        </w:rPr>
      </w:pPr>
      <w:del w:id="449" w:author="Ryan Hakju Lee" w:date="2023-11-16T21:20:00Z">
        <w:r w:rsidDel="001E4DFA">
          <w:rPr>
            <w:noProof/>
          </w:rPr>
          <w:delText>3.1</w:delText>
        </w:r>
        <w:r w:rsidDel="001E4DFA">
          <w:rPr>
            <w:rFonts w:asciiTheme="minorHAnsi" w:eastAsiaTheme="minorEastAsia" w:hAnsiTheme="minorHAnsi" w:cstheme="minorBidi"/>
            <w:noProof/>
            <w:kern w:val="2"/>
            <w:szCs w:val="22"/>
            <w:lang w:val="en-US" w:eastAsia="ko-KR"/>
          </w:rPr>
          <w:tab/>
        </w:r>
        <w:r w:rsidDel="001E4DFA">
          <w:rPr>
            <w:noProof/>
          </w:rPr>
          <w:delText>Terms</w:delText>
        </w:r>
        <w:r w:rsidDel="001E4DFA">
          <w:rPr>
            <w:noProof/>
          </w:rPr>
          <w:tab/>
          <w:delText>8</w:delText>
        </w:r>
      </w:del>
    </w:p>
    <w:p w14:paraId="6DDB52B9" w14:textId="7909DEC3" w:rsidR="006C45FF" w:rsidDel="001E4DFA" w:rsidRDefault="006C45FF">
      <w:pPr>
        <w:pStyle w:val="22"/>
        <w:rPr>
          <w:del w:id="450" w:author="Ryan Hakju Lee" w:date="2023-11-16T21:20:00Z"/>
          <w:rFonts w:asciiTheme="minorHAnsi" w:eastAsiaTheme="minorEastAsia" w:hAnsiTheme="minorHAnsi" w:cstheme="minorBidi"/>
          <w:noProof/>
          <w:kern w:val="2"/>
          <w:szCs w:val="22"/>
          <w:lang w:val="en-US" w:eastAsia="ko-KR"/>
        </w:rPr>
      </w:pPr>
      <w:del w:id="451" w:author="Ryan Hakju Lee" w:date="2023-11-16T21:20:00Z">
        <w:r w:rsidDel="001E4DFA">
          <w:rPr>
            <w:noProof/>
          </w:rPr>
          <w:delText>3.2</w:delText>
        </w:r>
        <w:r w:rsidDel="001E4DFA">
          <w:rPr>
            <w:rFonts w:asciiTheme="minorHAnsi" w:eastAsiaTheme="minorEastAsia" w:hAnsiTheme="minorHAnsi" w:cstheme="minorBidi"/>
            <w:noProof/>
            <w:kern w:val="2"/>
            <w:szCs w:val="22"/>
            <w:lang w:val="en-US" w:eastAsia="ko-KR"/>
          </w:rPr>
          <w:tab/>
        </w:r>
        <w:r w:rsidDel="001E4DFA">
          <w:rPr>
            <w:noProof/>
          </w:rPr>
          <w:delText>Symbols</w:delText>
        </w:r>
        <w:r w:rsidDel="001E4DFA">
          <w:rPr>
            <w:noProof/>
          </w:rPr>
          <w:tab/>
          <w:delText>8</w:delText>
        </w:r>
      </w:del>
    </w:p>
    <w:p w14:paraId="120169C9" w14:textId="65F5FE57" w:rsidR="006C45FF" w:rsidDel="001E4DFA" w:rsidRDefault="006C45FF">
      <w:pPr>
        <w:pStyle w:val="22"/>
        <w:rPr>
          <w:del w:id="452" w:author="Ryan Hakju Lee" w:date="2023-11-16T21:20:00Z"/>
          <w:rFonts w:asciiTheme="minorHAnsi" w:eastAsiaTheme="minorEastAsia" w:hAnsiTheme="minorHAnsi" w:cstheme="minorBidi"/>
          <w:noProof/>
          <w:kern w:val="2"/>
          <w:szCs w:val="22"/>
          <w:lang w:val="en-US" w:eastAsia="ko-KR"/>
        </w:rPr>
      </w:pPr>
      <w:del w:id="453" w:author="Ryan Hakju Lee" w:date="2023-11-16T21:20:00Z">
        <w:r w:rsidDel="001E4DFA">
          <w:rPr>
            <w:noProof/>
          </w:rPr>
          <w:delText>3.3</w:delText>
        </w:r>
        <w:r w:rsidDel="001E4DFA">
          <w:rPr>
            <w:rFonts w:asciiTheme="minorHAnsi" w:eastAsiaTheme="minorEastAsia" w:hAnsiTheme="minorHAnsi" w:cstheme="minorBidi"/>
            <w:noProof/>
            <w:kern w:val="2"/>
            <w:szCs w:val="22"/>
            <w:lang w:val="en-US" w:eastAsia="ko-KR"/>
          </w:rPr>
          <w:tab/>
        </w:r>
        <w:r w:rsidDel="001E4DFA">
          <w:rPr>
            <w:noProof/>
          </w:rPr>
          <w:delText>Abbreviations</w:delText>
        </w:r>
        <w:r w:rsidDel="001E4DFA">
          <w:rPr>
            <w:noProof/>
          </w:rPr>
          <w:tab/>
          <w:delText>8</w:delText>
        </w:r>
      </w:del>
    </w:p>
    <w:p w14:paraId="5B44111F" w14:textId="0FD2E669" w:rsidR="006C45FF" w:rsidDel="001E4DFA" w:rsidRDefault="006C45FF">
      <w:pPr>
        <w:pStyle w:val="10"/>
        <w:rPr>
          <w:del w:id="454" w:author="Ryan Hakju Lee" w:date="2023-11-16T21:20:00Z"/>
          <w:rFonts w:asciiTheme="minorHAnsi" w:eastAsiaTheme="minorEastAsia" w:hAnsiTheme="minorHAnsi" w:cstheme="minorBidi"/>
          <w:noProof/>
          <w:kern w:val="2"/>
          <w:sz w:val="20"/>
          <w:szCs w:val="22"/>
          <w:lang w:val="en-US" w:eastAsia="ko-KR"/>
        </w:rPr>
      </w:pPr>
      <w:del w:id="455" w:author="Ryan Hakju Lee" w:date="2023-11-16T21:20:00Z">
        <w:r w:rsidDel="001E4DFA">
          <w:rPr>
            <w:noProof/>
            <w:lang w:eastAsia="ko-KR"/>
          </w:rPr>
          <w:delText>4</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Procedures for real-time media communication</w:delText>
        </w:r>
        <w:r w:rsidDel="001E4DFA">
          <w:rPr>
            <w:noProof/>
          </w:rPr>
          <w:tab/>
          <w:delText>9</w:delText>
        </w:r>
      </w:del>
    </w:p>
    <w:p w14:paraId="5D51A894" w14:textId="4003600F" w:rsidR="006C45FF" w:rsidDel="001E4DFA" w:rsidRDefault="006C45FF">
      <w:pPr>
        <w:pStyle w:val="22"/>
        <w:rPr>
          <w:del w:id="456" w:author="Ryan Hakju Lee" w:date="2023-11-16T21:20:00Z"/>
          <w:rFonts w:asciiTheme="minorHAnsi" w:eastAsiaTheme="minorEastAsia" w:hAnsiTheme="minorHAnsi" w:cstheme="minorBidi"/>
          <w:noProof/>
          <w:kern w:val="2"/>
          <w:szCs w:val="22"/>
          <w:lang w:val="en-US" w:eastAsia="ko-KR"/>
        </w:rPr>
      </w:pPr>
      <w:del w:id="457" w:author="Ryan Hakju Lee" w:date="2023-11-16T21:20:00Z">
        <w:r w:rsidDel="001E4DFA">
          <w:rPr>
            <w:noProof/>
          </w:rPr>
          <w:delText>4.1</w:delText>
        </w:r>
        <w:r w:rsidDel="001E4DFA">
          <w:rPr>
            <w:rFonts w:asciiTheme="minorHAnsi" w:eastAsiaTheme="minorEastAsia" w:hAnsiTheme="minorHAnsi" w:cstheme="minorBidi"/>
            <w:noProof/>
            <w:kern w:val="2"/>
            <w:szCs w:val="22"/>
            <w:lang w:val="en-US" w:eastAsia="ko-KR"/>
          </w:rPr>
          <w:tab/>
        </w:r>
        <w:r w:rsidDel="001E4DFA">
          <w:rPr>
            <w:noProof/>
          </w:rPr>
          <w:delText>General</w:delText>
        </w:r>
        <w:r w:rsidDel="001E4DFA">
          <w:rPr>
            <w:noProof/>
          </w:rPr>
          <w:tab/>
          <w:delText>9</w:delText>
        </w:r>
      </w:del>
    </w:p>
    <w:p w14:paraId="20BD1933" w14:textId="2879B57A" w:rsidR="006C45FF" w:rsidDel="001E4DFA" w:rsidRDefault="006C45FF">
      <w:pPr>
        <w:pStyle w:val="22"/>
        <w:rPr>
          <w:del w:id="458" w:author="Ryan Hakju Lee" w:date="2023-11-16T21:20:00Z"/>
          <w:rFonts w:asciiTheme="minorHAnsi" w:eastAsiaTheme="minorEastAsia" w:hAnsiTheme="minorHAnsi" w:cstheme="minorBidi"/>
          <w:noProof/>
          <w:kern w:val="2"/>
          <w:szCs w:val="22"/>
          <w:lang w:val="en-US" w:eastAsia="ko-KR"/>
        </w:rPr>
      </w:pPr>
      <w:del w:id="459" w:author="Ryan Hakju Lee" w:date="2023-11-16T21:20:00Z">
        <w:r w:rsidDel="001E4DFA">
          <w:rPr>
            <w:noProof/>
            <w:lang w:eastAsia="ko-KR"/>
          </w:rPr>
          <w:delText>4.2</w:delText>
        </w:r>
        <w:r w:rsidDel="001E4DFA">
          <w:rPr>
            <w:rFonts w:asciiTheme="minorHAnsi" w:eastAsiaTheme="minorEastAsia" w:hAnsiTheme="minorHAnsi" w:cstheme="minorBidi"/>
            <w:noProof/>
            <w:kern w:val="2"/>
            <w:szCs w:val="22"/>
            <w:lang w:val="en-US" w:eastAsia="ko-KR"/>
          </w:rPr>
          <w:tab/>
        </w:r>
        <w:r w:rsidDel="001E4DFA">
          <w:rPr>
            <w:noProof/>
            <w:lang w:eastAsia="ko-KR"/>
          </w:rPr>
          <w:delText>Procedures for media session handling</w:delText>
        </w:r>
        <w:r w:rsidDel="001E4DFA">
          <w:rPr>
            <w:noProof/>
          </w:rPr>
          <w:tab/>
          <w:delText>9</w:delText>
        </w:r>
      </w:del>
    </w:p>
    <w:p w14:paraId="117C6E6E" w14:textId="4BCCCA55" w:rsidR="006C45FF" w:rsidDel="001E4DFA" w:rsidRDefault="006C45FF">
      <w:pPr>
        <w:pStyle w:val="32"/>
        <w:rPr>
          <w:del w:id="460" w:author="Ryan Hakju Lee" w:date="2023-11-16T21:20:00Z"/>
          <w:rFonts w:asciiTheme="minorHAnsi" w:eastAsiaTheme="minorEastAsia" w:hAnsiTheme="minorHAnsi" w:cstheme="minorBidi"/>
          <w:noProof/>
          <w:kern w:val="2"/>
          <w:szCs w:val="22"/>
          <w:lang w:val="en-US" w:eastAsia="ko-KR"/>
        </w:rPr>
      </w:pPr>
      <w:del w:id="461" w:author="Ryan Hakju Lee" w:date="2023-11-16T21:20:00Z">
        <w:r w:rsidDel="001E4DFA">
          <w:rPr>
            <w:noProof/>
            <w:lang w:eastAsia="ko-KR"/>
          </w:rPr>
          <w:delText>4.2.1</w:delText>
        </w:r>
        <w:r w:rsidDel="001E4DFA">
          <w:rPr>
            <w:rFonts w:asciiTheme="minorHAnsi" w:eastAsiaTheme="minorEastAsia" w:hAnsiTheme="minorHAnsi" w:cstheme="minorBidi"/>
            <w:noProof/>
            <w:kern w:val="2"/>
            <w:szCs w:val="22"/>
            <w:lang w:val="en-US" w:eastAsia="ko-KR"/>
          </w:rPr>
          <w:tab/>
        </w:r>
        <w:r w:rsidDel="001E4DFA">
          <w:rPr>
            <w:noProof/>
          </w:rPr>
          <w:delText>Provisioning (RTC-1) procedures</w:delText>
        </w:r>
        <w:r w:rsidDel="001E4DFA">
          <w:rPr>
            <w:noProof/>
          </w:rPr>
          <w:tab/>
          <w:delText>9</w:delText>
        </w:r>
      </w:del>
    </w:p>
    <w:p w14:paraId="6DA52E93" w14:textId="2D17E8C0" w:rsidR="006C45FF" w:rsidDel="001E4DFA" w:rsidRDefault="006C45FF">
      <w:pPr>
        <w:pStyle w:val="32"/>
        <w:rPr>
          <w:del w:id="462" w:author="Ryan Hakju Lee" w:date="2023-11-16T21:20:00Z"/>
          <w:rFonts w:asciiTheme="minorHAnsi" w:eastAsiaTheme="minorEastAsia" w:hAnsiTheme="minorHAnsi" w:cstheme="minorBidi"/>
          <w:noProof/>
          <w:kern w:val="2"/>
          <w:szCs w:val="22"/>
          <w:lang w:val="en-US" w:eastAsia="ko-KR"/>
        </w:rPr>
      </w:pPr>
      <w:del w:id="463" w:author="Ryan Hakju Lee" w:date="2023-11-16T21:20:00Z">
        <w:r w:rsidDel="001E4DFA">
          <w:rPr>
            <w:noProof/>
          </w:rPr>
          <w:delText>4.2.2</w:delText>
        </w:r>
        <w:r w:rsidDel="001E4DFA">
          <w:rPr>
            <w:rFonts w:asciiTheme="minorHAnsi" w:eastAsiaTheme="minorEastAsia" w:hAnsiTheme="minorHAnsi" w:cstheme="minorBidi"/>
            <w:noProof/>
            <w:kern w:val="2"/>
            <w:szCs w:val="22"/>
            <w:lang w:val="en-US" w:eastAsia="ko-KR"/>
          </w:rPr>
          <w:tab/>
        </w:r>
        <w:r w:rsidDel="001E4DFA">
          <w:rPr>
            <w:noProof/>
          </w:rPr>
          <w:delText>Network media session handling (RTC-3, RTC-5) procedures</w:delText>
        </w:r>
        <w:r w:rsidDel="001E4DFA">
          <w:rPr>
            <w:noProof/>
          </w:rPr>
          <w:tab/>
          <w:delText>9</w:delText>
        </w:r>
      </w:del>
    </w:p>
    <w:p w14:paraId="74F8BB94" w14:textId="7EE5EDCD" w:rsidR="006C45FF" w:rsidDel="001E4DFA" w:rsidRDefault="006C45FF">
      <w:pPr>
        <w:pStyle w:val="32"/>
        <w:rPr>
          <w:del w:id="464" w:author="Ryan Hakju Lee" w:date="2023-11-16T21:20:00Z"/>
          <w:rFonts w:asciiTheme="minorHAnsi" w:eastAsiaTheme="minorEastAsia" w:hAnsiTheme="minorHAnsi" w:cstheme="minorBidi"/>
          <w:noProof/>
          <w:kern w:val="2"/>
          <w:szCs w:val="22"/>
          <w:lang w:val="en-US" w:eastAsia="ko-KR"/>
        </w:rPr>
      </w:pPr>
      <w:del w:id="465" w:author="Ryan Hakju Lee" w:date="2023-11-16T21:20:00Z">
        <w:r w:rsidDel="001E4DFA">
          <w:rPr>
            <w:noProof/>
          </w:rPr>
          <w:delText>4.2.3</w:delText>
        </w:r>
        <w:r w:rsidDel="001E4DFA">
          <w:rPr>
            <w:rFonts w:asciiTheme="minorHAnsi" w:eastAsiaTheme="minorEastAsia" w:hAnsiTheme="minorHAnsi" w:cstheme="minorBidi"/>
            <w:noProof/>
            <w:kern w:val="2"/>
            <w:szCs w:val="22"/>
            <w:lang w:val="en-US" w:eastAsia="ko-KR"/>
          </w:rPr>
          <w:tab/>
        </w:r>
        <w:r w:rsidDel="001E4DFA">
          <w:rPr>
            <w:noProof/>
          </w:rPr>
          <w:delText>UE media session handling (RTC-6) procedures</w:delText>
        </w:r>
        <w:r w:rsidDel="001E4DFA">
          <w:rPr>
            <w:noProof/>
          </w:rPr>
          <w:tab/>
          <w:delText>9</w:delText>
        </w:r>
      </w:del>
    </w:p>
    <w:p w14:paraId="0541187A" w14:textId="0D2F79C8" w:rsidR="006C45FF" w:rsidDel="001E4DFA" w:rsidRDefault="006C45FF">
      <w:pPr>
        <w:pStyle w:val="22"/>
        <w:rPr>
          <w:del w:id="466" w:author="Ryan Hakju Lee" w:date="2023-11-16T21:20:00Z"/>
          <w:rFonts w:asciiTheme="minorHAnsi" w:eastAsiaTheme="minorEastAsia" w:hAnsiTheme="minorHAnsi" w:cstheme="minorBidi"/>
          <w:noProof/>
          <w:kern w:val="2"/>
          <w:szCs w:val="22"/>
          <w:lang w:val="en-US" w:eastAsia="ko-KR"/>
        </w:rPr>
      </w:pPr>
      <w:del w:id="467" w:author="Ryan Hakju Lee" w:date="2023-11-16T21:20:00Z">
        <w:r w:rsidDel="001E4DFA">
          <w:rPr>
            <w:noProof/>
            <w:lang w:eastAsia="ko-KR"/>
          </w:rPr>
          <w:delText>4.3</w:delText>
        </w:r>
        <w:r w:rsidDel="001E4DFA">
          <w:rPr>
            <w:rFonts w:asciiTheme="minorHAnsi" w:eastAsiaTheme="minorEastAsia" w:hAnsiTheme="minorHAnsi" w:cstheme="minorBidi"/>
            <w:noProof/>
            <w:kern w:val="2"/>
            <w:szCs w:val="22"/>
            <w:lang w:val="en-US" w:eastAsia="ko-KR"/>
          </w:rPr>
          <w:tab/>
        </w:r>
        <w:r w:rsidDel="001E4DFA">
          <w:rPr>
            <w:noProof/>
            <w:lang w:eastAsia="ko-KR"/>
          </w:rPr>
          <w:delText>Procedures for media content and signalling transport</w:delText>
        </w:r>
        <w:r w:rsidDel="001E4DFA">
          <w:rPr>
            <w:noProof/>
          </w:rPr>
          <w:tab/>
          <w:delText>9</w:delText>
        </w:r>
      </w:del>
    </w:p>
    <w:p w14:paraId="2D54AF9A" w14:textId="74F054D5" w:rsidR="006C45FF" w:rsidDel="001E4DFA" w:rsidRDefault="006C45FF">
      <w:pPr>
        <w:pStyle w:val="32"/>
        <w:rPr>
          <w:del w:id="468" w:author="Ryan Hakju Lee" w:date="2023-11-16T21:20:00Z"/>
          <w:rFonts w:asciiTheme="minorHAnsi" w:eastAsiaTheme="minorEastAsia" w:hAnsiTheme="minorHAnsi" w:cstheme="minorBidi"/>
          <w:noProof/>
          <w:kern w:val="2"/>
          <w:szCs w:val="22"/>
          <w:lang w:val="en-US" w:eastAsia="ko-KR"/>
        </w:rPr>
      </w:pPr>
      <w:del w:id="469" w:author="Ryan Hakju Lee" w:date="2023-11-16T21:20:00Z">
        <w:r w:rsidDel="001E4DFA">
          <w:rPr>
            <w:noProof/>
            <w:lang w:eastAsia="ko-KR"/>
          </w:rPr>
          <w:delText>4.3.1</w:delText>
        </w:r>
        <w:r w:rsidDel="001E4DFA">
          <w:rPr>
            <w:rFonts w:asciiTheme="minorHAnsi" w:eastAsiaTheme="minorEastAsia" w:hAnsiTheme="minorHAnsi" w:cstheme="minorBidi"/>
            <w:noProof/>
            <w:kern w:val="2"/>
            <w:szCs w:val="22"/>
            <w:lang w:val="en-US" w:eastAsia="ko-KR"/>
          </w:rPr>
          <w:tab/>
        </w:r>
        <w:r w:rsidDel="001E4DFA">
          <w:rPr>
            <w:noProof/>
          </w:rPr>
          <w:delText>Media-centric transport (RTC-4) procedures</w:delText>
        </w:r>
        <w:r w:rsidDel="001E4DFA">
          <w:rPr>
            <w:noProof/>
          </w:rPr>
          <w:tab/>
          <w:delText>9</w:delText>
        </w:r>
      </w:del>
    </w:p>
    <w:p w14:paraId="24E17207" w14:textId="52910916" w:rsidR="006C45FF" w:rsidDel="001E4DFA" w:rsidRDefault="006C45FF">
      <w:pPr>
        <w:pStyle w:val="32"/>
        <w:rPr>
          <w:del w:id="470" w:author="Ryan Hakju Lee" w:date="2023-11-16T21:20:00Z"/>
          <w:rFonts w:asciiTheme="minorHAnsi" w:eastAsiaTheme="minorEastAsia" w:hAnsiTheme="minorHAnsi" w:cstheme="minorBidi"/>
          <w:noProof/>
          <w:kern w:val="2"/>
          <w:szCs w:val="22"/>
          <w:lang w:val="en-US" w:eastAsia="ko-KR"/>
        </w:rPr>
      </w:pPr>
      <w:del w:id="471" w:author="Ryan Hakju Lee" w:date="2023-11-16T21:20:00Z">
        <w:r w:rsidDel="001E4DFA">
          <w:rPr>
            <w:noProof/>
          </w:rPr>
          <w:delText>4.3.2</w:delText>
        </w:r>
        <w:r w:rsidDel="001E4DFA">
          <w:rPr>
            <w:rFonts w:asciiTheme="minorHAnsi" w:eastAsiaTheme="minorEastAsia" w:hAnsiTheme="minorHAnsi" w:cstheme="minorBidi"/>
            <w:noProof/>
            <w:kern w:val="2"/>
            <w:szCs w:val="22"/>
            <w:lang w:val="en-US" w:eastAsia="ko-KR"/>
          </w:rPr>
          <w:tab/>
        </w:r>
        <w:r w:rsidDel="001E4DFA">
          <w:rPr>
            <w:noProof/>
          </w:rPr>
          <w:delText>UE media delivery (RTC-7) procedures</w:delText>
        </w:r>
        <w:r w:rsidDel="001E4DFA">
          <w:rPr>
            <w:noProof/>
          </w:rPr>
          <w:tab/>
          <w:delText>9</w:delText>
        </w:r>
      </w:del>
    </w:p>
    <w:p w14:paraId="77E02A2A" w14:textId="1A13CB9A" w:rsidR="006C45FF" w:rsidDel="001E4DFA" w:rsidRDefault="006C45FF">
      <w:pPr>
        <w:pStyle w:val="10"/>
        <w:rPr>
          <w:del w:id="472" w:author="Ryan Hakju Lee" w:date="2023-11-16T21:20:00Z"/>
          <w:rFonts w:asciiTheme="minorHAnsi" w:eastAsiaTheme="minorEastAsia" w:hAnsiTheme="minorHAnsi" w:cstheme="minorBidi"/>
          <w:noProof/>
          <w:kern w:val="2"/>
          <w:sz w:val="20"/>
          <w:szCs w:val="22"/>
          <w:lang w:val="en-US" w:eastAsia="ko-KR"/>
        </w:rPr>
      </w:pPr>
      <w:del w:id="473" w:author="Ryan Hakju Lee" w:date="2023-11-16T21:20:00Z">
        <w:r w:rsidDel="001E4DFA">
          <w:rPr>
            <w:noProof/>
            <w:lang w:eastAsia="ko-KR"/>
          </w:rPr>
          <w:delText>5</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Provisioning interface (RTC-1)</w:delText>
        </w:r>
        <w:r w:rsidDel="001E4DFA">
          <w:rPr>
            <w:noProof/>
          </w:rPr>
          <w:tab/>
          <w:delText>9</w:delText>
        </w:r>
      </w:del>
    </w:p>
    <w:p w14:paraId="6DBE933A" w14:textId="4B47B5D0" w:rsidR="006C45FF" w:rsidDel="001E4DFA" w:rsidRDefault="006C45FF">
      <w:pPr>
        <w:pStyle w:val="10"/>
        <w:rPr>
          <w:del w:id="474" w:author="Ryan Hakju Lee" w:date="2023-11-16T21:20:00Z"/>
          <w:rFonts w:asciiTheme="minorHAnsi" w:eastAsiaTheme="minorEastAsia" w:hAnsiTheme="minorHAnsi" w:cstheme="minorBidi"/>
          <w:noProof/>
          <w:kern w:val="2"/>
          <w:sz w:val="20"/>
          <w:szCs w:val="22"/>
          <w:lang w:val="en-US" w:eastAsia="ko-KR"/>
        </w:rPr>
      </w:pPr>
      <w:del w:id="475" w:author="Ryan Hakju Lee" w:date="2023-11-16T21:20:00Z">
        <w:r w:rsidDel="001E4DFA">
          <w:rPr>
            <w:noProof/>
            <w:lang w:eastAsia="ko-KR"/>
          </w:rPr>
          <w:delText>6</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Media hosting interface (RTC-2)</w:delText>
        </w:r>
        <w:r w:rsidDel="001E4DFA">
          <w:rPr>
            <w:noProof/>
          </w:rPr>
          <w:tab/>
          <w:delText>9</w:delText>
        </w:r>
      </w:del>
    </w:p>
    <w:p w14:paraId="43230F95" w14:textId="75FE49A0" w:rsidR="006C45FF" w:rsidDel="001E4DFA" w:rsidRDefault="006C45FF">
      <w:pPr>
        <w:pStyle w:val="10"/>
        <w:rPr>
          <w:del w:id="476" w:author="Ryan Hakju Lee" w:date="2023-11-16T21:20:00Z"/>
          <w:rFonts w:asciiTheme="minorHAnsi" w:eastAsiaTheme="minorEastAsia" w:hAnsiTheme="minorHAnsi" w:cstheme="minorBidi"/>
          <w:noProof/>
          <w:kern w:val="2"/>
          <w:sz w:val="20"/>
          <w:szCs w:val="22"/>
          <w:lang w:val="en-US" w:eastAsia="ko-KR"/>
        </w:rPr>
      </w:pPr>
      <w:del w:id="477" w:author="Ryan Hakju Lee" w:date="2023-11-16T21:20:00Z">
        <w:r w:rsidDel="001E4DFA">
          <w:rPr>
            <w:noProof/>
            <w:lang w:eastAsia="ko-KR"/>
          </w:rPr>
          <w:delText>7</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RTC AS to RTC AF interface interface (RTC-3)</w:delText>
        </w:r>
        <w:r w:rsidDel="001E4DFA">
          <w:rPr>
            <w:noProof/>
          </w:rPr>
          <w:tab/>
          <w:delText>9</w:delText>
        </w:r>
      </w:del>
    </w:p>
    <w:p w14:paraId="3319962E" w14:textId="6D1D0766" w:rsidR="006C45FF" w:rsidDel="001E4DFA" w:rsidRDefault="006C45FF">
      <w:pPr>
        <w:pStyle w:val="10"/>
        <w:rPr>
          <w:del w:id="478" w:author="Ryan Hakju Lee" w:date="2023-11-16T21:20:00Z"/>
          <w:rFonts w:asciiTheme="minorHAnsi" w:eastAsiaTheme="minorEastAsia" w:hAnsiTheme="minorHAnsi" w:cstheme="minorBidi"/>
          <w:noProof/>
          <w:kern w:val="2"/>
          <w:sz w:val="20"/>
          <w:szCs w:val="22"/>
          <w:lang w:val="en-US" w:eastAsia="ko-KR"/>
        </w:rPr>
      </w:pPr>
      <w:del w:id="479" w:author="Ryan Hakju Lee" w:date="2023-11-16T21:20:00Z">
        <w:r w:rsidDel="001E4DFA">
          <w:rPr>
            <w:noProof/>
            <w:lang w:eastAsia="ko-KR"/>
          </w:rPr>
          <w:delText>8</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Media-centric transport interface interface (RTC-4)</w:delText>
        </w:r>
        <w:r w:rsidDel="001E4DFA">
          <w:rPr>
            <w:noProof/>
          </w:rPr>
          <w:tab/>
          <w:delText>10</w:delText>
        </w:r>
      </w:del>
    </w:p>
    <w:p w14:paraId="77A32E63" w14:textId="7DC3111C" w:rsidR="006C45FF" w:rsidDel="001E4DFA" w:rsidRDefault="006C45FF">
      <w:pPr>
        <w:pStyle w:val="10"/>
        <w:rPr>
          <w:del w:id="480" w:author="Ryan Hakju Lee" w:date="2023-11-16T21:20:00Z"/>
          <w:rFonts w:asciiTheme="minorHAnsi" w:eastAsiaTheme="minorEastAsia" w:hAnsiTheme="minorHAnsi" w:cstheme="minorBidi"/>
          <w:noProof/>
          <w:kern w:val="2"/>
          <w:sz w:val="20"/>
          <w:szCs w:val="22"/>
          <w:lang w:val="en-US" w:eastAsia="ko-KR"/>
        </w:rPr>
      </w:pPr>
      <w:del w:id="481" w:author="Ryan Hakju Lee" w:date="2023-11-16T21:20:00Z">
        <w:r w:rsidDel="001E4DFA">
          <w:rPr>
            <w:noProof/>
            <w:lang w:eastAsia="ko-KR"/>
          </w:rPr>
          <w:delText>9</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Control transport interface interface (RTC-5)</w:delText>
        </w:r>
        <w:r w:rsidDel="001E4DFA">
          <w:rPr>
            <w:noProof/>
          </w:rPr>
          <w:tab/>
          <w:delText>10</w:delText>
        </w:r>
      </w:del>
    </w:p>
    <w:p w14:paraId="4A377756" w14:textId="3FABF913" w:rsidR="006C45FF" w:rsidDel="001E4DFA" w:rsidRDefault="006C45FF">
      <w:pPr>
        <w:pStyle w:val="10"/>
        <w:rPr>
          <w:del w:id="482" w:author="Ryan Hakju Lee" w:date="2023-11-16T21:20:00Z"/>
          <w:rFonts w:asciiTheme="minorHAnsi" w:eastAsiaTheme="minorEastAsia" w:hAnsiTheme="minorHAnsi" w:cstheme="minorBidi"/>
          <w:noProof/>
          <w:kern w:val="2"/>
          <w:sz w:val="20"/>
          <w:szCs w:val="22"/>
          <w:lang w:val="en-US" w:eastAsia="ko-KR"/>
        </w:rPr>
      </w:pPr>
      <w:del w:id="483" w:author="Ryan Hakju Lee" w:date="2023-11-16T21:20:00Z">
        <w:r w:rsidDel="001E4DFA">
          <w:rPr>
            <w:noProof/>
            <w:lang w:eastAsia="ko-KR"/>
          </w:rPr>
          <w:delText>10</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Client API (RTC-6)</w:delText>
        </w:r>
        <w:r w:rsidDel="001E4DFA">
          <w:rPr>
            <w:noProof/>
          </w:rPr>
          <w:tab/>
          <w:delText>10</w:delText>
        </w:r>
      </w:del>
    </w:p>
    <w:p w14:paraId="4CEA0352" w14:textId="5294A8C7" w:rsidR="006C45FF" w:rsidDel="001E4DFA" w:rsidRDefault="006C45FF">
      <w:pPr>
        <w:pStyle w:val="10"/>
        <w:rPr>
          <w:del w:id="484" w:author="Ryan Hakju Lee" w:date="2023-11-16T21:20:00Z"/>
          <w:rFonts w:asciiTheme="minorHAnsi" w:eastAsiaTheme="minorEastAsia" w:hAnsiTheme="minorHAnsi" w:cstheme="minorBidi"/>
          <w:noProof/>
          <w:kern w:val="2"/>
          <w:sz w:val="20"/>
          <w:szCs w:val="22"/>
          <w:lang w:val="en-US" w:eastAsia="ko-KR"/>
        </w:rPr>
      </w:pPr>
      <w:del w:id="485" w:author="Ryan Hakju Lee" w:date="2023-11-16T21:20:00Z">
        <w:r w:rsidDel="001E4DFA">
          <w:rPr>
            <w:noProof/>
            <w:lang w:eastAsia="ko-KR"/>
          </w:rPr>
          <w:delText>11</w:delText>
        </w:r>
        <w:r w:rsidDel="001E4DFA">
          <w:rPr>
            <w:rFonts w:asciiTheme="minorHAnsi" w:eastAsiaTheme="minorEastAsia" w:hAnsiTheme="minorHAnsi" w:cstheme="minorBidi"/>
            <w:noProof/>
            <w:kern w:val="2"/>
            <w:sz w:val="20"/>
            <w:szCs w:val="22"/>
            <w:lang w:val="en-US" w:eastAsia="ko-KR"/>
          </w:rPr>
          <w:tab/>
        </w:r>
        <w:r w:rsidDel="001E4DFA">
          <w:rPr>
            <w:noProof/>
            <w:lang w:eastAsia="ko-KR"/>
          </w:rPr>
          <w:delText>Client interface (RTC-7)</w:delText>
        </w:r>
        <w:r w:rsidDel="001E4DFA">
          <w:rPr>
            <w:noProof/>
          </w:rPr>
          <w:tab/>
          <w:delText>10</w:delText>
        </w:r>
      </w:del>
    </w:p>
    <w:p w14:paraId="488E3BE7" w14:textId="2A424F98" w:rsidR="006C45FF" w:rsidDel="001E4DFA" w:rsidRDefault="006C45FF">
      <w:pPr>
        <w:pStyle w:val="10"/>
        <w:rPr>
          <w:del w:id="486" w:author="Ryan Hakju Lee" w:date="2023-11-16T21:20:00Z"/>
          <w:rFonts w:asciiTheme="minorHAnsi" w:eastAsiaTheme="minorEastAsia" w:hAnsiTheme="minorHAnsi" w:cstheme="minorBidi"/>
          <w:noProof/>
          <w:kern w:val="2"/>
          <w:sz w:val="20"/>
          <w:szCs w:val="22"/>
          <w:lang w:val="en-US" w:eastAsia="ko-KR"/>
        </w:rPr>
      </w:pPr>
      <w:del w:id="487" w:author="Ryan Hakju Lee" w:date="2023-11-16T21:20:00Z">
        <w:r w:rsidDel="001E4DFA">
          <w:rPr>
            <w:noProof/>
          </w:rPr>
          <w:delText>12</w:delText>
        </w:r>
        <w:r w:rsidDel="001E4DFA">
          <w:rPr>
            <w:rFonts w:asciiTheme="minorHAnsi" w:eastAsiaTheme="minorEastAsia" w:hAnsiTheme="minorHAnsi" w:cstheme="minorBidi"/>
            <w:noProof/>
            <w:kern w:val="2"/>
            <w:sz w:val="20"/>
            <w:szCs w:val="22"/>
            <w:lang w:val="en-US" w:eastAsia="ko-KR"/>
          </w:rPr>
          <w:tab/>
        </w:r>
        <w:r w:rsidDel="001E4DFA">
          <w:rPr>
            <w:noProof/>
          </w:rPr>
          <w:delText>Protocols of real-time media communication</w:delText>
        </w:r>
        <w:r w:rsidDel="001E4DFA">
          <w:rPr>
            <w:noProof/>
          </w:rPr>
          <w:tab/>
          <w:delText>10</w:delText>
        </w:r>
      </w:del>
    </w:p>
    <w:p w14:paraId="139CE1F7" w14:textId="2F3D515B" w:rsidR="006C45FF" w:rsidDel="001E4DFA" w:rsidRDefault="006C45FF">
      <w:pPr>
        <w:pStyle w:val="22"/>
        <w:rPr>
          <w:del w:id="488" w:author="Ryan Hakju Lee" w:date="2023-11-16T21:20:00Z"/>
          <w:rFonts w:asciiTheme="minorHAnsi" w:eastAsiaTheme="minorEastAsia" w:hAnsiTheme="minorHAnsi" w:cstheme="minorBidi"/>
          <w:noProof/>
          <w:kern w:val="2"/>
          <w:szCs w:val="22"/>
          <w:lang w:val="en-US" w:eastAsia="ko-KR"/>
        </w:rPr>
      </w:pPr>
      <w:del w:id="489" w:author="Ryan Hakju Lee" w:date="2023-11-16T21:20:00Z">
        <w:r w:rsidDel="001E4DFA">
          <w:rPr>
            <w:noProof/>
          </w:rPr>
          <w:delText>12.1</w:delText>
        </w:r>
        <w:r w:rsidDel="001E4DFA">
          <w:rPr>
            <w:rFonts w:asciiTheme="minorHAnsi" w:eastAsiaTheme="minorEastAsia" w:hAnsiTheme="minorHAnsi" w:cstheme="minorBidi"/>
            <w:noProof/>
            <w:kern w:val="2"/>
            <w:szCs w:val="22"/>
            <w:lang w:val="en-US" w:eastAsia="ko-KR"/>
          </w:rPr>
          <w:tab/>
        </w:r>
        <w:r w:rsidDel="001E4DFA">
          <w:rPr>
            <w:noProof/>
          </w:rPr>
          <w:delText>General</w:delText>
        </w:r>
        <w:r w:rsidDel="001E4DFA">
          <w:rPr>
            <w:noProof/>
          </w:rPr>
          <w:tab/>
          <w:delText>10</w:delText>
        </w:r>
      </w:del>
    </w:p>
    <w:p w14:paraId="04957A6E" w14:textId="19165791" w:rsidR="006C45FF" w:rsidDel="001E4DFA" w:rsidRDefault="006C45FF">
      <w:pPr>
        <w:pStyle w:val="22"/>
        <w:rPr>
          <w:del w:id="490" w:author="Ryan Hakju Lee" w:date="2023-11-16T21:20:00Z"/>
          <w:rFonts w:asciiTheme="minorHAnsi" w:eastAsiaTheme="minorEastAsia" w:hAnsiTheme="minorHAnsi" w:cstheme="minorBidi"/>
          <w:noProof/>
          <w:kern w:val="2"/>
          <w:szCs w:val="22"/>
          <w:lang w:val="en-US" w:eastAsia="ko-KR"/>
        </w:rPr>
      </w:pPr>
      <w:del w:id="491" w:author="Ryan Hakju Lee" w:date="2023-11-16T21:20:00Z">
        <w:r w:rsidDel="001E4DFA">
          <w:rPr>
            <w:noProof/>
          </w:rPr>
          <w:delText>12.2</w:delText>
        </w:r>
        <w:r w:rsidDel="001E4DFA">
          <w:rPr>
            <w:rFonts w:asciiTheme="minorHAnsi" w:eastAsiaTheme="minorEastAsia" w:hAnsiTheme="minorHAnsi" w:cstheme="minorBidi"/>
            <w:noProof/>
            <w:kern w:val="2"/>
            <w:szCs w:val="22"/>
            <w:lang w:val="en-US" w:eastAsia="ko-KR"/>
          </w:rPr>
          <w:tab/>
        </w:r>
        <w:r w:rsidDel="001E4DFA">
          <w:rPr>
            <w:noProof/>
          </w:rPr>
          <w:delText>WebRTC signalling protocol</w:delText>
        </w:r>
        <w:r w:rsidDel="001E4DFA">
          <w:rPr>
            <w:noProof/>
          </w:rPr>
          <w:tab/>
          <w:delText>11</w:delText>
        </w:r>
      </w:del>
    </w:p>
    <w:p w14:paraId="75867C30" w14:textId="3B60239E" w:rsidR="006C45FF" w:rsidDel="001E4DFA" w:rsidRDefault="006C45FF">
      <w:pPr>
        <w:pStyle w:val="32"/>
        <w:rPr>
          <w:del w:id="492" w:author="Ryan Hakju Lee" w:date="2023-11-16T21:20:00Z"/>
          <w:rFonts w:asciiTheme="minorHAnsi" w:eastAsiaTheme="minorEastAsia" w:hAnsiTheme="minorHAnsi" w:cstheme="minorBidi"/>
          <w:noProof/>
          <w:kern w:val="2"/>
          <w:szCs w:val="22"/>
          <w:lang w:val="en-US" w:eastAsia="ko-KR"/>
        </w:rPr>
      </w:pPr>
      <w:del w:id="493" w:author="Ryan Hakju Lee" w:date="2023-11-16T21:20:00Z">
        <w:r w:rsidDel="001E4DFA">
          <w:rPr>
            <w:noProof/>
          </w:rPr>
          <w:delText>12.2.1</w:delText>
        </w:r>
        <w:r w:rsidDel="001E4DFA">
          <w:rPr>
            <w:rFonts w:asciiTheme="minorHAnsi" w:eastAsiaTheme="minorEastAsia" w:hAnsiTheme="minorHAnsi" w:cstheme="minorBidi"/>
            <w:noProof/>
            <w:kern w:val="2"/>
            <w:szCs w:val="22"/>
            <w:lang w:val="en-US" w:eastAsia="ko-KR"/>
          </w:rPr>
          <w:tab/>
        </w:r>
        <w:r w:rsidDel="001E4DFA">
          <w:rPr>
            <w:noProof/>
          </w:rPr>
          <w:delText>General</w:delText>
        </w:r>
        <w:r w:rsidDel="001E4DFA">
          <w:rPr>
            <w:noProof/>
          </w:rPr>
          <w:tab/>
          <w:delText>11</w:delText>
        </w:r>
      </w:del>
    </w:p>
    <w:p w14:paraId="4357406A" w14:textId="18594AA3" w:rsidR="006C45FF" w:rsidDel="001E4DFA" w:rsidRDefault="006C45FF">
      <w:pPr>
        <w:pStyle w:val="32"/>
        <w:rPr>
          <w:del w:id="494" w:author="Ryan Hakju Lee" w:date="2023-11-16T21:20:00Z"/>
          <w:rFonts w:asciiTheme="minorHAnsi" w:eastAsiaTheme="minorEastAsia" w:hAnsiTheme="minorHAnsi" w:cstheme="minorBidi"/>
          <w:noProof/>
          <w:kern w:val="2"/>
          <w:szCs w:val="22"/>
          <w:lang w:val="en-US" w:eastAsia="ko-KR"/>
        </w:rPr>
      </w:pPr>
      <w:del w:id="495" w:author="Ryan Hakju Lee" w:date="2023-11-16T21:20:00Z">
        <w:r w:rsidDel="001E4DFA">
          <w:rPr>
            <w:noProof/>
          </w:rPr>
          <w:delText>12.2.2</w:delText>
        </w:r>
        <w:r w:rsidDel="001E4DFA">
          <w:rPr>
            <w:rFonts w:asciiTheme="minorHAnsi" w:eastAsiaTheme="minorEastAsia" w:hAnsiTheme="minorHAnsi" w:cstheme="minorBidi"/>
            <w:noProof/>
            <w:kern w:val="2"/>
            <w:szCs w:val="22"/>
            <w:lang w:val="en-US" w:eastAsia="ko-KR"/>
          </w:rPr>
          <w:tab/>
        </w:r>
        <w:r w:rsidDel="001E4DFA">
          <w:rPr>
            <w:noProof/>
          </w:rPr>
          <w:delText>Protocol and version identification</w:delText>
        </w:r>
        <w:r w:rsidDel="001E4DFA">
          <w:rPr>
            <w:noProof/>
          </w:rPr>
          <w:tab/>
          <w:delText>11</w:delText>
        </w:r>
      </w:del>
    </w:p>
    <w:p w14:paraId="054EE978" w14:textId="747DA3AE" w:rsidR="006C45FF" w:rsidDel="001E4DFA" w:rsidRDefault="006C45FF">
      <w:pPr>
        <w:pStyle w:val="32"/>
        <w:rPr>
          <w:del w:id="496" w:author="Ryan Hakju Lee" w:date="2023-11-16T21:20:00Z"/>
          <w:rFonts w:asciiTheme="minorHAnsi" w:eastAsiaTheme="minorEastAsia" w:hAnsiTheme="minorHAnsi" w:cstheme="minorBidi"/>
          <w:noProof/>
          <w:kern w:val="2"/>
          <w:szCs w:val="22"/>
          <w:lang w:val="en-US" w:eastAsia="ko-KR"/>
        </w:rPr>
      </w:pPr>
      <w:del w:id="497" w:author="Ryan Hakju Lee" w:date="2023-11-16T21:20:00Z">
        <w:r w:rsidDel="001E4DFA">
          <w:rPr>
            <w:noProof/>
          </w:rPr>
          <w:delText>12.2.3</w:delText>
        </w:r>
        <w:r w:rsidDel="001E4DFA">
          <w:rPr>
            <w:rFonts w:asciiTheme="minorHAnsi" w:eastAsiaTheme="minorEastAsia" w:hAnsiTheme="minorHAnsi" w:cstheme="minorBidi"/>
            <w:noProof/>
            <w:kern w:val="2"/>
            <w:szCs w:val="22"/>
            <w:lang w:val="en-US" w:eastAsia="ko-KR"/>
          </w:rPr>
          <w:tab/>
        </w:r>
        <w:r w:rsidDel="001E4DFA">
          <w:rPr>
            <w:noProof/>
          </w:rPr>
          <w:delText>WebSocket URI structure</w:delText>
        </w:r>
        <w:r w:rsidDel="001E4DFA">
          <w:rPr>
            <w:noProof/>
          </w:rPr>
          <w:tab/>
          <w:delText>11</w:delText>
        </w:r>
      </w:del>
    </w:p>
    <w:p w14:paraId="3F5F5498" w14:textId="683180EA" w:rsidR="006C45FF" w:rsidDel="001E4DFA" w:rsidRDefault="006C45FF">
      <w:pPr>
        <w:pStyle w:val="32"/>
        <w:rPr>
          <w:del w:id="498" w:author="Ryan Hakju Lee" w:date="2023-11-16T21:20:00Z"/>
          <w:rFonts w:asciiTheme="minorHAnsi" w:eastAsiaTheme="minorEastAsia" w:hAnsiTheme="minorHAnsi" w:cstheme="minorBidi"/>
          <w:noProof/>
          <w:kern w:val="2"/>
          <w:szCs w:val="22"/>
          <w:lang w:val="en-US" w:eastAsia="ko-KR"/>
        </w:rPr>
      </w:pPr>
      <w:del w:id="499" w:author="Ryan Hakju Lee" w:date="2023-11-16T21:20:00Z">
        <w:r w:rsidDel="001E4DFA">
          <w:rPr>
            <w:noProof/>
          </w:rPr>
          <w:delText>12.2.4</w:delText>
        </w:r>
        <w:r w:rsidDel="001E4DFA">
          <w:rPr>
            <w:rFonts w:asciiTheme="minorHAnsi" w:eastAsiaTheme="minorEastAsia" w:hAnsiTheme="minorHAnsi" w:cstheme="minorBidi"/>
            <w:noProof/>
            <w:kern w:val="2"/>
            <w:szCs w:val="22"/>
            <w:lang w:val="en-US" w:eastAsia="ko-KR"/>
          </w:rPr>
          <w:tab/>
        </w:r>
        <w:r w:rsidDel="001E4DFA">
          <w:rPr>
            <w:noProof/>
          </w:rPr>
          <w:delText>SWAP</w:delText>
        </w:r>
        <w:r w:rsidDel="001E4DFA">
          <w:rPr>
            <w:noProof/>
          </w:rPr>
          <w:tab/>
          <w:delText>11</w:delText>
        </w:r>
      </w:del>
    </w:p>
    <w:p w14:paraId="473D274E" w14:textId="08CF2EAD" w:rsidR="006C45FF" w:rsidDel="001E4DFA" w:rsidRDefault="006C45FF">
      <w:pPr>
        <w:pStyle w:val="42"/>
        <w:rPr>
          <w:del w:id="500" w:author="Ryan Hakju Lee" w:date="2023-11-16T21:20:00Z"/>
          <w:rFonts w:asciiTheme="minorHAnsi" w:eastAsiaTheme="minorEastAsia" w:hAnsiTheme="minorHAnsi" w:cstheme="minorBidi"/>
          <w:noProof/>
          <w:kern w:val="2"/>
          <w:szCs w:val="22"/>
          <w:lang w:val="en-US" w:eastAsia="ko-KR"/>
        </w:rPr>
      </w:pPr>
      <w:del w:id="501" w:author="Ryan Hakju Lee" w:date="2023-11-16T21:20:00Z">
        <w:r w:rsidDel="001E4DFA">
          <w:rPr>
            <w:noProof/>
          </w:rPr>
          <w:delText>12.2.4.1</w:delText>
        </w:r>
        <w:r w:rsidDel="001E4DFA">
          <w:rPr>
            <w:rFonts w:asciiTheme="minorHAnsi" w:eastAsiaTheme="minorEastAsia" w:hAnsiTheme="minorHAnsi" w:cstheme="minorBidi"/>
            <w:noProof/>
            <w:kern w:val="2"/>
            <w:szCs w:val="22"/>
            <w:lang w:val="en-US" w:eastAsia="ko-KR"/>
          </w:rPr>
          <w:tab/>
        </w:r>
        <w:r w:rsidDel="001E4DFA">
          <w:rPr>
            <w:noProof/>
          </w:rPr>
          <w:delText>Protocol and version identification</w:delText>
        </w:r>
        <w:r w:rsidDel="001E4DFA">
          <w:rPr>
            <w:noProof/>
          </w:rPr>
          <w:tab/>
          <w:delText>11</w:delText>
        </w:r>
      </w:del>
    </w:p>
    <w:p w14:paraId="1019BE3F" w14:textId="318E4165" w:rsidR="006C45FF" w:rsidDel="001E4DFA" w:rsidRDefault="006C45FF">
      <w:pPr>
        <w:pStyle w:val="42"/>
        <w:rPr>
          <w:del w:id="502" w:author="Ryan Hakju Lee" w:date="2023-11-16T21:20:00Z"/>
          <w:rFonts w:asciiTheme="minorHAnsi" w:eastAsiaTheme="minorEastAsia" w:hAnsiTheme="minorHAnsi" w:cstheme="minorBidi"/>
          <w:noProof/>
          <w:kern w:val="2"/>
          <w:szCs w:val="22"/>
          <w:lang w:val="en-US" w:eastAsia="ko-KR"/>
        </w:rPr>
      </w:pPr>
      <w:del w:id="503" w:author="Ryan Hakju Lee" w:date="2023-11-16T21:20:00Z">
        <w:r w:rsidDel="001E4DFA">
          <w:rPr>
            <w:noProof/>
          </w:rPr>
          <w:delText>12.2.4.2</w:delText>
        </w:r>
        <w:r w:rsidDel="001E4DFA">
          <w:rPr>
            <w:rFonts w:asciiTheme="minorHAnsi" w:eastAsiaTheme="minorEastAsia" w:hAnsiTheme="minorHAnsi" w:cstheme="minorBidi"/>
            <w:noProof/>
            <w:kern w:val="2"/>
            <w:szCs w:val="22"/>
            <w:lang w:val="en-US" w:eastAsia="ko-KR"/>
          </w:rPr>
          <w:tab/>
        </w:r>
        <w:r w:rsidDel="001E4DFA">
          <w:rPr>
            <w:noProof/>
          </w:rPr>
          <w:delText>Transport</w:delText>
        </w:r>
        <w:r w:rsidDel="001E4DFA">
          <w:rPr>
            <w:noProof/>
          </w:rPr>
          <w:tab/>
          <w:delText>12</w:delText>
        </w:r>
      </w:del>
    </w:p>
    <w:p w14:paraId="46A4215F" w14:textId="2E2466E6" w:rsidR="006C45FF" w:rsidDel="001E4DFA" w:rsidRDefault="006C45FF">
      <w:pPr>
        <w:pStyle w:val="42"/>
        <w:rPr>
          <w:del w:id="504" w:author="Ryan Hakju Lee" w:date="2023-11-16T21:20:00Z"/>
          <w:rFonts w:asciiTheme="minorHAnsi" w:eastAsiaTheme="minorEastAsia" w:hAnsiTheme="minorHAnsi" w:cstheme="minorBidi"/>
          <w:noProof/>
          <w:kern w:val="2"/>
          <w:szCs w:val="22"/>
          <w:lang w:val="en-US" w:eastAsia="ko-KR"/>
        </w:rPr>
      </w:pPr>
      <w:del w:id="505" w:author="Ryan Hakju Lee" w:date="2023-11-16T21:20:00Z">
        <w:r w:rsidDel="001E4DFA">
          <w:rPr>
            <w:noProof/>
          </w:rPr>
          <w:delText>12.2.4.3</w:delText>
        </w:r>
        <w:r w:rsidDel="001E4DFA">
          <w:rPr>
            <w:rFonts w:asciiTheme="minorHAnsi" w:eastAsiaTheme="minorEastAsia" w:hAnsiTheme="minorHAnsi" w:cstheme="minorBidi"/>
            <w:noProof/>
            <w:kern w:val="2"/>
            <w:szCs w:val="22"/>
            <w:lang w:val="en-US" w:eastAsia="ko-KR"/>
          </w:rPr>
          <w:tab/>
        </w:r>
        <w:r w:rsidDel="001E4DFA">
          <w:rPr>
            <w:noProof/>
          </w:rPr>
          <w:delText>State machine</w:delText>
        </w:r>
        <w:r w:rsidDel="001E4DFA">
          <w:rPr>
            <w:noProof/>
          </w:rPr>
          <w:tab/>
          <w:delText>12</w:delText>
        </w:r>
      </w:del>
    </w:p>
    <w:p w14:paraId="21A112FA" w14:textId="773BA451" w:rsidR="006C45FF" w:rsidDel="001E4DFA" w:rsidRDefault="006C45FF">
      <w:pPr>
        <w:pStyle w:val="42"/>
        <w:rPr>
          <w:del w:id="506" w:author="Ryan Hakju Lee" w:date="2023-11-16T21:20:00Z"/>
          <w:rFonts w:asciiTheme="minorHAnsi" w:eastAsiaTheme="minorEastAsia" w:hAnsiTheme="minorHAnsi" w:cstheme="minorBidi"/>
          <w:noProof/>
          <w:kern w:val="2"/>
          <w:szCs w:val="22"/>
          <w:lang w:val="en-US" w:eastAsia="ko-KR"/>
        </w:rPr>
      </w:pPr>
      <w:del w:id="507" w:author="Ryan Hakju Lee" w:date="2023-11-16T21:20:00Z">
        <w:r w:rsidDel="001E4DFA">
          <w:rPr>
            <w:noProof/>
          </w:rPr>
          <w:delText>12.2.4.4</w:delText>
        </w:r>
        <w:r w:rsidDel="001E4DFA">
          <w:rPr>
            <w:rFonts w:asciiTheme="minorHAnsi" w:eastAsiaTheme="minorEastAsia" w:hAnsiTheme="minorHAnsi" w:cstheme="minorBidi"/>
            <w:noProof/>
            <w:kern w:val="2"/>
            <w:szCs w:val="22"/>
            <w:lang w:val="en-US" w:eastAsia="ko-KR"/>
          </w:rPr>
          <w:tab/>
        </w:r>
        <w:r w:rsidDel="001E4DFA">
          <w:rPr>
            <w:noProof/>
          </w:rPr>
          <w:delText>Message syntax and semantics</w:delText>
        </w:r>
        <w:r w:rsidDel="001E4DFA">
          <w:rPr>
            <w:noProof/>
          </w:rPr>
          <w:tab/>
          <w:delText>14</w:delText>
        </w:r>
      </w:del>
    </w:p>
    <w:p w14:paraId="3B61D604" w14:textId="21CEDC90" w:rsidR="006C45FF" w:rsidDel="001E4DFA" w:rsidRDefault="006C45FF">
      <w:pPr>
        <w:pStyle w:val="52"/>
        <w:rPr>
          <w:del w:id="508" w:author="Ryan Hakju Lee" w:date="2023-11-16T21:20:00Z"/>
          <w:rFonts w:asciiTheme="minorHAnsi" w:eastAsiaTheme="minorEastAsia" w:hAnsiTheme="minorHAnsi" w:cstheme="minorBidi"/>
          <w:noProof/>
          <w:kern w:val="2"/>
          <w:szCs w:val="22"/>
          <w:lang w:val="en-US" w:eastAsia="ko-KR"/>
        </w:rPr>
      </w:pPr>
      <w:del w:id="509" w:author="Ryan Hakju Lee" w:date="2023-11-16T21:20:00Z">
        <w:r w:rsidDel="001E4DFA">
          <w:rPr>
            <w:noProof/>
          </w:rPr>
          <w:delText>12.2.4.4.1</w:delText>
        </w:r>
        <w:r w:rsidDel="001E4DFA">
          <w:rPr>
            <w:rFonts w:asciiTheme="minorHAnsi" w:eastAsiaTheme="minorEastAsia" w:hAnsiTheme="minorHAnsi" w:cstheme="minorBidi"/>
            <w:noProof/>
            <w:kern w:val="2"/>
            <w:szCs w:val="22"/>
            <w:lang w:val="en-US" w:eastAsia="ko-KR"/>
          </w:rPr>
          <w:tab/>
        </w:r>
        <w:r w:rsidDel="001E4DFA">
          <w:rPr>
            <w:noProof/>
          </w:rPr>
          <w:delText>Common message fields</w:delText>
        </w:r>
        <w:r w:rsidDel="001E4DFA">
          <w:rPr>
            <w:noProof/>
          </w:rPr>
          <w:tab/>
          <w:delText>14</w:delText>
        </w:r>
      </w:del>
    </w:p>
    <w:p w14:paraId="335C1F16" w14:textId="05349B37" w:rsidR="006C45FF" w:rsidDel="001E4DFA" w:rsidRDefault="006C45FF">
      <w:pPr>
        <w:pStyle w:val="60"/>
        <w:rPr>
          <w:del w:id="510" w:author="Ryan Hakju Lee" w:date="2023-11-16T21:20:00Z"/>
          <w:rFonts w:asciiTheme="minorHAnsi" w:eastAsiaTheme="minorEastAsia" w:hAnsiTheme="minorHAnsi" w:cstheme="minorBidi"/>
          <w:noProof/>
          <w:kern w:val="2"/>
          <w:szCs w:val="22"/>
          <w:lang w:val="en-US" w:eastAsia="ko-KR"/>
        </w:rPr>
      </w:pPr>
      <w:del w:id="511" w:author="Ryan Hakju Lee" w:date="2023-11-16T21:20:00Z">
        <w:r w:rsidDel="001E4DFA">
          <w:rPr>
            <w:noProof/>
          </w:rPr>
          <w:delText>12.2.4.4.1.1</w:delText>
        </w:r>
        <w:r w:rsidDel="001E4DFA">
          <w:rPr>
            <w:rFonts w:asciiTheme="minorHAnsi" w:eastAsiaTheme="minorEastAsia" w:hAnsiTheme="minorHAnsi" w:cstheme="minorBidi"/>
            <w:noProof/>
            <w:kern w:val="2"/>
            <w:szCs w:val="22"/>
            <w:lang w:val="en-US" w:eastAsia="ko-KR"/>
          </w:rPr>
          <w:tab/>
        </w:r>
        <w:r w:rsidDel="001E4DFA">
          <w:rPr>
            <w:noProof/>
          </w:rPr>
          <w:delText>Source (source)</w:delText>
        </w:r>
        <w:r w:rsidDel="001E4DFA">
          <w:rPr>
            <w:noProof/>
          </w:rPr>
          <w:tab/>
          <w:delText>14</w:delText>
        </w:r>
      </w:del>
    </w:p>
    <w:p w14:paraId="70215B57" w14:textId="55AE4000" w:rsidR="006C45FF" w:rsidDel="001E4DFA" w:rsidRDefault="006C45FF">
      <w:pPr>
        <w:pStyle w:val="60"/>
        <w:rPr>
          <w:del w:id="512" w:author="Ryan Hakju Lee" w:date="2023-11-16T21:20:00Z"/>
          <w:rFonts w:asciiTheme="minorHAnsi" w:eastAsiaTheme="minorEastAsia" w:hAnsiTheme="minorHAnsi" w:cstheme="minorBidi"/>
          <w:noProof/>
          <w:kern w:val="2"/>
          <w:szCs w:val="22"/>
          <w:lang w:val="en-US" w:eastAsia="ko-KR"/>
        </w:rPr>
      </w:pPr>
      <w:del w:id="513" w:author="Ryan Hakju Lee" w:date="2023-11-16T21:20:00Z">
        <w:r w:rsidDel="001E4DFA">
          <w:rPr>
            <w:noProof/>
          </w:rPr>
          <w:delText>12.2.4.4.1.2</w:delText>
        </w:r>
        <w:r w:rsidDel="001E4DFA">
          <w:rPr>
            <w:rFonts w:asciiTheme="minorHAnsi" w:eastAsiaTheme="minorEastAsia" w:hAnsiTheme="minorHAnsi" w:cstheme="minorBidi"/>
            <w:noProof/>
            <w:kern w:val="2"/>
            <w:szCs w:val="22"/>
            <w:lang w:val="en-US" w:eastAsia="ko-KR"/>
          </w:rPr>
          <w:tab/>
        </w:r>
        <w:r w:rsidDel="001E4DFA">
          <w:rPr>
            <w:noProof/>
          </w:rPr>
          <w:delText>Message Identifier (messge_id)</w:delText>
        </w:r>
        <w:r w:rsidDel="001E4DFA">
          <w:rPr>
            <w:noProof/>
          </w:rPr>
          <w:tab/>
          <w:delText>14</w:delText>
        </w:r>
      </w:del>
    </w:p>
    <w:p w14:paraId="4ABA1C54" w14:textId="277EC6BA" w:rsidR="006C45FF" w:rsidDel="001E4DFA" w:rsidRDefault="006C45FF">
      <w:pPr>
        <w:pStyle w:val="60"/>
        <w:rPr>
          <w:del w:id="514" w:author="Ryan Hakju Lee" w:date="2023-11-16T21:20:00Z"/>
          <w:rFonts w:asciiTheme="minorHAnsi" w:eastAsiaTheme="minorEastAsia" w:hAnsiTheme="minorHAnsi" w:cstheme="minorBidi"/>
          <w:noProof/>
          <w:kern w:val="2"/>
          <w:szCs w:val="22"/>
          <w:lang w:val="en-US" w:eastAsia="ko-KR"/>
        </w:rPr>
      </w:pPr>
      <w:del w:id="515" w:author="Ryan Hakju Lee" w:date="2023-11-16T21:20:00Z">
        <w:r w:rsidDel="001E4DFA">
          <w:rPr>
            <w:noProof/>
          </w:rPr>
          <w:delText>12.2.4.4.1.3</w:delText>
        </w:r>
        <w:r w:rsidDel="001E4DFA">
          <w:rPr>
            <w:rFonts w:asciiTheme="minorHAnsi" w:eastAsiaTheme="minorEastAsia" w:hAnsiTheme="minorHAnsi" w:cstheme="minorBidi"/>
            <w:noProof/>
            <w:kern w:val="2"/>
            <w:szCs w:val="22"/>
            <w:lang w:val="en-US" w:eastAsia="ko-KR"/>
          </w:rPr>
          <w:tab/>
        </w:r>
        <w:r w:rsidDel="001E4DFA">
          <w:rPr>
            <w:noProof/>
          </w:rPr>
          <w:delText>Message Type (message_type)</w:delText>
        </w:r>
        <w:r w:rsidDel="001E4DFA">
          <w:rPr>
            <w:noProof/>
          </w:rPr>
          <w:tab/>
          <w:delText>15</w:delText>
        </w:r>
      </w:del>
    </w:p>
    <w:p w14:paraId="60DDA8F1" w14:textId="436087AF" w:rsidR="006C45FF" w:rsidDel="001E4DFA" w:rsidRDefault="006C45FF">
      <w:pPr>
        <w:pStyle w:val="52"/>
        <w:rPr>
          <w:del w:id="516" w:author="Ryan Hakju Lee" w:date="2023-11-16T21:20:00Z"/>
          <w:rFonts w:asciiTheme="minorHAnsi" w:eastAsiaTheme="minorEastAsia" w:hAnsiTheme="minorHAnsi" w:cstheme="minorBidi"/>
          <w:noProof/>
          <w:kern w:val="2"/>
          <w:szCs w:val="22"/>
          <w:lang w:val="en-US" w:eastAsia="ko-KR"/>
        </w:rPr>
      </w:pPr>
      <w:del w:id="517" w:author="Ryan Hakju Lee" w:date="2023-11-16T21:20:00Z">
        <w:r w:rsidDel="001E4DFA">
          <w:rPr>
            <w:noProof/>
          </w:rPr>
          <w:delText>12.2.4.4.2</w:delText>
        </w:r>
        <w:r w:rsidDel="001E4DFA">
          <w:rPr>
            <w:rFonts w:asciiTheme="minorHAnsi" w:eastAsiaTheme="minorEastAsia" w:hAnsiTheme="minorHAnsi" w:cstheme="minorBidi"/>
            <w:noProof/>
            <w:kern w:val="2"/>
            <w:szCs w:val="22"/>
            <w:lang w:val="en-US" w:eastAsia="ko-KR"/>
          </w:rPr>
          <w:tab/>
        </w:r>
        <w:r w:rsidDel="001E4DFA">
          <w:rPr>
            <w:noProof/>
          </w:rPr>
          <w:delText>Register message</w:delText>
        </w:r>
        <w:r w:rsidDel="001E4DFA">
          <w:rPr>
            <w:noProof/>
          </w:rPr>
          <w:tab/>
          <w:delText>15</w:delText>
        </w:r>
      </w:del>
    </w:p>
    <w:p w14:paraId="32A70B01" w14:textId="3AF46CA1" w:rsidR="006C45FF" w:rsidDel="001E4DFA" w:rsidRDefault="006C45FF">
      <w:pPr>
        <w:pStyle w:val="60"/>
        <w:rPr>
          <w:del w:id="518" w:author="Ryan Hakju Lee" w:date="2023-11-16T21:20:00Z"/>
          <w:rFonts w:asciiTheme="minorHAnsi" w:eastAsiaTheme="minorEastAsia" w:hAnsiTheme="minorHAnsi" w:cstheme="minorBidi"/>
          <w:noProof/>
          <w:kern w:val="2"/>
          <w:szCs w:val="22"/>
          <w:lang w:val="en-US" w:eastAsia="ko-KR"/>
        </w:rPr>
      </w:pPr>
      <w:del w:id="519" w:author="Ryan Hakju Lee" w:date="2023-11-16T21:20:00Z">
        <w:r w:rsidDel="001E4DFA">
          <w:rPr>
            <w:noProof/>
          </w:rPr>
          <w:delText>12.2.4.4.2.1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15</w:delText>
        </w:r>
      </w:del>
    </w:p>
    <w:p w14:paraId="4D5DFCF4" w14:textId="067F3631" w:rsidR="006C45FF" w:rsidDel="001E4DFA" w:rsidRDefault="006C45FF">
      <w:pPr>
        <w:pStyle w:val="60"/>
        <w:rPr>
          <w:del w:id="520" w:author="Ryan Hakju Lee" w:date="2023-11-16T21:20:00Z"/>
          <w:rFonts w:asciiTheme="minorHAnsi" w:eastAsiaTheme="minorEastAsia" w:hAnsiTheme="minorHAnsi" w:cstheme="minorBidi"/>
          <w:noProof/>
          <w:kern w:val="2"/>
          <w:szCs w:val="22"/>
          <w:lang w:val="en-US" w:eastAsia="ko-KR"/>
        </w:rPr>
      </w:pPr>
      <w:del w:id="521" w:author="Ryan Hakju Lee" w:date="2023-11-16T21:20:00Z">
        <w:r w:rsidDel="001E4DFA">
          <w:rPr>
            <w:noProof/>
          </w:rPr>
          <w:delText>12.2.4.4.2.2</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15</w:delText>
        </w:r>
      </w:del>
    </w:p>
    <w:p w14:paraId="29BE0372" w14:textId="2CC28DD2" w:rsidR="006C45FF" w:rsidDel="001E4DFA" w:rsidRDefault="006C45FF">
      <w:pPr>
        <w:pStyle w:val="52"/>
        <w:rPr>
          <w:del w:id="522" w:author="Ryan Hakju Lee" w:date="2023-11-16T21:20:00Z"/>
          <w:rFonts w:asciiTheme="minorHAnsi" w:eastAsiaTheme="minorEastAsia" w:hAnsiTheme="minorHAnsi" w:cstheme="minorBidi"/>
          <w:noProof/>
          <w:kern w:val="2"/>
          <w:szCs w:val="22"/>
          <w:lang w:val="en-US" w:eastAsia="ko-KR"/>
        </w:rPr>
      </w:pPr>
      <w:del w:id="523" w:author="Ryan Hakju Lee" w:date="2023-11-16T21:20:00Z">
        <w:r w:rsidDel="001E4DFA">
          <w:rPr>
            <w:noProof/>
          </w:rPr>
          <w:delText>12.2.4.4.3</w:delText>
        </w:r>
        <w:r w:rsidDel="001E4DFA">
          <w:rPr>
            <w:rFonts w:asciiTheme="minorHAnsi" w:eastAsiaTheme="minorEastAsia" w:hAnsiTheme="minorHAnsi" w:cstheme="minorBidi"/>
            <w:noProof/>
            <w:kern w:val="2"/>
            <w:szCs w:val="22"/>
            <w:lang w:val="en-US" w:eastAsia="ko-KR"/>
          </w:rPr>
          <w:tab/>
        </w:r>
        <w:r w:rsidDel="001E4DFA">
          <w:rPr>
            <w:noProof/>
          </w:rPr>
          <w:delText>Response message</w:delText>
        </w:r>
        <w:r w:rsidDel="001E4DFA">
          <w:rPr>
            <w:noProof/>
          </w:rPr>
          <w:tab/>
          <w:delText>16</w:delText>
        </w:r>
      </w:del>
    </w:p>
    <w:p w14:paraId="7996E7FB" w14:textId="177FC03B" w:rsidR="006C45FF" w:rsidDel="001E4DFA" w:rsidRDefault="006C45FF">
      <w:pPr>
        <w:pStyle w:val="60"/>
        <w:rPr>
          <w:del w:id="524" w:author="Ryan Hakju Lee" w:date="2023-11-16T21:20:00Z"/>
          <w:rFonts w:asciiTheme="minorHAnsi" w:eastAsiaTheme="minorEastAsia" w:hAnsiTheme="minorHAnsi" w:cstheme="minorBidi"/>
          <w:noProof/>
          <w:kern w:val="2"/>
          <w:szCs w:val="22"/>
          <w:lang w:val="en-US" w:eastAsia="ko-KR"/>
        </w:rPr>
      </w:pPr>
      <w:del w:id="525" w:author="Ryan Hakju Lee" w:date="2023-11-16T21:20:00Z">
        <w:r w:rsidDel="001E4DFA">
          <w:rPr>
            <w:noProof/>
          </w:rPr>
          <w:delText>12.2.4.4.3.1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16</w:delText>
        </w:r>
      </w:del>
    </w:p>
    <w:p w14:paraId="2D4E7189" w14:textId="08811C54" w:rsidR="006C45FF" w:rsidDel="001E4DFA" w:rsidRDefault="006C45FF">
      <w:pPr>
        <w:pStyle w:val="60"/>
        <w:rPr>
          <w:del w:id="526" w:author="Ryan Hakju Lee" w:date="2023-11-16T21:20:00Z"/>
          <w:rFonts w:asciiTheme="minorHAnsi" w:eastAsiaTheme="minorEastAsia" w:hAnsiTheme="minorHAnsi" w:cstheme="minorBidi"/>
          <w:noProof/>
          <w:kern w:val="2"/>
          <w:szCs w:val="22"/>
          <w:lang w:val="en-US" w:eastAsia="ko-KR"/>
        </w:rPr>
      </w:pPr>
      <w:del w:id="527" w:author="Ryan Hakju Lee" w:date="2023-11-16T21:20:00Z">
        <w:r w:rsidDel="001E4DFA">
          <w:rPr>
            <w:noProof/>
          </w:rPr>
          <w:delText>12</w:delText>
        </w:r>
        <w:r w:rsidRPr="00096216" w:rsidDel="001E4DFA">
          <w:rPr>
            <w:bCs/>
            <w:noProof/>
          </w:rPr>
          <w:delText>.2.4.4.3.2</w:delText>
        </w:r>
        <w:r w:rsidDel="001E4DFA">
          <w:rPr>
            <w:rFonts w:asciiTheme="minorHAnsi" w:eastAsiaTheme="minorEastAsia" w:hAnsiTheme="minorHAnsi" w:cstheme="minorBidi"/>
            <w:noProof/>
            <w:kern w:val="2"/>
            <w:szCs w:val="22"/>
            <w:lang w:val="en-US" w:eastAsia="ko-KR"/>
          </w:rPr>
          <w:tab/>
        </w:r>
        <w:r w:rsidRPr="00096216" w:rsidDel="001E4DFA">
          <w:rPr>
            <w:bCs/>
            <w:noProof/>
          </w:rPr>
          <w:delText>Parameters</w:delText>
        </w:r>
        <w:r w:rsidDel="001E4DFA">
          <w:rPr>
            <w:noProof/>
          </w:rPr>
          <w:tab/>
          <w:delText>16</w:delText>
        </w:r>
      </w:del>
    </w:p>
    <w:p w14:paraId="3566573B" w14:textId="42ED12A4" w:rsidR="006C45FF" w:rsidDel="001E4DFA" w:rsidRDefault="006C45FF">
      <w:pPr>
        <w:pStyle w:val="52"/>
        <w:rPr>
          <w:del w:id="528" w:author="Ryan Hakju Lee" w:date="2023-11-16T21:20:00Z"/>
          <w:rFonts w:asciiTheme="minorHAnsi" w:eastAsiaTheme="minorEastAsia" w:hAnsiTheme="minorHAnsi" w:cstheme="minorBidi"/>
          <w:noProof/>
          <w:kern w:val="2"/>
          <w:szCs w:val="22"/>
          <w:lang w:val="en-US" w:eastAsia="ko-KR"/>
        </w:rPr>
      </w:pPr>
      <w:del w:id="529" w:author="Ryan Hakju Lee" w:date="2023-11-16T21:20:00Z">
        <w:r w:rsidDel="001E4DFA">
          <w:rPr>
            <w:noProof/>
          </w:rPr>
          <w:delText>12.2.4.4.4</w:delText>
        </w:r>
        <w:r w:rsidDel="001E4DFA">
          <w:rPr>
            <w:rFonts w:asciiTheme="minorHAnsi" w:eastAsiaTheme="minorEastAsia" w:hAnsiTheme="minorHAnsi" w:cstheme="minorBidi"/>
            <w:noProof/>
            <w:kern w:val="2"/>
            <w:szCs w:val="22"/>
            <w:lang w:val="en-US" w:eastAsia="ko-KR"/>
          </w:rPr>
          <w:tab/>
        </w:r>
        <w:r w:rsidDel="001E4DFA">
          <w:rPr>
            <w:noProof/>
          </w:rPr>
          <w:delText>Connect message</w:delText>
        </w:r>
        <w:r w:rsidDel="001E4DFA">
          <w:rPr>
            <w:noProof/>
          </w:rPr>
          <w:tab/>
          <w:delText>16</w:delText>
        </w:r>
      </w:del>
    </w:p>
    <w:p w14:paraId="322D50B2" w14:textId="75EB514A" w:rsidR="006C45FF" w:rsidDel="001E4DFA" w:rsidRDefault="006C45FF">
      <w:pPr>
        <w:pStyle w:val="60"/>
        <w:rPr>
          <w:del w:id="530" w:author="Ryan Hakju Lee" w:date="2023-11-16T21:20:00Z"/>
          <w:rFonts w:asciiTheme="minorHAnsi" w:eastAsiaTheme="minorEastAsia" w:hAnsiTheme="minorHAnsi" w:cstheme="minorBidi"/>
          <w:noProof/>
          <w:kern w:val="2"/>
          <w:szCs w:val="22"/>
          <w:lang w:val="en-US" w:eastAsia="ko-KR"/>
        </w:rPr>
      </w:pPr>
      <w:del w:id="531" w:author="Ryan Hakju Lee" w:date="2023-11-16T21:20:00Z">
        <w:r w:rsidDel="001E4DFA">
          <w:rPr>
            <w:noProof/>
          </w:rPr>
          <w:delText>12.2.4.4.4.1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16</w:delText>
        </w:r>
      </w:del>
    </w:p>
    <w:p w14:paraId="0F7D8379" w14:textId="40D03863" w:rsidR="006C45FF" w:rsidDel="001E4DFA" w:rsidRDefault="006C45FF">
      <w:pPr>
        <w:pStyle w:val="60"/>
        <w:rPr>
          <w:del w:id="532" w:author="Ryan Hakju Lee" w:date="2023-11-16T21:20:00Z"/>
          <w:rFonts w:asciiTheme="minorHAnsi" w:eastAsiaTheme="minorEastAsia" w:hAnsiTheme="minorHAnsi" w:cstheme="minorBidi"/>
          <w:noProof/>
          <w:kern w:val="2"/>
          <w:szCs w:val="22"/>
          <w:lang w:val="en-US" w:eastAsia="ko-KR"/>
        </w:rPr>
      </w:pPr>
      <w:del w:id="533" w:author="Ryan Hakju Lee" w:date="2023-11-16T21:20:00Z">
        <w:r w:rsidDel="001E4DFA">
          <w:rPr>
            <w:noProof/>
          </w:rPr>
          <w:delText>12.2.4.4.4.2</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16</w:delText>
        </w:r>
      </w:del>
    </w:p>
    <w:p w14:paraId="5D298562" w14:textId="7B34320E" w:rsidR="006C45FF" w:rsidDel="001E4DFA" w:rsidRDefault="006C45FF">
      <w:pPr>
        <w:pStyle w:val="52"/>
        <w:rPr>
          <w:del w:id="534" w:author="Ryan Hakju Lee" w:date="2023-11-16T21:20:00Z"/>
          <w:rFonts w:asciiTheme="minorHAnsi" w:eastAsiaTheme="minorEastAsia" w:hAnsiTheme="minorHAnsi" w:cstheme="minorBidi"/>
          <w:noProof/>
          <w:kern w:val="2"/>
          <w:szCs w:val="22"/>
          <w:lang w:val="en-US" w:eastAsia="ko-KR"/>
        </w:rPr>
      </w:pPr>
      <w:del w:id="535" w:author="Ryan Hakju Lee" w:date="2023-11-16T21:20:00Z">
        <w:r w:rsidDel="001E4DFA">
          <w:rPr>
            <w:noProof/>
          </w:rPr>
          <w:delText>12.2.4.4.5</w:delText>
        </w:r>
        <w:r w:rsidDel="001E4DFA">
          <w:rPr>
            <w:rFonts w:asciiTheme="minorHAnsi" w:eastAsiaTheme="minorEastAsia" w:hAnsiTheme="minorHAnsi" w:cstheme="minorBidi"/>
            <w:noProof/>
            <w:kern w:val="2"/>
            <w:szCs w:val="22"/>
            <w:lang w:val="en-US" w:eastAsia="ko-KR"/>
          </w:rPr>
          <w:tab/>
        </w:r>
        <w:r w:rsidDel="001E4DFA">
          <w:rPr>
            <w:noProof/>
          </w:rPr>
          <w:delText>Accept message</w:delText>
        </w:r>
        <w:r w:rsidDel="001E4DFA">
          <w:rPr>
            <w:noProof/>
          </w:rPr>
          <w:tab/>
          <w:delText>16</w:delText>
        </w:r>
      </w:del>
    </w:p>
    <w:p w14:paraId="1CEEE4EF" w14:textId="404FFFAB" w:rsidR="006C45FF" w:rsidDel="001E4DFA" w:rsidRDefault="006C45FF">
      <w:pPr>
        <w:pStyle w:val="60"/>
        <w:rPr>
          <w:del w:id="536" w:author="Ryan Hakju Lee" w:date="2023-11-16T21:20:00Z"/>
          <w:rFonts w:asciiTheme="minorHAnsi" w:eastAsiaTheme="minorEastAsia" w:hAnsiTheme="minorHAnsi" w:cstheme="minorBidi"/>
          <w:noProof/>
          <w:kern w:val="2"/>
          <w:szCs w:val="22"/>
          <w:lang w:val="en-US" w:eastAsia="ko-KR"/>
        </w:rPr>
      </w:pPr>
      <w:del w:id="537" w:author="Ryan Hakju Lee" w:date="2023-11-16T21:20:00Z">
        <w:r w:rsidDel="001E4DFA">
          <w:rPr>
            <w:noProof/>
          </w:rPr>
          <w:delText>12.2.4.4.5.1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16</w:delText>
        </w:r>
      </w:del>
    </w:p>
    <w:p w14:paraId="13D1609F" w14:textId="66D8B053" w:rsidR="006C45FF" w:rsidDel="001E4DFA" w:rsidRDefault="006C45FF">
      <w:pPr>
        <w:pStyle w:val="60"/>
        <w:rPr>
          <w:del w:id="538" w:author="Ryan Hakju Lee" w:date="2023-11-16T21:20:00Z"/>
          <w:rFonts w:asciiTheme="minorHAnsi" w:eastAsiaTheme="minorEastAsia" w:hAnsiTheme="minorHAnsi" w:cstheme="minorBidi"/>
          <w:noProof/>
          <w:kern w:val="2"/>
          <w:szCs w:val="22"/>
          <w:lang w:val="en-US" w:eastAsia="ko-KR"/>
        </w:rPr>
      </w:pPr>
      <w:del w:id="539" w:author="Ryan Hakju Lee" w:date="2023-11-16T21:20:00Z">
        <w:r w:rsidDel="001E4DFA">
          <w:rPr>
            <w:noProof/>
          </w:rPr>
          <w:delText>12.2.4.4.5.2</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16</w:delText>
        </w:r>
      </w:del>
    </w:p>
    <w:p w14:paraId="6274654A" w14:textId="4496E314" w:rsidR="006C45FF" w:rsidDel="001E4DFA" w:rsidRDefault="006C45FF">
      <w:pPr>
        <w:pStyle w:val="52"/>
        <w:rPr>
          <w:del w:id="540" w:author="Ryan Hakju Lee" w:date="2023-11-16T21:20:00Z"/>
          <w:rFonts w:asciiTheme="minorHAnsi" w:eastAsiaTheme="minorEastAsia" w:hAnsiTheme="minorHAnsi" w:cstheme="minorBidi"/>
          <w:noProof/>
          <w:kern w:val="2"/>
          <w:szCs w:val="22"/>
          <w:lang w:val="en-US" w:eastAsia="ko-KR"/>
        </w:rPr>
      </w:pPr>
      <w:del w:id="541" w:author="Ryan Hakju Lee" w:date="2023-11-16T21:20:00Z">
        <w:r w:rsidDel="001E4DFA">
          <w:rPr>
            <w:noProof/>
          </w:rPr>
          <w:delText>12.2.4.4.6</w:delText>
        </w:r>
        <w:r w:rsidDel="001E4DFA">
          <w:rPr>
            <w:rFonts w:asciiTheme="minorHAnsi" w:eastAsiaTheme="minorEastAsia" w:hAnsiTheme="minorHAnsi" w:cstheme="minorBidi"/>
            <w:noProof/>
            <w:kern w:val="2"/>
            <w:szCs w:val="22"/>
            <w:lang w:val="en-US" w:eastAsia="ko-KR"/>
          </w:rPr>
          <w:tab/>
        </w:r>
        <w:r w:rsidDel="001E4DFA">
          <w:rPr>
            <w:noProof/>
          </w:rPr>
          <w:delText>Update message</w:delText>
        </w:r>
        <w:r w:rsidDel="001E4DFA">
          <w:rPr>
            <w:noProof/>
          </w:rPr>
          <w:tab/>
          <w:delText>16</w:delText>
        </w:r>
      </w:del>
    </w:p>
    <w:p w14:paraId="265EA432" w14:textId="5A532D01" w:rsidR="006C45FF" w:rsidDel="001E4DFA" w:rsidRDefault="006C45FF">
      <w:pPr>
        <w:pStyle w:val="60"/>
        <w:rPr>
          <w:del w:id="542" w:author="Ryan Hakju Lee" w:date="2023-11-16T21:20:00Z"/>
          <w:rFonts w:asciiTheme="minorHAnsi" w:eastAsiaTheme="minorEastAsia" w:hAnsiTheme="minorHAnsi" w:cstheme="minorBidi"/>
          <w:noProof/>
          <w:kern w:val="2"/>
          <w:szCs w:val="22"/>
          <w:lang w:val="en-US" w:eastAsia="ko-KR"/>
        </w:rPr>
      </w:pPr>
      <w:del w:id="543" w:author="Ryan Hakju Lee" w:date="2023-11-16T21:20:00Z">
        <w:r w:rsidDel="001E4DFA">
          <w:rPr>
            <w:noProof/>
          </w:rPr>
          <w:delText>12.2.4.4.6.1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16</w:delText>
        </w:r>
      </w:del>
    </w:p>
    <w:p w14:paraId="17CDE39D" w14:textId="35A6A5EA" w:rsidR="006C45FF" w:rsidDel="001E4DFA" w:rsidRDefault="006C45FF">
      <w:pPr>
        <w:pStyle w:val="60"/>
        <w:rPr>
          <w:del w:id="544" w:author="Ryan Hakju Lee" w:date="2023-11-16T21:20:00Z"/>
          <w:rFonts w:asciiTheme="minorHAnsi" w:eastAsiaTheme="minorEastAsia" w:hAnsiTheme="minorHAnsi" w:cstheme="minorBidi"/>
          <w:noProof/>
          <w:kern w:val="2"/>
          <w:szCs w:val="22"/>
          <w:lang w:val="en-US" w:eastAsia="ko-KR"/>
        </w:rPr>
      </w:pPr>
      <w:del w:id="545" w:author="Ryan Hakju Lee" w:date="2023-11-16T21:20:00Z">
        <w:r w:rsidDel="001E4DFA">
          <w:rPr>
            <w:noProof/>
          </w:rPr>
          <w:delText>12.2.4.4.6.2</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17</w:delText>
        </w:r>
      </w:del>
    </w:p>
    <w:p w14:paraId="50A1C285" w14:textId="081FA788" w:rsidR="006C45FF" w:rsidDel="001E4DFA" w:rsidRDefault="006C45FF">
      <w:pPr>
        <w:pStyle w:val="52"/>
        <w:rPr>
          <w:del w:id="546" w:author="Ryan Hakju Lee" w:date="2023-11-16T21:20:00Z"/>
          <w:rFonts w:asciiTheme="minorHAnsi" w:eastAsiaTheme="minorEastAsia" w:hAnsiTheme="minorHAnsi" w:cstheme="minorBidi"/>
          <w:noProof/>
          <w:kern w:val="2"/>
          <w:szCs w:val="22"/>
          <w:lang w:val="en-US" w:eastAsia="ko-KR"/>
        </w:rPr>
      </w:pPr>
      <w:del w:id="547" w:author="Ryan Hakju Lee" w:date="2023-11-16T21:20:00Z">
        <w:r w:rsidDel="001E4DFA">
          <w:rPr>
            <w:noProof/>
          </w:rPr>
          <w:delText>12.2.4.4.7</w:delText>
        </w:r>
        <w:r w:rsidDel="001E4DFA">
          <w:rPr>
            <w:rFonts w:asciiTheme="minorHAnsi" w:eastAsiaTheme="minorEastAsia" w:hAnsiTheme="minorHAnsi" w:cstheme="minorBidi"/>
            <w:noProof/>
            <w:kern w:val="2"/>
            <w:szCs w:val="22"/>
            <w:lang w:val="en-US" w:eastAsia="ko-KR"/>
          </w:rPr>
          <w:tab/>
        </w:r>
        <w:r w:rsidDel="001E4DFA">
          <w:rPr>
            <w:noProof/>
          </w:rPr>
          <w:delText>Reject message</w:delText>
        </w:r>
        <w:r w:rsidDel="001E4DFA">
          <w:rPr>
            <w:noProof/>
          </w:rPr>
          <w:tab/>
          <w:delText>17</w:delText>
        </w:r>
      </w:del>
    </w:p>
    <w:p w14:paraId="68B042E7" w14:textId="1A5CDDB5" w:rsidR="006C45FF" w:rsidDel="001E4DFA" w:rsidRDefault="006C45FF">
      <w:pPr>
        <w:pStyle w:val="60"/>
        <w:rPr>
          <w:del w:id="548" w:author="Ryan Hakju Lee" w:date="2023-11-16T21:20:00Z"/>
          <w:rFonts w:asciiTheme="minorHAnsi" w:eastAsiaTheme="minorEastAsia" w:hAnsiTheme="minorHAnsi" w:cstheme="minorBidi"/>
          <w:noProof/>
          <w:kern w:val="2"/>
          <w:szCs w:val="22"/>
          <w:lang w:val="en-US" w:eastAsia="ko-KR"/>
        </w:rPr>
      </w:pPr>
      <w:del w:id="549" w:author="Ryan Hakju Lee" w:date="2023-11-16T21:20:00Z">
        <w:r w:rsidDel="001E4DFA">
          <w:rPr>
            <w:noProof/>
          </w:rPr>
          <w:delText>12.2.4.4.7.1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17</w:delText>
        </w:r>
      </w:del>
    </w:p>
    <w:p w14:paraId="4D0388E9" w14:textId="55955049" w:rsidR="006C45FF" w:rsidDel="001E4DFA" w:rsidRDefault="006C45FF">
      <w:pPr>
        <w:pStyle w:val="60"/>
        <w:rPr>
          <w:del w:id="550" w:author="Ryan Hakju Lee" w:date="2023-11-16T21:20:00Z"/>
          <w:rFonts w:asciiTheme="minorHAnsi" w:eastAsiaTheme="minorEastAsia" w:hAnsiTheme="minorHAnsi" w:cstheme="minorBidi"/>
          <w:noProof/>
          <w:kern w:val="2"/>
          <w:szCs w:val="22"/>
          <w:lang w:val="en-US" w:eastAsia="ko-KR"/>
        </w:rPr>
      </w:pPr>
      <w:del w:id="551" w:author="Ryan Hakju Lee" w:date="2023-11-16T21:20:00Z">
        <w:r w:rsidDel="001E4DFA">
          <w:rPr>
            <w:noProof/>
          </w:rPr>
          <w:delText>12.2.4.4.7.2</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17</w:delText>
        </w:r>
      </w:del>
    </w:p>
    <w:p w14:paraId="1BA82930" w14:textId="2878912E" w:rsidR="006C45FF" w:rsidDel="001E4DFA" w:rsidRDefault="006C45FF">
      <w:pPr>
        <w:pStyle w:val="52"/>
        <w:rPr>
          <w:del w:id="552" w:author="Ryan Hakju Lee" w:date="2023-11-16T21:20:00Z"/>
          <w:rFonts w:asciiTheme="minorHAnsi" w:eastAsiaTheme="minorEastAsia" w:hAnsiTheme="minorHAnsi" w:cstheme="minorBidi"/>
          <w:noProof/>
          <w:kern w:val="2"/>
          <w:szCs w:val="22"/>
          <w:lang w:val="en-US" w:eastAsia="ko-KR"/>
        </w:rPr>
      </w:pPr>
      <w:del w:id="553" w:author="Ryan Hakju Lee" w:date="2023-11-16T21:20:00Z">
        <w:r w:rsidDel="001E4DFA">
          <w:rPr>
            <w:noProof/>
          </w:rPr>
          <w:delText>12.2.4.4.8</w:delText>
        </w:r>
        <w:r w:rsidDel="001E4DFA">
          <w:rPr>
            <w:rFonts w:asciiTheme="minorHAnsi" w:eastAsiaTheme="minorEastAsia" w:hAnsiTheme="minorHAnsi" w:cstheme="minorBidi"/>
            <w:noProof/>
            <w:kern w:val="2"/>
            <w:szCs w:val="22"/>
            <w:lang w:val="en-US" w:eastAsia="ko-KR"/>
          </w:rPr>
          <w:tab/>
        </w:r>
        <w:r w:rsidDel="001E4DFA">
          <w:rPr>
            <w:noProof/>
          </w:rPr>
          <w:delText>Close message</w:delText>
        </w:r>
        <w:r w:rsidDel="001E4DFA">
          <w:rPr>
            <w:noProof/>
          </w:rPr>
          <w:tab/>
          <w:delText>17</w:delText>
        </w:r>
      </w:del>
    </w:p>
    <w:p w14:paraId="1D40E869" w14:textId="364DBBEB" w:rsidR="006C45FF" w:rsidDel="001E4DFA" w:rsidRDefault="006C45FF">
      <w:pPr>
        <w:pStyle w:val="60"/>
        <w:rPr>
          <w:del w:id="554" w:author="Ryan Hakju Lee" w:date="2023-11-16T21:20:00Z"/>
          <w:rFonts w:asciiTheme="minorHAnsi" w:eastAsiaTheme="minorEastAsia" w:hAnsiTheme="minorHAnsi" w:cstheme="minorBidi"/>
          <w:noProof/>
          <w:kern w:val="2"/>
          <w:szCs w:val="22"/>
          <w:lang w:val="en-US" w:eastAsia="ko-KR"/>
        </w:rPr>
      </w:pPr>
      <w:del w:id="555" w:author="Ryan Hakju Lee" w:date="2023-11-16T21:20:00Z">
        <w:r w:rsidDel="001E4DFA">
          <w:rPr>
            <w:noProof/>
          </w:rPr>
          <w:delText>12.2.4.4.8.1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17</w:delText>
        </w:r>
      </w:del>
    </w:p>
    <w:p w14:paraId="5E20D30B" w14:textId="1951519E" w:rsidR="006C45FF" w:rsidDel="001E4DFA" w:rsidRDefault="006C45FF">
      <w:pPr>
        <w:pStyle w:val="60"/>
        <w:rPr>
          <w:del w:id="556" w:author="Ryan Hakju Lee" w:date="2023-11-16T21:20:00Z"/>
          <w:rFonts w:asciiTheme="minorHAnsi" w:eastAsiaTheme="minorEastAsia" w:hAnsiTheme="minorHAnsi" w:cstheme="minorBidi"/>
          <w:noProof/>
          <w:kern w:val="2"/>
          <w:szCs w:val="22"/>
          <w:lang w:val="en-US" w:eastAsia="ko-KR"/>
        </w:rPr>
      </w:pPr>
      <w:del w:id="557" w:author="Ryan Hakju Lee" w:date="2023-11-16T21:20:00Z">
        <w:r w:rsidDel="001E4DFA">
          <w:rPr>
            <w:noProof/>
          </w:rPr>
          <w:delText>12.2.4.4.8.2</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17</w:delText>
        </w:r>
      </w:del>
    </w:p>
    <w:p w14:paraId="2C4D311A" w14:textId="2E336D62" w:rsidR="006C45FF" w:rsidDel="001E4DFA" w:rsidRDefault="006C45FF">
      <w:pPr>
        <w:pStyle w:val="60"/>
        <w:rPr>
          <w:del w:id="558" w:author="Ryan Hakju Lee" w:date="2023-11-16T21:20:00Z"/>
          <w:rFonts w:asciiTheme="minorHAnsi" w:eastAsiaTheme="minorEastAsia" w:hAnsiTheme="minorHAnsi" w:cstheme="minorBidi"/>
          <w:noProof/>
          <w:kern w:val="2"/>
          <w:szCs w:val="22"/>
          <w:lang w:val="en-US" w:eastAsia="ko-KR"/>
        </w:rPr>
      </w:pPr>
      <w:del w:id="559" w:author="Ryan Hakju Lee" w:date="2023-11-16T21:20:00Z">
        <w:r w:rsidDel="001E4DFA">
          <w:rPr>
            <w:noProof/>
          </w:rPr>
          <w:delText>12.2.4.4.9</w:delText>
        </w:r>
        <w:r w:rsidDel="001E4DFA">
          <w:rPr>
            <w:rFonts w:asciiTheme="minorHAnsi" w:eastAsiaTheme="minorEastAsia" w:hAnsiTheme="minorHAnsi" w:cstheme="minorBidi"/>
            <w:noProof/>
            <w:kern w:val="2"/>
            <w:szCs w:val="22"/>
            <w:lang w:val="en-US" w:eastAsia="ko-KR"/>
          </w:rPr>
          <w:tab/>
        </w:r>
        <w:r w:rsidDel="001E4DFA">
          <w:rPr>
            <w:noProof/>
          </w:rPr>
          <w:delText>Application message</w:delText>
        </w:r>
        <w:r w:rsidDel="001E4DFA">
          <w:rPr>
            <w:noProof/>
          </w:rPr>
          <w:tab/>
          <w:delText>17</w:delText>
        </w:r>
      </w:del>
    </w:p>
    <w:p w14:paraId="28617FB3" w14:textId="7E75CD48" w:rsidR="006C45FF" w:rsidDel="001E4DFA" w:rsidRDefault="006C45FF">
      <w:pPr>
        <w:pStyle w:val="60"/>
        <w:rPr>
          <w:del w:id="560" w:author="Ryan Hakju Lee" w:date="2023-11-16T21:20:00Z"/>
          <w:rFonts w:asciiTheme="minorHAnsi" w:eastAsiaTheme="minorEastAsia" w:hAnsiTheme="minorHAnsi" w:cstheme="minorBidi"/>
          <w:noProof/>
          <w:kern w:val="2"/>
          <w:szCs w:val="22"/>
          <w:lang w:val="en-US" w:eastAsia="ko-KR"/>
        </w:rPr>
      </w:pPr>
      <w:del w:id="561" w:author="Ryan Hakju Lee" w:date="2023-11-16T21:20:00Z">
        <w:r w:rsidDel="001E4DFA">
          <w:rPr>
            <w:noProof/>
          </w:rPr>
          <w:delText>12.2.4.4.9.1</w:delText>
        </w:r>
        <w:r w:rsidDel="001E4DFA">
          <w:rPr>
            <w:rFonts w:asciiTheme="minorHAnsi" w:eastAsiaTheme="minorEastAsia" w:hAnsiTheme="minorHAnsi" w:cstheme="minorBidi"/>
            <w:noProof/>
            <w:kern w:val="2"/>
            <w:szCs w:val="22"/>
            <w:lang w:val="en-US" w:eastAsia="ko-KR"/>
          </w:rPr>
          <w:tab/>
        </w:r>
        <w:r w:rsidDel="001E4DFA">
          <w:rPr>
            <w:noProof/>
          </w:rPr>
          <w:delText xml:space="preserve"> Description</w:delText>
        </w:r>
        <w:r w:rsidDel="001E4DFA">
          <w:rPr>
            <w:noProof/>
          </w:rPr>
          <w:tab/>
          <w:delText>17</w:delText>
        </w:r>
      </w:del>
    </w:p>
    <w:p w14:paraId="3F6CB3EB" w14:textId="2F7B4BC4" w:rsidR="006C45FF" w:rsidDel="001E4DFA" w:rsidRDefault="006C45FF">
      <w:pPr>
        <w:pStyle w:val="60"/>
        <w:rPr>
          <w:del w:id="562" w:author="Ryan Hakju Lee" w:date="2023-11-16T21:20:00Z"/>
          <w:rFonts w:asciiTheme="minorHAnsi" w:eastAsiaTheme="minorEastAsia" w:hAnsiTheme="minorHAnsi" w:cstheme="minorBidi"/>
          <w:noProof/>
          <w:kern w:val="2"/>
          <w:szCs w:val="22"/>
          <w:lang w:val="en-US" w:eastAsia="ko-KR"/>
        </w:rPr>
      </w:pPr>
      <w:del w:id="563" w:author="Ryan Hakju Lee" w:date="2023-11-16T21:20:00Z">
        <w:r w:rsidDel="001E4DFA">
          <w:rPr>
            <w:noProof/>
          </w:rPr>
          <w:delText xml:space="preserve">12.2.4.4.9.2 </w:delText>
        </w:r>
        <w:r w:rsidDel="001E4DFA">
          <w:rPr>
            <w:rFonts w:asciiTheme="minorHAnsi" w:eastAsiaTheme="minorEastAsia" w:hAnsiTheme="minorHAnsi" w:cstheme="minorBidi"/>
            <w:noProof/>
            <w:kern w:val="2"/>
            <w:szCs w:val="22"/>
            <w:lang w:val="en-US" w:eastAsia="ko-KR"/>
          </w:rPr>
          <w:tab/>
        </w:r>
        <w:r w:rsidDel="001E4DFA">
          <w:rPr>
            <w:noProof/>
          </w:rPr>
          <w:delText>Parameters</w:delText>
        </w:r>
        <w:r w:rsidDel="001E4DFA">
          <w:rPr>
            <w:noProof/>
          </w:rPr>
          <w:tab/>
          <w:delText>17</w:delText>
        </w:r>
      </w:del>
    </w:p>
    <w:p w14:paraId="483F198F" w14:textId="2A2B8597" w:rsidR="006C45FF" w:rsidDel="001E4DFA" w:rsidRDefault="006C45FF">
      <w:pPr>
        <w:pStyle w:val="42"/>
        <w:rPr>
          <w:del w:id="564" w:author="Ryan Hakju Lee" w:date="2023-11-16T21:20:00Z"/>
          <w:rFonts w:asciiTheme="minorHAnsi" w:eastAsiaTheme="minorEastAsia" w:hAnsiTheme="minorHAnsi" w:cstheme="minorBidi"/>
          <w:noProof/>
          <w:kern w:val="2"/>
          <w:szCs w:val="22"/>
          <w:lang w:val="en-US" w:eastAsia="ko-KR"/>
        </w:rPr>
      </w:pPr>
      <w:del w:id="565" w:author="Ryan Hakju Lee" w:date="2023-11-16T21:20:00Z">
        <w:r w:rsidDel="001E4DFA">
          <w:rPr>
            <w:noProof/>
          </w:rPr>
          <w:delText>12.2.4.5</w:delText>
        </w:r>
        <w:r w:rsidDel="001E4DFA">
          <w:rPr>
            <w:rFonts w:asciiTheme="minorHAnsi" w:eastAsiaTheme="minorEastAsia" w:hAnsiTheme="minorHAnsi" w:cstheme="minorBidi"/>
            <w:noProof/>
            <w:kern w:val="2"/>
            <w:szCs w:val="22"/>
            <w:lang w:val="en-US" w:eastAsia="ko-KR"/>
          </w:rPr>
          <w:tab/>
        </w:r>
        <w:r w:rsidDel="001E4DFA">
          <w:rPr>
            <w:noProof/>
          </w:rPr>
          <w:delText xml:space="preserve"> Integrity and security</w:delText>
        </w:r>
        <w:r w:rsidDel="001E4DFA">
          <w:rPr>
            <w:noProof/>
          </w:rPr>
          <w:tab/>
          <w:delText>17</w:delText>
        </w:r>
      </w:del>
    </w:p>
    <w:p w14:paraId="37C45EF6" w14:textId="1EA58847" w:rsidR="006C45FF" w:rsidDel="001E4DFA" w:rsidRDefault="006C45FF">
      <w:pPr>
        <w:pStyle w:val="42"/>
        <w:rPr>
          <w:del w:id="566" w:author="Ryan Hakju Lee" w:date="2023-11-16T21:20:00Z"/>
          <w:rFonts w:asciiTheme="minorHAnsi" w:eastAsiaTheme="minorEastAsia" w:hAnsiTheme="minorHAnsi" w:cstheme="minorBidi"/>
          <w:noProof/>
          <w:kern w:val="2"/>
          <w:szCs w:val="22"/>
          <w:lang w:val="en-US" w:eastAsia="ko-KR"/>
        </w:rPr>
      </w:pPr>
      <w:del w:id="567" w:author="Ryan Hakju Lee" w:date="2023-11-16T21:20:00Z">
        <w:r w:rsidDel="001E4DFA">
          <w:rPr>
            <w:noProof/>
          </w:rPr>
          <w:delText>12.2.4.6</w:delText>
        </w:r>
        <w:r w:rsidDel="001E4DFA">
          <w:rPr>
            <w:rFonts w:asciiTheme="minorHAnsi" w:eastAsiaTheme="minorEastAsia" w:hAnsiTheme="minorHAnsi" w:cstheme="minorBidi"/>
            <w:noProof/>
            <w:kern w:val="2"/>
            <w:szCs w:val="22"/>
            <w:lang w:val="en-US" w:eastAsia="ko-KR"/>
          </w:rPr>
          <w:tab/>
        </w:r>
        <w:r w:rsidDel="001E4DFA">
          <w:rPr>
            <w:noProof/>
          </w:rPr>
          <w:delText xml:space="preserve"> JSON schema</w:delText>
        </w:r>
        <w:r w:rsidDel="001E4DFA">
          <w:rPr>
            <w:noProof/>
          </w:rPr>
          <w:tab/>
          <w:delText>18</w:delText>
        </w:r>
      </w:del>
    </w:p>
    <w:p w14:paraId="037BDF4F" w14:textId="7D8FA32D" w:rsidR="006C45FF" w:rsidDel="001E4DFA" w:rsidRDefault="006C45FF">
      <w:pPr>
        <w:pStyle w:val="42"/>
        <w:rPr>
          <w:del w:id="568" w:author="Ryan Hakju Lee" w:date="2023-11-16T21:20:00Z"/>
          <w:rFonts w:asciiTheme="minorHAnsi" w:eastAsiaTheme="minorEastAsia" w:hAnsiTheme="minorHAnsi" w:cstheme="minorBidi"/>
          <w:noProof/>
          <w:kern w:val="2"/>
          <w:szCs w:val="22"/>
          <w:lang w:val="en-US" w:eastAsia="ko-KR"/>
        </w:rPr>
      </w:pPr>
      <w:del w:id="569" w:author="Ryan Hakju Lee" w:date="2023-11-16T21:20:00Z">
        <w:r w:rsidDel="001E4DFA">
          <w:rPr>
            <w:noProof/>
          </w:rPr>
          <w:delText>12.2.4.7</w:delText>
        </w:r>
        <w:r w:rsidDel="001E4DFA">
          <w:rPr>
            <w:rFonts w:asciiTheme="minorHAnsi" w:eastAsiaTheme="minorEastAsia" w:hAnsiTheme="minorHAnsi" w:cstheme="minorBidi"/>
            <w:noProof/>
            <w:kern w:val="2"/>
            <w:szCs w:val="22"/>
            <w:lang w:val="en-US" w:eastAsia="ko-KR"/>
          </w:rPr>
          <w:tab/>
        </w:r>
        <w:r w:rsidDel="001E4DFA">
          <w:rPr>
            <w:noProof/>
          </w:rPr>
          <w:delText>Protocol operation</w:delText>
        </w:r>
        <w:r w:rsidDel="001E4DFA">
          <w:rPr>
            <w:noProof/>
          </w:rPr>
          <w:tab/>
          <w:delText>19</w:delText>
        </w:r>
      </w:del>
    </w:p>
    <w:p w14:paraId="4232884E" w14:textId="1593627D" w:rsidR="006C45FF" w:rsidDel="001E4DFA" w:rsidRDefault="006C45FF">
      <w:pPr>
        <w:pStyle w:val="10"/>
        <w:rPr>
          <w:del w:id="570" w:author="Ryan Hakju Lee" w:date="2023-11-16T21:20:00Z"/>
          <w:rFonts w:asciiTheme="minorHAnsi" w:eastAsiaTheme="minorEastAsia" w:hAnsiTheme="minorHAnsi" w:cstheme="minorBidi"/>
          <w:noProof/>
          <w:kern w:val="2"/>
          <w:sz w:val="20"/>
          <w:szCs w:val="22"/>
          <w:lang w:val="en-US" w:eastAsia="ko-KR"/>
        </w:rPr>
      </w:pPr>
      <w:del w:id="571" w:author="Ryan Hakju Lee" w:date="2023-11-16T21:20:00Z">
        <w:r w:rsidDel="001E4DFA">
          <w:rPr>
            <w:noProof/>
          </w:rPr>
          <w:delText>13</w:delText>
        </w:r>
        <w:r w:rsidDel="001E4DFA">
          <w:rPr>
            <w:rFonts w:asciiTheme="minorHAnsi" w:eastAsiaTheme="minorEastAsia" w:hAnsiTheme="minorHAnsi" w:cstheme="minorBidi"/>
            <w:noProof/>
            <w:kern w:val="2"/>
            <w:sz w:val="20"/>
            <w:szCs w:val="22"/>
            <w:lang w:val="en-US" w:eastAsia="ko-KR"/>
          </w:rPr>
          <w:tab/>
        </w:r>
        <w:r w:rsidDel="001E4DFA">
          <w:rPr>
            <w:noProof/>
          </w:rPr>
          <w:delText>Packet-loss handling</w:delText>
        </w:r>
        <w:r w:rsidDel="001E4DFA">
          <w:rPr>
            <w:noProof/>
          </w:rPr>
          <w:tab/>
          <w:delText>20</w:delText>
        </w:r>
      </w:del>
    </w:p>
    <w:p w14:paraId="27A3F16D" w14:textId="6DE8EF60" w:rsidR="006C45FF" w:rsidDel="001E4DFA" w:rsidRDefault="006C45FF">
      <w:pPr>
        <w:pStyle w:val="22"/>
        <w:rPr>
          <w:del w:id="572" w:author="Ryan Hakju Lee" w:date="2023-11-16T21:20:00Z"/>
          <w:rFonts w:asciiTheme="minorHAnsi" w:eastAsiaTheme="minorEastAsia" w:hAnsiTheme="minorHAnsi" w:cstheme="minorBidi"/>
          <w:noProof/>
          <w:kern w:val="2"/>
          <w:szCs w:val="22"/>
          <w:lang w:val="en-US" w:eastAsia="ko-KR"/>
        </w:rPr>
      </w:pPr>
      <w:del w:id="573" w:author="Ryan Hakju Lee" w:date="2023-11-16T21:20:00Z">
        <w:r w:rsidDel="001E4DFA">
          <w:rPr>
            <w:noProof/>
          </w:rPr>
          <w:delText>13.1</w:delText>
        </w:r>
        <w:r w:rsidDel="001E4DFA">
          <w:rPr>
            <w:rFonts w:asciiTheme="minorHAnsi" w:eastAsiaTheme="minorEastAsia" w:hAnsiTheme="minorHAnsi" w:cstheme="minorBidi"/>
            <w:noProof/>
            <w:kern w:val="2"/>
            <w:szCs w:val="22"/>
            <w:lang w:val="en-US" w:eastAsia="ko-KR"/>
          </w:rPr>
          <w:tab/>
        </w:r>
        <w:r w:rsidDel="001E4DFA">
          <w:rPr>
            <w:noProof/>
          </w:rPr>
          <w:delText>Packet-loss handling mechanisms in WebRTC endpoints</w:delText>
        </w:r>
        <w:r w:rsidDel="001E4DFA">
          <w:rPr>
            <w:noProof/>
          </w:rPr>
          <w:tab/>
          <w:delText>20</w:delText>
        </w:r>
      </w:del>
    </w:p>
    <w:p w14:paraId="5771BB50" w14:textId="4E0C33BD" w:rsidR="006C45FF" w:rsidDel="001E4DFA" w:rsidRDefault="006C45FF">
      <w:pPr>
        <w:pStyle w:val="32"/>
        <w:rPr>
          <w:del w:id="574" w:author="Ryan Hakju Lee" w:date="2023-11-16T21:20:00Z"/>
          <w:rFonts w:asciiTheme="minorHAnsi" w:eastAsiaTheme="minorEastAsia" w:hAnsiTheme="minorHAnsi" w:cstheme="minorBidi"/>
          <w:noProof/>
          <w:kern w:val="2"/>
          <w:szCs w:val="22"/>
          <w:lang w:val="en-US" w:eastAsia="ko-KR"/>
        </w:rPr>
      </w:pPr>
      <w:del w:id="575" w:author="Ryan Hakju Lee" w:date="2023-11-16T21:20:00Z">
        <w:r w:rsidDel="001E4DFA">
          <w:rPr>
            <w:noProof/>
            <w:lang w:eastAsia="ko-KR"/>
          </w:rPr>
          <w:delText>13.1.1</w:delText>
        </w:r>
        <w:r w:rsidDel="001E4DFA">
          <w:rPr>
            <w:rFonts w:asciiTheme="minorHAnsi" w:eastAsiaTheme="minorEastAsia" w:hAnsiTheme="minorHAnsi" w:cstheme="minorBidi"/>
            <w:noProof/>
            <w:kern w:val="2"/>
            <w:szCs w:val="22"/>
            <w:lang w:val="en-US" w:eastAsia="ko-KR"/>
          </w:rPr>
          <w:tab/>
        </w:r>
        <w:r w:rsidDel="001E4DFA">
          <w:rPr>
            <w:noProof/>
            <w:lang w:eastAsia="ko-KR"/>
          </w:rPr>
          <w:delText>Video</w:delText>
        </w:r>
        <w:r w:rsidDel="001E4DFA">
          <w:rPr>
            <w:noProof/>
          </w:rPr>
          <w:tab/>
          <w:delText>20</w:delText>
        </w:r>
      </w:del>
    </w:p>
    <w:p w14:paraId="412BC84D" w14:textId="11046091" w:rsidR="006C45FF" w:rsidDel="001E4DFA" w:rsidRDefault="006C45FF">
      <w:pPr>
        <w:pStyle w:val="42"/>
        <w:rPr>
          <w:del w:id="576" w:author="Ryan Hakju Lee" w:date="2023-11-16T21:20:00Z"/>
          <w:rFonts w:asciiTheme="minorHAnsi" w:eastAsiaTheme="minorEastAsia" w:hAnsiTheme="minorHAnsi" w:cstheme="minorBidi"/>
          <w:noProof/>
          <w:kern w:val="2"/>
          <w:szCs w:val="22"/>
          <w:lang w:val="en-US" w:eastAsia="ko-KR"/>
        </w:rPr>
      </w:pPr>
      <w:del w:id="577" w:author="Ryan Hakju Lee" w:date="2023-11-16T21:20:00Z">
        <w:r w:rsidDel="001E4DFA">
          <w:rPr>
            <w:noProof/>
            <w:lang w:eastAsia="ko-KR"/>
          </w:rPr>
          <w:delText>13.1.1.1</w:delText>
        </w:r>
        <w:r w:rsidDel="001E4DFA">
          <w:rPr>
            <w:rFonts w:asciiTheme="minorHAnsi" w:eastAsiaTheme="minorEastAsia" w:hAnsiTheme="minorHAnsi" w:cstheme="minorBidi"/>
            <w:noProof/>
            <w:kern w:val="2"/>
            <w:szCs w:val="22"/>
            <w:lang w:val="en-US" w:eastAsia="ko-KR"/>
          </w:rPr>
          <w:tab/>
        </w:r>
        <w:r w:rsidDel="001E4DFA">
          <w:rPr>
            <w:noProof/>
            <w:lang w:eastAsia="ko-KR"/>
          </w:rPr>
          <w:delText>General</w:delText>
        </w:r>
        <w:r w:rsidDel="001E4DFA">
          <w:rPr>
            <w:noProof/>
          </w:rPr>
          <w:tab/>
          <w:delText>20</w:delText>
        </w:r>
      </w:del>
    </w:p>
    <w:p w14:paraId="47AFFC74" w14:textId="7E597255" w:rsidR="006C45FF" w:rsidDel="001E4DFA" w:rsidRDefault="006C45FF">
      <w:pPr>
        <w:pStyle w:val="42"/>
        <w:rPr>
          <w:del w:id="578" w:author="Ryan Hakju Lee" w:date="2023-11-16T21:20:00Z"/>
          <w:rFonts w:asciiTheme="minorHAnsi" w:eastAsiaTheme="minorEastAsia" w:hAnsiTheme="minorHAnsi" w:cstheme="minorBidi"/>
          <w:noProof/>
          <w:kern w:val="2"/>
          <w:szCs w:val="22"/>
          <w:lang w:val="en-US" w:eastAsia="ko-KR"/>
        </w:rPr>
      </w:pPr>
      <w:del w:id="579" w:author="Ryan Hakju Lee" w:date="2023-11-16T21:20:00Z">
        <w:r w:rsidDel="001E4DFA">
          <w:rPr>
            <w:noProof/>
          </w:rPr>
          <w:delText>13.1.1.2</w:delText>
        </w:r>
        <w:r w:rsidDel="001E4DFA">
          <w:rPr>
            <w:rFonts w:asciiTheme="minorHAnsi" w:eastAsiaTheme="minorEastAsia" w:hAnsiTheme="minorHAnsi" w:cstheme="minorBidi"/>
            <w:noProof/>
            <w:kern w:val="2"/>
            <w:szCs w:val="22"/>
            <w:lang w:val="en-US" w:eastAsia="ko-KR"/>
          </w:rPr>
          <w:tab/>
        </w:r>
        <w:r w:rsidDel="001E4DFA">
          <w:rPr>
            <w:noProof/>
          </w:rPr>
          <w:delText>NACK messages</w:delText>
        </w:r>
        <w:r w:rsidDel="001E4DFA">
          <w:rPr>
            <w:noProof/>
          </w:rPr>
          <w:tab/>
          <w:delText>21</w:delText>
        </w:r>
      </w:del>
    </w:p>
    <w:p w14:paraId="4574B6BF" w14:textId="4C0D9FD4" w:rsidR="006C45FF" w:rsidDel="001E4DFA" w:rsidRDefault="006C45FF">
      <w:pPr>
        <w:pStyle w:val="42"/>
        <w:rPr>
          <w:del w:id="580" w:author="Ryan Hakju Lee" w:date="2023-11-16T21:20:00Z"/>
          <w:rFonts w:asciiTheme="minorHAnsi" w:eastAsiaTheme="minorEastAsia" w:hAnsiTheme="minorHAnsi" w:cstheme="minorBidi"/>
          <w:noProof/>
          <w:kern w:val="2"/>
          <w:szCs w:val="22"/>
          <w:lang w:val="en-US" w:eastAsia="ko-KR"/>
        </w:rPr>
      </w:pPr>
      <w:del w:id="581" w:author="Ryan Hakju Lee" w:date="2023-11-16T21:20:00Z">
        <w:r w:rsidDel="001E4DFA">
          <w:rPr>
            <w:noProof/>
          </w:rPr>
          <w:delText>13.1.1.3</w:delText>
        </w:r>
        <w:r w:rsidDel="001E4DFA">
          <w:rPr>
            <w:rFonts w:asciiTheme="minorHAnsi" w:eastAsiaTheme="minorEastAsia" w:hAnsiTheme="minorHAnsi" w:cstheme="minorBidi"/>
            <w:noProof/>
            <w:kern w:val="2"/>
            <w:szCs w:val="22"/>
            <w:lang w:val="en-US" w:eastAsia="ko-KR"/>
          </w:rPr>
          <w:tab/>
        </w:r>
        <w:r w:rsidDel="001E4DFA">
          <w:rPr>
            <w:noProof/>
          </w:rPr>
          <w:delText>PLI message</w:delText>
        </w:r>
        <w:r w:rsidDel="001E4DFA">
          <w:rPr>
            <w:noProof/>
          </w:rPr>
          <w:tab/>
          <w:delText>21</w:delText>
        </w:r>
      </w:del>
    </w:p>
    <w:p w14:paraId="2993979A" w14:textId="05102F42" w:rsidR="006C45FF" w:rsidDel="001E4DFA" w:rsidRDefault="006C45FF">
      <w:pPr>
        <w:pStyle w:val="42"/>
        <w:rPr>
          <w:del w:id="582" w:author="Ryan Hakju Lee" w:date="2023-11-16T21:20:00Z"/>
          <w:rFonts w:asciiTheme="minorHAnsi" w:eastAsiaTheme="minorEastAsia" w:hAnsiTheme="minorHAnsi" w:cstheme="minorBidi"/>
          <w:noProof/>
          <w:kern w:val="2"/>
          <w:szCs w:val="22"/>
          <w:lang w:val="en-US" w:eastAsia="ko-KR"/>
        </w:rPr>
      </w:pPr>
      <w:del w:id="583" w:author="Ryan Hakju Lee" w:date="2023-11-16T21:20:00Z">
        <w:r w:rsidDel="001E4DFA">
          <w:rPr>
            <w:noProof/>
          </w:rPr>
          <w:delText>13.1.1.4</w:delText>
        </w:r>
        <w:r w:rsidDel="001E4DFA">
          <w:rPr>
            <w:rFonts w:asciiTheme="minorHAnsi" w:eastAsiaTheme="minorEastAsia" w:hAnsiTheme="minorHAnsi" w:cstheme="minorBidi"/>
            <w:noProof/>
            <w:kern w:val="2"/>
            <w:szCs w:val="22"/>
            <w:lang w:val="en-US" w:eastAsia="ko-KR"/>
          </w:rPr>
          <w:tab/>
        </w:r>
        <w:r w:rsidDel="001E4DFA">
          <w:rPr>
            <w:noProof/>
          </w:rPr>
          <w:delText>SLI message</w:delText>
        </w:r>
        <w:r w:rsidDel="001E4DFA">
          <w:rPr>
            <w:noProof/>
          </w:rPr>
          <w:tab/>
          <w:delText>21</w:delText>
        </w:r>
      </w:del>
    </w:p>
    <w:p w14:paraId="1E2BBD19" w14:textId="281DC2F4" w:rsidR="006C45FF" w:rsidDel="001E4DFA" w:rsidRDefault="006C45FF">
      <w:pPr>
        <w:pStyle w:val="42"/>
        <w:rPr>
          <w:del w:id="584" w:author="Ryan Hakju Lee" w:date="2023-11-16T21:20:00Z"/>
          <w:rFonts w:asciiTheme="minorHAnsi" w:eastAsiaTheme="minorEastAsia" w:hAnsiTheme="minorHAnsi" w:cstheme="minorBidi"/>
          <w:noProof/>
          <w:kern w:val="2"/>
          <w:szCs w:val="22"/>
          <w:lang w:val="en-US" w:eastAsia="ko-KR"/>
        </w:rPr>
      </w:pPr>
      <w:del w:id="585" w:author="Ryan Hakju Lee" w:date="2023-11-16T21:20:00Z">
        <w:r w:rsidDel="001E4DFA">
          <w:rPr>
            <w:noProof/>
          </w:rPr>
          <w:delText>13.1.1.5</w:delText>
        </w:r>
        <w:r w:rsidDel="001E4DFA">
          <w:rPr>
            <w:rFonts w:asciiTheme="minorHAnsi" w:eastAsiaTheme="minorEastAsia" w:hAnsiTheme="minorHAnsi" w:cstheme="minorBidi"/>
            <w:noProof/>
            <w:kern w:val="2"/>
            <w:szCs w:val="22"/>
            <w:lang w:val="en-US" w:eastAsia="ko-KR"/>
          </w:rPr>
          <w:tab/>
        </w:r>
        <w:r w:rsidDel="001E4DFA">
          <w:rPr>
            <w:noProof/>
          </w:rPr>
          <w:delText>FIR message</w:delText>
        </w:r>
        <w:r w:rsidDel="001E4DFA">
          <w:rPr>
            <w:noProof/>
          </w:rPr>
          <w:tab/>
          <w:delText>21</w:delText>
        </w:r>
      </w:del>
    </w:p>
    <w:p w14:paraId="0F022CDF" w14:textId="5FE0B5F9" w:rsidR="006C45FF" w:rsidDel="001E4DFA" w:rsidRDefault="006C45FF">
      <w:pPr>
        <w:pStyle w:val="42"/>
        <w:rPr>
          <w:del w:id="586" w:author="Ryan Hakju Lee" w:date="2023-11-16T21:20:00Z"/>
          <w:rFonts w:asciiTheme="minorHAnsi" w:eastAsiaTheme="minorEastAsia" w:hAnsiTheme="minorHAnsi" w:cstheme="minorBidi"/>
          <w:noProof/>
          <w:kern w:val="2"/>
          <w:szCs w:val="22"/>
          <w:lang w:val="en-US" w:eastAsia="ko-KR"/>
        </w:rPr>
      </w:pPr>
      <w:del w:id="587" w:author="Ryan Hakju Lee" w:date="2023-11-16T21:20:00Z">
        <w:r w:rsidDel="001E4DFA">
          <w:rPr>
            <w:noProof/>
          </w:rPr>
          <w:delText>13.1.1.6</w:delText>
        </w:r>
        <w:r w:rsidDel="001E4DFA">
          <w:rPr>
            <w:rFonts w:asciiTheme="minorHAnsi" w:eastAsiaTheme="minorEastAsia" w:hAnsiTheme="minorHAnsi" w:cstheme="minorBidi"/>
            <w:noProof/>
            <w:kern w:val="2"/>
            <w:szCs w:val="22"/>
            <w:lang w:val="en-US" w:eastAsia="ko-KR"/>
          </w:rPr>
          <w:tab/>
        </w:r>
        <w:r w:rsidDel="001E4DFA">
          <w:rPr>
            <w:noProof/>
          </w:rPr>
          <w:delText>Temporal-Spatial Trade-Off Request (TSTR)</w:delText>
        </w:r>
        <w:r w:rsidDel="001E4DFA">
          <w:rPr>
            <w:noProof/>
          </w:rPr>
          <w:tab/>
          <w:delText>21</w:delText>
        </w:r>
      </w:del>
    </w:p>
    <w:p w14:paraId="618010BF" w14:textId="198F2B4C" w:rsidR="006C45FF" w:rsidDel="001E4DFA" w:rsidRDefault="006C45FF">
      <w:pPr>
        <w:pStyle w:val="42"/>
        <w:rPr>
          <w:del w:id="588" w:author="Ryan Hakju Lee" w:date="2023-11-16T21:20:00Z"/>
          <w:rFonts w:asciiTheme="minorHAnsi" w:eastAsiaTheme="minorEastAsia" w:hAnsiTheme="minorHAnsi" w:cstheme="minorBidi"/>
          <w:noProof/>
          <w:kern w:val="2"/>
          <w:szCs w:val="22"/>
          <w:lang w:val="en-US" w:eastAsia="ko-KR"/>
        </w:rPr>
      </w:pPr>
      <w:del w:id="589" w:author="Ryan Hakju Lee" w:date="2023-11-16T21:20:00Z">
        <w:r w:rsidDel="001E4DFA">
          <w:rPr>
            <w:noProof/>
          </w:rPr>
          <w:delText>13.1.1.7</w:delText>
        </w:r>
        <w:r w:rsidDel="001E4DFA">
          <w:rPr>
            <w:rFonts w:asciiTheme="minorHAnsi" w:eastAsiaTheme="minorEastAsia" w:hAnsiTheme="minorHAnsi" w:cstheme="minorBidi"/>
            <w:noProof/>
            <w:kern w:val="2"/>
            <w:szCs w:val="22"/>
            <w:lang w:val="en-US" w:eastAsia="ko-KR"/>
          </w:rPr>
          <w:tab/>
        </w:r>
        <w:r w:rsidDel="001E4DFA">
          <w:rPr>
            <w:noProof/>
          </w:rPr>
          <w:delText>Temporary Maximum Media Stream Bit Rate Request (TMMBR)</w:delText>
        </w:r>
        <w:r w:rsidDel="001E4DFA">
          <w:rPr>
            <w:noProof/>
          </w:rPr>
          <w:tab/>
          <w:delText>21</w:delText>
        </w:r>
      </w:del>
    </w:p>
    <w:p w14:paraId="090F4FE6" w14:textId="46807B7C" w:rsidR="006C45FF" w:rsidDel="001E4DFA" w:rsidRDefault="006C45FF">
      <w:pPr>
        <w:pStyle w:val="42"/>
        <w:rPr>
          <w:del w:id="590" w:author="Ryan Hakju Lee" w:date="2023-11-16T21:20:00Z"/>
          <w:rFonts w:asciiTheme="minorHAnsi" w:eastAsiaTheme="minorEastAsia" w:hAnsiTheme="minorHAnsi" w:cstheme="minorBidi"/>
          <w:noProof/>
          <w:kern w:val="2"/>
          <w:szCs w:val="22"/>
          <w:lang w:val="en-US" w:eastAsia="ko-KR"/>
        </w:rPr>
      </w:pPr>
      <w:del w:id="591" w:author="Ryan Hakju Lee" w:date="2023-11-16T21:20:00Z">
        <w:r w:rsidDel="001E4DFA">
          <w:rPr>
            <w:noProof/>
          </w:rPr>
          <w:delText>13.1.1.8</w:delText>
        </w:r>
        <w:r w:rsidDel="001E4DFA">
          <w:rPr>
            <w:rFonts w:asciiTheme="minorHAnsi" w:eastAsiaTheme="minorEastAsia" w:hAnsiTheme="minorHAnsi" w:cstheme="minorBidi"/>
            <w:noProof/>
            <w:kern w:val="2"/>
            <w:szCs w:val="22"/>
            <w:lang w:val="en-US" w:eastAsia="ko-KR"/>
          </w:rPr>
          <w:tab/>
        </w:r>
        <w:r w:rsidDel="001E4DFA">
          <w:rPr>
            <w:noProof/>
          </w:rPr>
          <w:delText xml:space="preserve"> RTP retransmission</w:delText>
        </w:r>
        <w:r w:rsidDel="001E4DFA">
          <w:rPr>
            <w:noProof/>
          </w:rPr>
          <w:tab/>
          <w:delText>21</w:delText>
        </w:r>
      </w:del>
    </w:p>
    <w:p w14:paraId="2B78DC3C" w14:textId="10CC4CE9" w:rsidR="006C45FF" w:rsidDel="001E4DFA" w:rsidRDefault="006C45FF">
      <w:pPr>
        <w:pStyle w:val="22"/>
        <w:rPr>
          <w:del w:id="592" w:author="Ryan Hakju Lee" w:date="2023-11-16T21:20:00Z"/>
          <w:rFonts w:asciiTheme="minorHAnsi" w:eastAsiaTheme="minorEastAsia" w:hAnsiTheme="minorHAnsi" w:cstheme="minorBidi"/>
          <w:noProof/>
          <w:kern w:val="2"/>
          <w:szCs w:val="22"/>
          <w:lang w:val="en-US" w:eastAsia="ko-KR"/>
        </w:rPr>
      </w:pPr>
      <w:del w:id="593" w:author="Ryan Hakju Lee" w:date="2023-11-16T21:20:00Z">
        <w:r w:rsidDel="001E4DFA">
          <w:rPr>
            <w:noProof/>
          </w:rPr>
          <w:delText>13.2</w:delText>
        </w:r>
        <w:r w:rsidDel="001E4DFA">
          <w:rPr>
            <w:rFonts w:asciiTheme="minorHAnsi" w:eastAsiaTheme="minorEastAsia" w:hAnsiTheme="minorHAnsi" w:cstheme="minorBidi"/>
            <w:noProof/>
            <w:kern w:val="2"/>
            <w:szCs w:val="22"/>
            <w:lang w:val="en-US" w:eastAsia="ko-KR"/>
          </w:rPr>
          <w:tab/>
        </w:r>
        <w:r w:rsidDel="001E4DFA">
          <w:rPr>
            <w:noProof/>
          </w:rPr>
          <w:delText>Packet-loss handling mechanisms supported in iRTC clients</w:delText>
        </w:r>
        <w:r w:rsidDel="001E4DFA">
          <w:rPr>
            <w:noProof/>
          </w:rPr>
          <w:tab/>
          <w:delText>22</w:delText>
        </w:r>
      </w:del>
    </w:p>
    <w:p w14:paraId="56A5ADAE" w14:textId="29A94267" w:rsidR="006C45FF" w:rsidDel="001E4DFA" w:rsidRDefault="006C45FF">
      <w:pPr>
        <w:pStyle w:val="32"/>
        <w:rPr>
          <w:del w:id="594" w:author="Ryan Hakju Lee" w:date="2023-11-16T21:20:00Z"/>
          <w:rFonts w:asciiTheme="minorHAnsi" w:eastAsiaTheme="minorEastAsia" w:hAnsiTheme="minorHAnsi" w:cstheme="minorBidi"/>
          <w:noProof/>
          <w:kern w:val="2"/>
          <w:szCs w:val="22"/>
          <w:lang w:val="en-US" w:eastAsia="ko-KR"/>
        </w:rPr>
      </w:pPr>
      <w:del w:id="595" w:author="Ryan Hakju Lee" w:date="2023-11-16T21:20:00Z">
        <w:r w:rsidDel="001E4DFA">
          <w:rPr>
            <w:noProof/>
          </w:rPr>
          <w:delText>13.2.1</w:delText>
        </w:r>
        <w:r w:rsidDel="001E4DFA">
          <w:rPr>
            <w:rFonts w:asciiTheme="minorHAnsi" w:eastAsiaTheme="minorEastAsia" w:hAnsiTheme="minorHAnsi" w:cstheme="minorBidi"/>
            <w:noProof/>
            <w:kern w:val="2"/>
            <w:szCs w:val="22"/>
            <w:lang w:val="en-US" w:eastAsia="ko-KR"/>
          </w:rPr>
          <w:tab/>
        </w:r>
        <w:r w:rsidDel="001E4DFA">
          <w:rPr>
            <w:noProof/>
          </w:rPr>
          <w:delText>General</w:delText>
        </w:r>
        <w:r w:rsidDel="001E4DFA">
          <w:rPr>
            <w:noProof/>
          </w:rPr>
          <w:tab/>
          <w:delText>22</w:delText>
        </w:r>
      </w:del>
    </w:p>
    <w:p w14:paraId="2D04DBC8" w14:textId="2B17CC79" w:rsidR="006C45FF" w:rsidDel="001E4DFA" w:rsidRDefault="006C45FF">
      <w:pPr>
        <w:pStyle w:val="32"/>
        <w:rPr>
          <w:del w:id="596" w:author="Ryan Hakju Lee" w:date="2023-11-16T21:20:00Z"/>
          <w:rFonts w:asciiTheme="minorHAnsi" w:eastAsiaTheme="minorEastAsia" w:hAnsiTheme="minorHAnsi" w:cstheme="minorBidi"/>
          <w:noProof/>
          <w:kern w:val="2"/>
          <w:szCs w:val="22"/>
          <w:lang w:val="en-US" w:eastAsia="ko-KR"/>
        </w:rPr>
      </w:pPr>
      <w:del w:id="597" w:author="Ryan Hakju Lee" w:date="2023-11-16T21:20:00Z">
        <w:r w:rsidDel="001E4DFA">
          <w:rPr>
            <w:noProof/>
          </w:rPr>
          <w:delText>13.2.2</w:delText>
        </w:r>
        <w:r w:rsidDel="001E4DFA">
          <w:rPr>
            <w:rFonts w:asciiTheme="minorHAnsi" w:eastAsiaTheme="minorEastAsia" w:hAnsiTheme="minorHAnsi" w:cstheme="minorBidi"/>
            <w:noProof/>
            <w:kern w:val="2"/>
            <w:szCs w:val="22"/>
            <w:lang w:val="en-US" w:eastAsia="ko-KR"/>
          </w:rPr>
          <w:tab/>
        </w:r>
        <w:r w:rsidDel="001E4DFA">
          <w:rPr>
            <w:noProof/>
          </w:rPr>
          <w:delText>Video</w:delText>
        </w:r>
        <w:r w:rsidDel="001E4DFA">
          <w:rPr>
            <w:noProof/>
          </w:rPr>
          <w:tab/>
          <w:delText>22</w:delText>
        </w:r>
      </w:del>
    </w:p>
    <w:p w14:paraId="2E704CE4" w14:textId="495748F9" w:rsidR="006C45FF" w:rsidDel="001E4DFA" w:rsidRDefault="006C45FF">
      <w:pPr>
        <w:pStyle w:val="42"/>
        <w:rPr>
          <w:del w:id="598" w:author="Ryan Hakju Lee" w:date="2023-11-16T21:20:00Z"/>
          <w:rFonts w:asciiTheme="minorHAnsi" w:eastAsiaTheme="minorEastAsia" w:hAnsiTheme="minorHAnsi" w:cstheme="minorBidi"/>
          <w:noProof/>
          <w:kern w:val="2"/>
          <w:szCs w:val="22"/>
          <w:lang w:val="en-US" w:eastAsia="ko-KR"/>
        </w:rPr>
      </w:pPr>
      <w:del w:id="599" w:author="Ryan Hakju Lee" w:date="2023-11-16T21:20:00Z">
        <w:r w:rsidDel="001E4DFA">
          <w:rPr>
            <w:noProof/>
          </w:rPr>
          <w:delText>13.2.2.1</w:delText>
        </w:r>
        <w:r w:rsidDel="001E4DFA">
          <w:rPr>
            <w:rFonts w:asciiTheme="minorHAnsi" w:eastAsiaTheme="minorEastAsia" w:hAnsiTheme="minorHAnsi" w:cstheme="minorBidi"/>
            <w:noProof/>
            <w:kern w:val="2"/>
            <w:szCs w:val="22"/>
            <w:lang w:val="en-US" w:eastAsia="ko-KR"/>
          </w:rPr>
          <w:tab/>
        </w:r>
        <w:r w:rsidDel="001E4DFA">
          <w:rPr>
            <w:noProof/>
          </w:rPr>
          <w:delText>General</w:delText>
        </w:r>
        <w:r w:rsidDel="001E4DFA">
          <w:rPr>
            <w:noProof/>
          </w:rPr>
          <w:tab/>
          <w:delText>22</w:delText>
        </w:r>
      </w:del>
    </w:p>
    <w:p w14:paraId="25429A60" w14:textId="34583D4C" w:rsidR="006C45FF" w:rsidDel="001E4DFA" w:rsidRDefault="006C45FF">
      <w:pPr>
        <w:pStyle w:val="42"/>
        <w:rPr>
          <w:del w:id="600" w:author="Ryan Hakju Lee" w:date="2023-11-16T21:20:00Z"/>
          <w:rFonts w:asciiTheme="minorHAnsi" w:eastAsiaTheme="minorEastAsia" w:hAnsiTheme="minorHAnsi" w:cstheme="minorBidi"/>
          <w:noProof/>
          <w:kern w:val="2"/>
          <w:szCs w:val="22"/>
          <w:lang w:val="en-US" w:eastAsia="ko-KR"/>
        </w:rPr>
      </w:pPr>
      <w:del w:id="601" w:author="Ryan Hakju Lee" w:date="2023-11-16T21:20:00Z">
        <w:r w:rsidDel="001E4DFA">
          <w:rPr>
            <w:noProof/>
          </w:rPr>
          <w:delText>13.2.2.2</w:delText>
        </w:r>
        <w:r w:rsidDel="001E4DFA">
          <w:rPr>
            <w:rFonts w:asciiTheme="minorHAnsi" w:eastAsiaTheme="minorEastAsia" w:hAnsiTheme="minorHAnsi" w:cstheme="minorBidi"/>
            <w:noProof/>
            <w:kern w:val="2"/>
            <w:szCs w:val="22"/>
            <w:lang w:val="en-US" w:eastAsia="ko-KR"/>
          </w:rPr>
          <w:tab/>
        </w:r>
        <w:r w:rsidDel="001E4DFA">
          <w:rPr>
            <w:noProof/>
          </w:rPr>
          <w:delText>NACK, PLI, SLI and FIR messages</w:delText>
        </w:r>
        <w:r w:rsidDel="001E4DFA">
          <w:rPr>
            <w:noProof/>
          </w:rPr>
          <w:tab/>
          <w:delText>22</w:delText>
        </w:r>
      </w:del>
    </w:p>
    <w:p w14:paraId="07291CA9" w14:textId="2D3E1710" w:rsidR="006C45FF" w:rsidDel="001E4DFA" w:rsidRDefault="006C45FF">
      <w:pPr>
        <w:pStyle w:val="42"/>
        <w:rPr>
          <w:del w:id="602" w:author="Ryan Hakju Lee" w:date="2023-11-16T21:20:00Z"/>
          <w:rFonts w:asciiTheme="minorHAnsi" w:eastAsiaTheme="minorEastAsia" w:hAnsiTheme="minorHAnsi" w:cstheme="minorBidi"/>
          <w:noProof/>
          <w:kern w:val="2"/>
          <w:szCs w:val="22"/>
          <w:lang w:val="en-US" w:eastAsia="ko-KR"/>
        </w:rPr>
      </w:pPr>
      <w:del w:id="603" w:author="Ryan Hakju Lee" w:date="2023-11-16T21:20:00Z">
        <w:r w:rsidDel="001E4DFA">
          <w:rPr>
            <w:noProof/>
          </w:rPr>
          <w:delText>13.2.2.3</w:delText>
        </w:r>
        <w:r w:rsidDel="001E4DFA">
          <w:rPr>
            <w:rFonts w:asciiTheme="minorHAnsi" w:eastAsiaTheme="minorEastAsia" w:hAnsiTheme="minorHAnsi" w:cstheme="minorBidi"/>
            <w:noProof/>
            <w:kern w:val="2"/>
            <w:szCs w:val="22"/>
            <w:lang w:val="en-US" w:eastAsia="ko-KR"/>
          </w:rPr>
          <w:tab/>
        </w:r>
        <w:r w:rsidDel="001E4DFA">
          <w:rPr>
            <w:noProof/>
          </w:rPr>
          <w:delText>TMMBR and TMMBN messages</w:delText>
        </w:r>
        <w:r w:rsidDel="001E4DFA">
          <w:rPr>
            <w:noProof/>
          </w:rPr>
          <w:tab/>
          <w:delText>23</w:delText>
        </w:r>
      </w:del>
    </w:p>
    <w:p w14:paraId="4F3D3352" w14:textId="74A800E7" w:rsidR="006C45FF" w:rsidDel="001E4DFA" w:rsidRDefault="006C45FF">
      <w:pPr>
        <w:pStyle w:val="42"/>
        <w:rPr>
          <w:del w:id="604" w:author="Ryan Hakju Lee" w:date="2023-11-16T21:20:00Z"/>
          <w:rFonts w:asciiTheme="minorHAnsi" w:eastAsiaTheme="minorEastAsia" w:hAnsiTheme="minorHAnsi" w:cstheme="minorBidi"/>
          <w:noProof/>
          <w:kern w:val="2"/>
          <w:szCs w:val="22"/>
          <w:lang w:val="en-US" w:eastAsia="ko-KR"/>
        </w:rPr>
      </w:pPr>
      <w:del w:id="605" w:author="Ryan Hakju Lee" w:date="2023-11-16T21:20:00Z">
        <w:r w:rsidDel="001E4DFA">
          <w:rPr>
            <w:noProof/>
          </w:rPr>
          <w:delText>13.2.2.4</w:delText>
        </w:r>
        <w:r w:rsidDel="001E4DFA">
          <w:rPr>
            <w:rFonts w:asciiTheme="minorHAnsi" w:eastAsiaTheme="minorEastAsia" w:hAnsiTheme="minorHAnsi" w:cstheme="minorBidi"/>
            <w:noProof/>
            <w:kern w:val="2"/>
            <w:szCs w:val="22"/>
            <w:lang w:val="en-US" w:eastAsia="ko-KR"/>
          </w:rPr>
          <w:tab/>
        </w:r>
        <w:r w:rsidDel="001E4DFA">
          <w:rPr>
            <w:noProof/>
          </w:rPr>
          <w:delText>RTP retransmission</w:delText>
        </w:r>
        <w:r w:rsidDel="001E4DFA">
          <w:rPr>
            <w:noProof/>
          </w:rPr>
          <w:tab/>
          <w:delText>23</w:delText>
        </w:r>
      </w:del>
    </w:p>
    <w:p w14:paraId="79E6A5E8" w14:textId="27E3499E" w:rsidR="006C45FF" w:rsidDel="001E4DFA" w:rsidRDefault="006C45FF">
      <w:pPr>
        <w:pStyle w:val="80"/>
        <w:rPr>
          <w:del w:id="606" w:author="Ryan Hakju Lee" w:date="2023-11-16T21:20:00Z"/>
          <w:rFonts w:asciiTheme="minorHAnsi" w:eastAsiaTheme="minorEastAsia" w:hAnsiTheme="minorHAnsi" w:cstheme="minorBidi"/>
          <w:b w:val="0"/>
          <w:noProof/>
          <w:kern w:val="2"/>
          <w:sz w:val="20"/>
          <w:szCs w:val="22"/>
          <w:lang w:val="en-US" w:eastAsia="ko-KR"/>
        </w:rPr>
      </w:pPr>
      <w:del w:id="607" w:author="Ryan Hakju Lee" w:date="2023-11-16T21:20:00Z">
        <w:r w:rsidDel="001E4DFA">
          <w:rPr>
            <w:noProof/>
          </w:rPr>
          <w:delText xml:space="preserve">Annex A (informative): </w:delText>
        </w:r>
        <w:r w:rsidDel="001E4DFA">
          <w:rPr>
            <w:noProof/>
            <w:lang w:eastAsia="ko-KR"/>
          </w:rPr>
          <w:delText>RTC client</w:delText>
        </w:r>
        <w:r w:rsidDel="001E4DFA">
          <w:rPr>
            <w:noProof/>
          </w:rPr>
          <w:delText xml:space="preserve"> in terminal</w:delText>
        </w:r>
        <w:r w:rsidDel="001E4DFA">
          <w:rPr>
            <w:noProof/>
          </w:rPr>
          <w:tab/>
          <w:delText>24</w:delText>
        </w:r>
      </w:del>
    </w:p>
    <w:p w14:paraId="20779C4F" w14:textId="52FBE046" w:rsidR="006C45FF" w:rsidDel="001E4DFA" w:rsidRDefault="006C45FF">
      <w:pPr>
        <w:pStyle w:val="10"/>
        <w:rPr>
          <w:del w:id="608" w:author="Ryan Hakju Lee" w:date="2023-11-16T21:20:00Z"/>
          <w:rFonts w:asciiTheme="minorHAnsi" w:eastAsiaTheme="minorEastAsia" w:hAnsiTheme="minorHAnsi" w:cstheme="minorBidi"/>
          <w:noProof/>
          <w:kern w:val="2"/>
          <w:sz w:val="20"/>
          <w:szCs w:val="22"/>
          <w:lang w:val="en-US" w:eastAsia="ko-KR"/>
        </w:rPr>
      </w:pPr>
      <w:del w:id="609" w:author="Ryan Hakju Lee" w:date="2023-11-16T21:20:00Z">
        <w:r w:rsidDel="001E4DFA">
          <w:rPr>
            <w:noProof/>
          </w:rPr>
          <w:delText>A.1</w:delText>
        </w:r>
        <w:r w:rsidDel="001E4DFA">
          <w:rPr>
            <w:rFonts w:asciiTheme="minorHAnsi" w:eastAsiaTheme="minorEastAsia" w:hAnsiTheme="minorHAnsi" w:cstheme="minorBidi"/>
            <w:noProof/>
            <w:kern w:val="2"/>
            <w:sz w:val="20"/>
            <w:szCs w:val="22"/>
            <w:lang w:val="en-US" w:eastAsia="ko-KR"/>
          </w:rPr>
          <w:tab/>
        </w:r>
        <w:r w:rsidDel="001E4DFA">
          <w:rPr>
            <w:noProof/>
          </w:rPr>
          <w:delText>Overview of high-level RTC architecture</w:delText>
        </w:r>
        <w:r w:rsidDel="001E4DFA">
          <w:rPr>
            <w:noProof/>
          </w:rPr>
          <w:tab/>
          <w:delText>24</w:delText>
        </w:r>
      </w:del>
    </w:p>
    <w:p w14:paraId="27B45340" w14:textId="2DA8B919" w:rsidR="006C45FF" w:rsidDel="001E4DFA" w:rsidRDefault="006C45FF">
      <w:pPr>
        <w:pStyle w:val="10"/>
        <w:rPr>
          <w:del w:id="610" w:author="Ryan Hakju Lee" w:date="2023-11-16T21:20:00Z"/>
          <w:rFonts w:asciiTheme="minorHAnsi" w:eastAsiaTheme="minorEastAsia" w:hAnsiTheme="minorHAnsi" w:cstheme="minorBidi"/>
          <w:noProof/>
          <w:kern w:val="2"/>
          <w:sz w:val="20"/>
          <w:szCs w:val="22"/>
          <w:lang w:val="en-US" w:eastAsia="ko-KR"/>
        </w:rPr>
      </w:pPr>
      <w:del w:id="611" w:author="Ryan Hakju Lee" w:date="2023-11-16T21:20:00Z">
        <w:r w:rsidDel="001E4DFA">
          <w:rPr>
            <w:noProof/>
          </w:rPr>
          <w:delText>A.2</w:delText>
        </w:r>
        <w:r w:rsidDel="001E4DFA">
          <w:rPr>
            <w:rFonts w:asciiTheme="minorHAnsi" w:eastAsiaTheme="minorEastAsia" w:hAnsiTheme="minorHAnsi" w:cstheme="minorBidi"/>
            <w:noProof/>
            <w:kern w:val="2"/>
            <w:sz w:val="20"/>
            <w:szCs w:val="22"/>
            <w:lang w:val="en-US" w:eastAsia="ko-KR"/>
          </w:rPr>
          <w:tab/>
        </w:r>
        <w:r w:rsidDel="001E4DFA">
          <w:rPr>
            <w:noProof/>
          </w:rPr>
          <w:delText>Reference RTC client model</w:delText>
        </w:r>
        <w:r w:rsidDel="001E4DFA">
          <w:rPr>
            <w:noProof/>
          </w:rPr>
          <w:tab/>
          <w:delText>24</w:delText>
        </w:r>
      </w:del>
    </w:p>
    <w:p w14:paraId="4BEA7BD7" w14:textId="6CBBD48A" w:rsidR="006C45FF" w:rsidDel="001E4DFA" w:rsidRDefault="006C45FF">
      <w:pPr>
        <w:pStyle w:val="22"/>
        <w:rPr>
          <w:del w:id="612" w:author="Ryan Hakju Lee" w:date="2023-11-16T21:20:00Z"/>
          <w:rFonts w:asciiTheme="minorHAnsi" w:eastAsiaTheme="minorEastAsia" w:hAnsiTheme="minorHAnsi" w:cstheme="minorBidi"/>
          <w:noProof/>
          <w:kern w:val="2"/>
          <w:szCs w:val="22"/>
          <w:lang w:val="en-US" w:eastAsia="ko-KR"/>
        </w:rPr>
      </w:pPr>
      <w:del w:id="613" w:author="Ryan Hakju Lee" w:date="2023-11-16T21:20:00Z">
        <w:r w:rsidDel="001E4DFA">
          <w:rPr>
            <w:noProof/>
          </w:rPr>
          <w:delText>A.2.1</w:delText>
        </w:r>
        <w:r w:rsidDel="001E4DFA">
          <w:rPr>
            <w:rFonts w:asciiTheme="minorHAnsi" w:eastAsiaTheme="minorEastAsia" w:hAnsiTheme="minorHAnsi" w:cstheme="minorBidi"/>
            <w:noProof/>
            <w:kern w:val="2"/>
            <w:szCs w:val="22"/>
            <w:lang w:val="en-US" w:eastAsia="ko-KR"/>
          </w:rPr>
          <w:tab/>
        </w:r>
        <w:r w:rsidDel="001E4DFA">
          <w:rPr>
            <w:noProof/>
          </w:rPr>
          <w:delText>Audio</w:delText>
        </w:r>
        <w:r w:rsidDel="001E4DFA">
          <w:rPr>
            <w:noProof/>
          </w:rPr>
          <w:tab/>
          <w:delText>26</w:delText>
        </w:r>
      </w:del>
    </w:p>
    <w:p w14:paraId="7D9DCCC8" w14:textId="4B870832" w:rsidR="006C45FF" w:rsidDel="001E4DFA" w:rsidRDefault="006C45FF">
      <w:pPr>
        <w:pStyle w:val="32"/>
        <w:rPr>
          <w:del w:id="614" w:author="Ryan Hakju Lee" w:date="2023-11-16T21:20:00Z"/>
          <w:rFonts w:asciiTheme="minorHAnsi" w:eastAsiaTheme="minorEastAsia" w:hAnsiTheme="minorHAnsi" w:cstheme="minorBidi"/>
          <w:noProof/>
          <w:kern w:val="2"/>
          <w:szCs w:val="22"/>
          <w:lang w:val="en-US" w:eastAsia="ko-KR"/>
        </w:rPr>
      </w:pPr>
      <w:del w:id="615" w:author="Ryan Hakju Lee" w:date="2023-11-16T21:20:00Z">
        <w:r w:rsidDel="001E4DFA">
          <w:rPr>
            <w:noProof/>
          </w:rPr>
          <w:delText>A.2.1.2</w:delText>
        </w:r>
        <w:r w:rsidDel="001E4DFA">
          <w:rPr>
            <w:rFonts w:asciiTheme="minorHAnsi" w:eastAsiaTheme="minorEastAsia" w:hAnsiTheme="minorHAnsi" w:cstheme="minorBidi"/>
            <w:noProof/>
            <w:kern w:val="2"/>
            <w:szCs w:val="22"/>
            <w:lang w:val="en-US" w:eastAsia="ko-KR"/>
          </w:rPr>
          <w:tab/>
        </w:r>
        <w:r w:rsidDel="001E4DFA">
          <w:rPr>
            <w:noProof/>
          </w:rPr>
          <w:delText>Microphone</w:delText>
        </w:r>
        <w:r w:rsidDel="001E4DFA">
          <w:rPr>
            <w:noProof/>
          </w:rPr>
          <w:tab/>
          <w:delText>26</w:delText>
        </w:r>
      </w:del>
    </w:p>
    <w:p w14:paraId="29C60127" w14:textId="462673D1" w:rsidR="006C45FF" w:rsidDel="001E4DFA" w:rsidRDefault="006C45FF">
      <w:pPr>
        <w:pStyle w:val="32"/>
        <w:rPr>
          <w:del w:id="616" w:author="Ryan Hakju Lee" w:date="2023-11-16T21:20:00Z"/>
          <w:rFonts w:asciiTheme="minorHAnsi" w:eastAsiaTheme="minorEastAsia" w:hAnsiTheme="minorHAnsi" w:cstheme="minorBidi"/>
          <w:noProof/>
          <w:kern w:val="2"/>
          <w:szCs w:val="22"/>
          <w:lang w:val="en-US" w:eastAsia="ko-KR"/>
        </w:rPr>
      </w:pPr>
      <w:del w:id="617" w:author="Ryan Hakju Lee" w:date="2023-11-16T21:20:00Z">
        <w:r w:rsidDel="001E4DFA">
          <w:rPr>
            <w:noProof/>
          </w:rPr>
          <w:delText>A.2.1.2</w:delText>
        </w:r>
        <w:r w:rsidDel="001E4DFA">
          <w:rPr>
            <w:rFonts w:asciiTheme="minorHAnsi" w:eastAsiaTheme="minorEastAsia" w:hAnsiTheme="minorHAnsi" w:cstheme="minorBidi"/>
            <w:noProof/>
            <w:kern w:val="2"/>
            <w:szCs w:val="22"/>
            <w:lang w:val="en-US" w:eastAsia="ko-KR"/>
          </w:rPr>
          <w:tab/>
        </w:r>
        <w:r w:rsidDel="001E4DFA">
          <w:rPr>
            <w:noProof/>
          </w:rPr>
          <w:delText>Pre/post-processor</w:delText>
        </w:r>
        <w:r w:rsidDel="001E4DFA">
          <w:rPr>
            <w:noProof/>
          </w:rPr>
          <w:tab/>
          <w:delText>27</w:delText>
        </w:r>
      </w:del>
    </w:p>
    <w:p w14:paraId="2C270F9C" w14:textId="574F0FED" w:rsidR="006C45FF" w:rsidDel="001E4DFA" w:rsidRDefault="006C45FF">
      <w:pPr>
        <w:pStyle w:val="32"/>
        <w:rPr>
          <w:del w:id="618" w:author="Ryan Hakju Lee" w:date="2023-11-16T21:20:00Z"/>
          <w:rFonts w:asciiTheme="minorHAnsi" w:eastAsiaTheme="minorEastAsia" w:hAnsiTheme="minorHAnsi" w:cstheme="minorBidi"/>
          <w:noProof/>
          <w:kern w:val="2"/>
          <w:szCs w:val="22"/>
          <w:lang w:val="en-US" w:eastAsia="ko-KR"/>
        </w:rPr>
      </w:pPr>
      <w:del w:id="619" w:author="Ryan Hakju Lee" w:date="2023-11-16T21:20:00Z">
        <w:r w:rsidDel="001E4DFA">
          <w:rPr>
            <w:noProof/>
          </w:rPr>
          <w:delText>A.2.1.3</w:delText>
        </w:r>
        <w:r w:rsidDel="001E4DFA">
          <w:rPr>
            <w:rFonts w:asciiTheme="minorHAnsi" w:eastAsiaTheme="minorEastAsia" w:hAnsiTheme="minorHAnsi" w:cstheme="minorBidi"/>
            <w:noProof/>
            <w:kern w:val="2"/>
            <w:szCs w:val="22"/>
            <w:lang w:val="en-US" w:eastAsia="ko-KR"/>
          </w:rPr>
          <w:tab/>
        </w:r>
        <w:r w:rsidDel="001E4DFA">
          <w:rPr>
            <w:noProof/>
          </w:rPr>
          <w:delText>Codec</w:delText>
        </w:r>
        <w:r w:rsidDel="001E4DFA">
          <w:rPr>
            <w:noProof/>
          </w:rPr>
          <w:tab/>
          <w:delText>27</w:delText>
        </w:r>
      </w:del>
    </w:p>
    <w:p w14:paraId="718E905C" w14:textId="097B20C0" w:rsidR="006C45FF" w:rsidDel="001E4DFA" w:rsidRDefault="006C45FF">
      <w:pPr>
        <w:pStyle w:val="22"/>
        <w:rPr>
          <w:del w:id="620" w:author="Ryan Hakju Lee" w:date="2023-11-16T21:20:00Z"/>
          <w:rFonts w:asciiTheme="minorHAnsi" w:eastAsiaTheme="minorEastAsia" w:hAnsiTheme="minorHAnsi" w:cstheme="minorBidi"/>
          <w:noProof/>
          <w:kern w:val="2"/>
          <w:szCs w:val="22"/>
          <w:lang w:val="en-US" w:eastAsia="ko-KR"/>
        </w:rPr>
      </w:pPr>
      <w:del w:id="621" w:author="Ryan Hakju Lee" w:date="2023-11-16T21:20:00Z">
        <w:r w:rsidDel="001E4DFA">
          <w:rPr>
            <w:noProof/>
          </w:rPr>
          <w:delText>A.2.2</w:delText>
        </w:r>
        <w:r w:rsidDel="001E4DFA">
          <w:rPr>
            <w:rFonts w:asciiTheme="minorHAnsi" w:eastAsiaTheme="minorEastAsia" w:hAnsiTheme="minorHAnsi" w:cstheme="minorBidi"/>
            <w:noProof/>
            <w:kern w:val="2"/>
            <w:szCs w:val="22"/>
            <w:lang w:val="en-US" w:eastAsia="ko-KR"/>
          </w:rPr>
          <w:tab/>
        </w:r>
        <w:r w:rsidDel="001E4DFA">
          <w:rPr>
            <w:noProof/>
          </w:rPr>
          <w:delText>Video</w:delText>
        </w:r>
        <w:r w:rsidDel="001E4DFA">
          <w:rPr>
            <w:noProof/>
          </w:rPr>
          <w:tab/>
          <w:delText>27</w:delText>
        </w:r>
      </w:del>
    </w:p>
    <w:p w14:paraId="05451E93" w14:textId="4B41C99F" w:rsidR="006C45FF" w:rsidDel="001E4DFA" w:rsidRDefault="006C45FF">
      <w:pPr>
        <w:pStyle w:val="32"/>
        <w:rPr>
          <w:del w:id="622" w:author="Ryan Hakju Lee" w:date="2023-11-16T21:20:00Z"/>
          <w:rFonts w:asciiTheme="minorHAnsi" w:eastAsiaTheme="minorEastAsia" w:hAnsiTheme="minorHAnsi" w:cstheme="minorBidi"/>
          <w:noProof/>
          <w:kern w:val="2"/>
          <w:szCs w:val="22"/>
          <w:lang w:val="en-US" w:eastAsia="ko-KR"/>
        </w:rPr>
      </w:pPr>
      <w:del w:id="623" w:author="Ryan Hakju Lee" w:date="2023-11-16T21:20:00Z">
        <w:r w:rsidDel="001E4DFA">
          <w:rPr>
            <w:noProof/>
          </w:rPr>
          <w:delText>A.2.2.1</w:delText>
        </w:r>
        <w:r w:rsidDel="001E4DFA">
          <w:rPr>
            <w:rFonts w:asciiTheme="minorHAnsi" w:eastAsiaTheme="minorEastAsia" w:hAnsiTheme="minorHAnsi" w:cstheme="minorBidi"/>
            <w:noProof/>
            <w:kern w:val="2"/>
            <w:szCs w:val="22"/>
            <w:lang w:val="en-US" w:eastAsia="ko-KR"/>
          </w:rPr>
          <w:tab/>
        </w:r>
        <w:r w:rsidDel="001E4DFA">
          <w:rPr>
            <w:noProof/>
          </w:rPr>
          <w:delText>Camera</w:delText>
        </w:r>
        <w:r w:rsidDel="001E4DFA">
          <w:rPr>
            <w:noProof/>
          </w:rPr>
          <w:tab/>
          <w:delText>27</w:delText>
        </w:r>
      </w:del>
    </w:p>
    <w:p w14:paraId="47B29856" w14:textId="1206FCFB" w:rsidR="006C45FF" w:rsidDel="001E4DFA" w:rsidRDefault="006C45FF">
      <w:pPr>
        <w:pStyle w:val="32"/>
        <w:rPr>
          <w:del w:id="624" w:author="Ryan Hakju Lee" w:date="2023-11-16T21:20:00Z"/>
          <w:rFonts w:asciiTheme="minorHAnsi" w:eastAsiaTheme="minorEastAsia" w:hAnsiTheme="minorHAnsi" w:cstheme="minorBidi"/>
          <w:noProof/>
          <w:kern w:val="2"/>
          <w:szCs w:val="22"/>
          <w:lang w:val="en-US" w:eastAsia="ko-KR"/>
        </w:rPr>
      </w:pPr>
      <w:del w:id="625" w:author="Ryan Hakju Lee" w:date="2023-11-16T21:20:00Z">
        <w:r w:rsidDel="001E4DFA">
          <w:rPr>
            <w:noProof/>
          </w:rPr>
          <w:delText>A.2.2.2</w:delText>
        </w:r>
        <w:r w:rsidDel="001E4DFA">
          <w:rPr>
            <w:rFonts w:asciiTheme="minorHAnsi" w:eastAsiaTheme="minorEastAsia" w:hAnsiTheme="minorHAnsi" w:cstheme="minorBidi"/>
            <w:noProof/>
            <w:kern w:val="2"/>
            <w:szCs w:val="22"/>
            <w:lang w:val="en-US" w:eastAsia="ko-KR"/>
          </w:rPr>
          <w:tab/>
        </w:r>
        <w:r w:rsidDel="001E4DFA">
          <w:rPr>
            <w:noProof/>
          </w:rPr>
          <w:delText>Pre/post-processor</w:delText>
        </w:r>
        <w:r w:rsidDel="001E4DFA">
          <w:rPr>
            <w:noProof/>
          </w:rPr>
          <w:tab/>
          <w:delText>27</w:delText>
        </w:r>
      </w:del>
    </w:p>
    <w:p w14:paraId="298AF828" w14:textId="33693628" w:rsidR="006C45FF" w:rsidDel="001E4DFA" w:rsidRDefault="006C45FF">
      <w:pPr>
        <w:pStyle w:val="32"/>
        <w:rPr>
          <w:del w:id="626" w:author="Ryan Hakju Lee" w:date="2023-11-16T21:20:00Z"/>
          <w:rFonts w:asciiTheme="minorHAnsi" w:eastAsiaTheme="minorEastAsia" w:hAnsiTheme="minorHAnsi" w:cstheme="minorBidi"/>
          <w:noProof/>
          <w:kern w:val="2"/>
          <w:szCs w:val="22"/>
          <w:lang w:val="en-US" w:eastAsia="ko-KR"/>
        </w:rPr>
      </w:pPr>
      <w:del w:id="627" w:author="Ryan Hakju Lee" w:date="2023-11-16T21:20:00Z">
        <w:r w:rsidDel="001E4DFA">
          <w:rPr>
            <w:noProof/>
          </w:rPr>
          <w:delText>A.2.2.3</w:delText>
        </w:r>
        <w:r w:rsidDel="001E4DFA">
          <w:rPr>
            <w:rFonts w:asciiTheme="minorHAnsi" w:eastAsiaTheme="minorEastAsia" w:hAnsiTheme="minorHAnsi" w:cstheme="minorBidi"/>
            <w:noProof/>
            <w:kern w:val="2"/>
            <w:szCs w:val="22"/>
            <w:lang w:val="en-US" w:eastAsia="ko-KR"/>
          </w:rPr>
          <w:tab/>
        </w:r>
        <w:r w:rsidDel="001E4DFA">
          <w:rPr>
            <w:noProof/>
          </w:rPr>
          <w:delText>Codec</w:delText>
        </w:r>
        <w:r w:rsidDel="001E4DFA">
          <w:rPr>
            <w:noProof/>
          </w:rPr>
          <w:tab/>
          <w:delText>28</w:delText>
        </w:r>
      </w:del>
    </w:p>
    <w:p w14:paraId="535ED2FF" w14:textId="47938FCA" w:rsidR="006C45FF" w:rsidDel="001E4DFA" w:rsidRDefault="006C45FF">
      <w:pPr>
        <w:pStyle w:val="22"/>
        <w:rPr>
          <w:del w:id="628" w:author="Ryan Hakju Lee" w:date="2023-11-16T21:20:00Z"/>
          <w:rFonts w:asciiTheme="minorHAnsi" w:eastAsiaTheme="minorEastAsia" w:hAnsiTheme="minorHAnsi" w:cstheme="minorBidi"/>
          <w:noProof/>
          <w:kern w:val="2"/>
          <w:szCs w:val="22"/>
          <w:lang w:val="en-US" w:eastAsia="ko-KR"/>
        </w:rPr>
      </w:pPr>
      <w:del w:id="629" w:author="Ryan Hakju Lee" w:date="2023-11-16T21:20:00Z">
        <w:r w:rsidDel="001E4DFA">
          <w:rPr>
            <w:noProof/>
          </w:rPr>
          <w:delText>A.2.3</w:delText>
        </w:r>
        <w:r w:rsidDel="001E4DFA">
          <w:rPr>
            <w:rFonts w:asciiTheme="minorHAnsi" w:eastAsiaTheme="minorEastAsia" w:hAnsiTheme="minorHAnsi" w:cstheme="minorBidi"/>
            <w:noProof/>
            <w:kern w:val="2"/>
            <w:szCs w:val="22"/>
            <w:lang w:val="en-US" w:eastAsia="ko-KR"/>
          </w:rPr>
          <w:tab/>
        </w:r>
        <w:r w:rsidDel="001E4DFA">
          <w:rPr>
            <w:noProof/>
          </w:rPr>
          <w:delText>Sensor</w:delText>
        </w:r>
        <w:r w:rsidDel="001E4DFA">
          <w:rPr>
            <w:noProof/>
          </w:rPr>
          <w:tab/>
          <w:delText>28</w:delText>
        </w:r>
      </w:del>
    </w:p>
    <w:p w14:paraId="77D170E0" w14:textId="309154D8" w:rsidR="006C45FF" w:rsidDel="001E4DFA" w:rsidRDefault="006C45FF">
      <w:pPr>
        <w:pStyle w:val="32"/>
        <w:rPr>
          <w:del w:id="630" w:author="Ryan Hakju Lee" w:date="2023-11-16T21:20:00Z"/>
          <w:rFonts w:asciiTheme="minorHAnsi" w:eastAsiaTheme="minorEastAsia" w:hAnsiTheme="minorHAnsi" w:cstheme="minorBidi"/>
          <w:noProof/>
          <w:kern w:val="2"/>
          <w:szCs w:val="22"/>
          <w:lang w:val="en-US" w:eastAsia="ko-KR"/>
        </w:rPr>
      </w:pPr>
      <w:del w:id="631" w:author="Ryan Hakju Lee" w:date="2023-11-16T21:20:00Z">
        <w:r w:rsidDel="001E4DFA">
          <w:rPr>
            <w:noProof/>
            <w:lang w:eastAsia="ko-KR"/>
          </w:rPr>
          <w:delText>A.2.3.1</w:delText>
        </w:r>
        <w:r w:rsidDel="001E4DFA">
          <w:rPr>
            <w:rFonts w:asciiTheme="minorHAnsi" w:eastAsiaTheme="minorEastAsia" w:hAnsiTheme="minorHAnsi" w:cstheme="minorBidi"/>
            <w:noProof/>
            <w:kern w:val="2"/>
            <w:szCs w:val="22"/>
            <w:lang w:val="en-US" w:eastAsia="ko-KR"/>
          </w:rPr>
          <w:tab/>
        </w:r>
        <w:r w:rsidDel="001E4DFA">
          <w:rPr>
            <w:noProof/>
            <w:lang w:eastAsia="ko-KR"/>
          </w:rPr>
          <w:delText>General</w:delText>
        </w:r>
        <w:r w:rsidDel="001E4DFA">
          <w:rPr>
            <w:noProof/>
          </w:rPr>
          <w:tab/>
          <w:delText>28</w:delText>
        </w:r>
      </w:del>
    </w:p>
    <w:p w14:paraId="38E44553" w14:textId="1498A4E5" w:rsidR="006C45FF" w:rsidDel="001E4DFA" w:rsidRDefault="006C45FF">
      <w:pPr>
        <w:pStyle w:val="32"/>
        <w:rPr>
          <w:del w:id="632" w:author="Ryan Hakju Lee" w:date="2023-11-16T21:20:00Z"/>
          <w:rFonts w:asciiTheme="minorHAnsi" w:eastAsiaTheme="minorEastAsia" w:hAnsiTheme="minorHAnsi" w:cstheme="minorBidi"/>
          <w:noProof/>
          <w:kern w:val="2"/>
          <w:szCs w:val="22"/>
          <w:lang w:val="en-US" w:eastAsia="ko-KR"/>
        </w:rPr>
      </w:pPr>
      <w:del w:id="633" w:author="Ryan Hakju Lee" w:date="2023-11-16T21:20:00Z">
        <w:r w:rsidDel="001E4DFA">
          <w:rPr>
            <w:noProof/>
          </w:rPr>
          <w:delText>A.2.3.2</w:delText>
        </w:r>
        <w:r w:rsidDel="001E4DFA">
          <w:rPr>
            <w:rFonts w:asciiTheme="minorHAnsi" w:eastAsiaTheme="minorEastAsia" w:hAnsiTheme="minorHAnsi" w:cstheme="minorBidi"/>
            <w:noProof/>
            <w:kern w:val="2"/>
            <w:szCs w:val="22"/>
            <w:lang w:val="en-US" w:eastAsia="ko-KR"/>
          </w:rPr>
          <w:tab/>
        </w:r>
        <w:r w:rsidDel="001E4DFA">
          <w:rPr>
            <w:noProof/>
          </w:rPr>
          <w:delText>Measure</w:delText>
        </w:r>
        <w:r w:rsidDel="001E4DFA">
          <w:rPr>
            <w:noProof/>
          </w:rPr>
          <w:tab/>
          <w:delText>28</w:delText>
        </w:r>
      </w:del>
    </w:p>
    <w:p w14:paraId="2844560C" w14:textId="3081354D" w:rsidR="006C45FF" w:rsidDel="001E4DFA" w:rsidRDefault="006C45FF">
      <w:pPr>
        <w:pStyle w:val="80"/>
        <w:rPr>
          <w:del w:id="634" w:author="Ryan Hakju Lee" w:date="2023-11-16T21:20:00Z"/>
          <w:rFonts w:asciiTheme="minorHAnsi" w:eastAsiaTheme="minorEastAsia" w:hAnsiTheme="minorHAnsi" w:cstheme="minorBidi"/>
          <w:b w:val="0"/>
          <w:noProof/>
          <w:kern w:val="2"/>
          <w:sz w:val="20"/>
          <w:szCs w:val="22"/>
          <w:lang w:val="en-US" w:eastAsia="ko-KR"/>
        </w:rPr>
      </w:pPr>
      <w:del w:id="635" w:author="Ryan Hakju Lee" w:date="2023-11-16T21:20:00Z">
        <w:r w:rsidDel="001E4DFA">
          <w:rPr>
            <w:noProof/>
          </w:rPr>
          <w:delText>Annex &lt;X&gt; (informative): Change history</w:delText>
        </w:r>
        <w:r w:rsidDel="001E4DFA">
          <w:rPr>
            <w:noProof/>
          </w:rPr>
          <w:tab/>
          <w:delText>29</w:delText>
        </w:r>
      </w:del>
    </w:p>
    <w:p w14:paraId="04D347A8" w14:textId="58839CBC" w:rsidR="006C45FF" w:rsidRPr="001B1925" w:rsidRDefault="006C45FF" w:rsidP="006C45FF">
      <w:pPr>
        <w:pStyle w:val="TT"/>
      </w:pPr>
      <w:r w:rsidRPr="008D2BFE">
        <w:rPr>
          <w:noProof/>
        </w:rPr>
        <w:fldChar w:fldCharType="end"/>
      </w:r>
      <w:r w:rsidRPr="001B1925">
        <w:t xml:space="preserve"> </w:t>
      </w:r>
    </w:p>
    <w:p w14:paraId="77BBEE72" w14:textId="4C7F7717" w:rsidR="00083057" w:rsidRPr="001B1925"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
      </w:pPr>
      <w:bookmarkStart w:id="636" w:name="foreword"/>
      <w:bookmarkStart w:id="637" w:name="_Toc133303909"/>
      <w:bookmarkStart w:id="638" w:name="_Toc139015216"/>
      <w:bookmarkStart w:id="639" w:name="_Toc151062072"/>
      <w:bookmarkEnd w:id="636"/>
      <w:r w:rsidRPr="00F31056">
        <w:lastRenderedPageBreak/>
        <w:t>Foreword</w:t>
      </w:r>
      <w:bookmarkEnd w:id="637"/>
      <w:bookmarkEnd w:id="638"/>
      <w:bookmarkEnd w:id="639"/>
    </w:p>
    <w:p w14:paraId="2511FBFA" w14:textId="56652CBC" w:rsidR="00080512" w:rsidRPr="001B1925" w:rsidRDefault="00080512">
      <w:r w:rsidRPr="001B1925">
        <w:t xml:space="preserve">This Technical </w:t>
      </w:r>
      <w:bookmarkStart w:id="640" w:name="spectype3"/>
      <w:r w:rsidRPr="001B1925">
        <w:t>Specification</w:t>
      </w:r>
      <w:bookmarkEnd w:id="640"/>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1CD7153F" w:rsidR="00080512" w:rsidRPr="001B1925" w:rsidRDefault="00080512">
      <w:pPr>
        <w:pStyle w:val="1"/>
      </w:pPr>
      <w:bookmarkStart w:id="641" w:name="introduction"/>
      <w:bookmarkStart w:id="642" w:name="_Toc133303910"/>
      <w:bookmarkStart w:id="643" w:name="_Toc139015217"/>
      <w:bookmarkStart w:id="644" w:name="_Toc151062073"/>
      <w:bookmarkEnd w:id="641"/>
      <w:r w:rsidRPr="001B1925">
        <w:t>Introduction</w:t>
      </w:r>
      <w:bookmarkEnd w:id="642"/>
      <w:bookmarkEnd w:id="643"/>
      <w:bookmarkEnd w:id="644"/>
    </w:p>
    <w:p w14:paraId="78D87BD4" w14:textId="1D7A71CC" w:rsidR="00440CC8" w:rsidRPr="00C9474C" w:rsidRDefault="00440CC8" w:rsidP="006309B1">
      <w:pPr>
        <w:rPr>
          <w:color w:val="FF0000"/>
          <w:lang w:eastAsia="ko-KR"/>
        </w:rPr>
      </w:pPr>
      <w:r w:rsidRPr="00C9474C">
        <w:rPr>
          <w:color w:val="FF0000"/>
          <w:lang w:eastAsia="ko-KR"/>
        </w:rPr>
        <w:t xml:space="preserve">[Editor’s note: </w:t>
      </w:r>
      <w:r>
        <w:rPr>
          <w:color w:val="FF0000"/>
          <w:lang w:eastAsia="ko-KR"/>
        </w:rPr>
        <w:t>Needs to be rephrased</w:t>
      </w:r>
      <w:r w:rsidRPr="00C9474C">
        <w:rPr>
          <w:color w:val="FF0000"/>
          <w:lang w:eastAsia="ko-KR"/>
        </w:rPr>
        <w:t>]</w:t>
      </w:r>
    </w:p>
    <w:p w14:paraId="28A78855" w14:textId="1D664E59" w:rsidR="00C23819" w:rsidRPr="001B1925" w:rsidRDefault="003350ED" w:rsidP="006309B1">
      <w:r w:rsidRPr="001B1925">
        <w: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t>
      </w:r>
    </w:p>
    <w:p w14:paraId="6B520853" w14:textId="77777777" w:rsidR="00C23819" w:rsidRPr="001B1925" w:rsidRDefault="00C23819">
      <w:pPr>
        <w:spacing w:after="0"/>
      </w:pPr>
      <w:r w:rsidRPr="001B1925">
        <w:br w:type="page"/>
      </w:r>
    </w:p>
    <w:p w14:paraId="548A512E" w14:textId="39D2BCC5" w:rsidR="00080512" w:rsidRPr="001B1925" w:rsidRDefault="00080512" w:rsidP="008471E9">
      <w:pPr>
        <w:pStyle w:val="1"/>
      </w:pPr>
      <w:bookmarkStart w:id="645" w:name="scope"/>
      <w:bookmarkStart w:id="646" w:name="_Toc133303911"/>
      <w:bookmarkStart w:id="647" w:name="_Toc139015218"/>
      <w:bookmarkStart w:id="648" w:name="_Toc151062074"/>
      <w:bookmarkEnd w:id="645"/>
      <w:r w:rsidRPr="001B1925">
        <w:lastRenderedPageBreak/>
        <w:t>1</w:t>
      </w:r>
      <w:r w:rsidRPr="001B1925">
        <w:tab/>
        <w:t>Scope</w:t>
      </w:r>
      <w:bookmarkEnd w:id="646"/>
      <w:bookmarkEnd w:id="647"/>
      <w:bookmarkEnd w:id="648"/>
    </w:p>
    <w:p w14:paraId="4EA05E1B" w14:textId="77777777" w:rsidR="00080512" w:rsidRPr="001B1925" w:rsidRDefault="00080512">
      <w:r w:rsidRPr="001B1925">
        <w:t>The present document …</w:t>
      </w:r>
    </w:p>
    <w:p w14:paraId="794720D9" w14:textId="77777777" w:rsidR="00080512" w:rsidRPr="001B1925" w:rsidRDefault="00080512">
      <w:pPr>
        <w:pStyle w:val="1"/>
      </w:pPr>
      <w:bookmarkStart w:id="649" w:name="references"/>
      <w:bookmarkStart w:id="650" w:name="_Toc133303912"/>
      <w:bookmarkStart w:id="651" w:name="_Toc139015219"/>
      <w:bookmarkStart w:id="652" w:name="_Toc151062075"/>
      <w:bookmarkEnd w:id="649"/>
      <w:r w:rsidRPr="001B1925">
        <w:t>2</w:t>
      </w:r>
      <w:r w:rsidRPr="001B1925">
        <w:tab/>
        <w:t>References</w:t>
      </w:r>
      <w:bookmarkEnd w:id="650"/>
      <w:bookmarkEnd w:id="651"/>
      <w:bookmarkEnd w:id="652"/>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3BFC5A2F" w:rsidR="00EC4A25" w:rsidRPr="001B1925" w:rsidRDefault="00EC4A25" w:rsidP="00EC4A25">
      <w:pPr>
        <w:pStyle w:val="EX"/>
      </w:pPr>
      <w:r w:rsidRPr="001B1925">
        <w:t>[1]</w:t>
      </w:r>
      <w:r w:rsidRPr="001B1925">
        <w:tab/>
        <w:t>3GPP TR 21.905: "Vocabulary for 3GPP Specifications".</w:t>
      </w:r>
    </w:p>
    <w:p w14:paraId="5B1C8587" w14:textId="13129971" w:rsidR="00EC43E2" w:rsidRPr="001B1925" w:rsidRDefault="00EC43E2" w:rsidP="00EC4A25">
      <w:pPr>
        <w:pStyle w:val="EX"/>
      </w:pPr>
      <w:r w:rsidRPr="001B1925">
        <w:t>[</w:t>
      </w:r>
      <w:r w:rsidR="0042625B" w:rsidRPr="001B1925">
        <w:t>x</w:t>
      </w:r>
      <w:r w:rsidRPr="001B1925">
        <w:t>2]</w:t>
      </w:r>
      <w:r w:rsidRPr="001B1925">
        <w:tab/>
        <w:t>W3C Recommendation: "WebRTC 1.0: Real-Time Communication Between Browsers".</w:t>
      </w:r>
    </w:p>
    <w:p w14:paraId="4B953DF8" w14:textId="7D4589EF" w:rsidR="0042625B" w:rsidRPr="001B1925" w:rsidRDefault="0042625B" w:rsidP="00EC4A25">
      <w:pPr>
        <w:pStyle w:val="EX"/>
      </w:pPr>
      <w:r w:rsidRPr="001B1925">
        <w:t>[x3]</w:t>
      </w:r>
      <w:r w:rsidRPr="001B1925">
        <w:tab/>
        <w:t>IETF RFC 7478 (2015): "Web Real-Time Communication Use Cases and Requirements".</w:t>
      </w:r>
    </w:p>
    <w:p w14:paraId="6FC99CC4" w14:textId="34758359" w:rsidR="0074786A" w:rsidRPr="001B1925" w:rsidRDefault="0074786A" w:rsidP="00EC4A25">
      <w:pPr>
        <w:pStyle w:val="EX"/>
      </w:pPr>
      <w:r w:rsidRPr="001B1925">
        <w:t>[x4]</w:t>
      </w:r>
      <w:r w:rsidRPr="001B1925">
        <w:tab/>
        <w:t>3GPP TS 26.119: "</w:t>
      </w:r>
      <w:r w:rsidR="00C8737C" w:rsidRPr="001B1925">
        <w:t>Media Capabilities for Augmented Reality</w:t>
      </w:r>
      <w:r w:rsidRPr="001B1925">
        <w:t>"</w:t>
      </w:r>
    </w:p>
    <w:p w14:paraId="2D192EC8" w14:textId="0CFE7DB6" w:rsidR="0074786A" w:rsidRPr="001B1925" w:rsidRDefault="0074786A" w:rsidP="00EC4A25">
      <w:pPr>
        <w:pStyle w:val="EX"/>
      </w:pPr>
      <w:r w:rsidRPr="001B1925">
        <w:t>[x5]</w:t>
      </w:r>
      <w:r w:rsidRPr="001B1925">
        <w:tab/>
        <w:t>3GPP TS 26.506: "5G Real-time Media Communication Architecture (Stage 2)"</w:t>
      </w:r>
    </w:p>
    <w:p w14:paraId="442A9CC0" w14:textId="56F0F3FF" w:rsidR="0074786A" w:rsidRPr="001B1925" w:rsidRDefault="0074786A" w:rsidP="00EC4A25">
      <w:pPr>
        <w:pStyle w:val="EX"/>
      </w:pPr>
      <w:r w:rsidRPr="001B1925">
        <w:t>[x6]</w:t>
      </w:r>
      <w:r w:rsidRPr="001B1925">
        <w:tab/>
        <w:t xml:space="preserve">3GPP TS 26.522: </w:t>
      </w:r>
      <w:bookmarkStart w:id="653" w:name="_Hlk117174644"/>
      <w:r w:rsidRPr="001B1925">
        <w:t>"</w:t>
      </w:r>
      <w:bookmarkEnd w:id="653"/>
      <w:r w:rsidRPr="001B1925">
        <w:t>5G Real-time Media Transport Protocol Configurations".</w:t>
      </w:r>
    </w:p>
    <w:p w14:paraId="5FB00F60" w14:textId="18B1F848" w:rsidR="00D45341" w:rsidRPr="00C9474C" w:rsidRDefault="00D45341" w:rsidP="00D45341">
      <w:pPr>
        <w:pStyle w:val="EX"/>
      </w:pPr>
      <w:r w:rsidRPr="001B1925">
        <w:t>[x7]</w:t>
      </w:r>
      <w:r w:rsidRPr="001B1925">
        <w:tab/>
        <w:t>3GPP TS 26.114: " IP Multimedia Subsystem (IMS); Multimedia Telephony;</w:t>
      </w:r>
      <w:r w:rsidR="00A9204D" w:rsidRPr="001B1925">
        <w:t xml:space="preserve"> </w:t>
      </w:r>
      <w:r w:rsidRPr="001B1925">
        <w:t>Media handling and interaction".</w:t>
      </w:r>
    </w:p>
    <w:p w14:paraId="3D88F612" w14:textId="5EBFC4F9" w:rsidR="00451E62" w:rsidRPr="001B1925" w:rsidRDefault="00451E62" w:rsidP="008844F0">
      <w:pPr>
        <w:pStyle w:val="EX"/>
      </w:pPr>
      <w:r w:rsidRPr="001B1925">
        <w:t>[x</w:t>
      </w:r>
      <w:r w:rsidR="00CE312B" w:rsidRPr="001B1925">
        <w:t>8</w:t>
      </w:r>
      <w:r w:rsidRPr="006D292C">
        <w:t>]</w:t>
      </w:r>
      <w:r w:rsidRPr="006D292C">
        <w:tab/>
      </w:r>
      <w:bookmarkStart w:id="654" w:name="_Hlk132915864"/>
      <w:r w:rsidRPr="006D292C">
        <w:t>IETF RFC 88</w:t>
      </w:r>
      <w:r w:rsidRPr="007732D4">
        <w:t>25 (2021): "</w:t>
      </w:r>
      <w:r w:rsidR="0004628C" w:rsidRPr="00F31056">
        <w:t>Overview: Real-Time Protocols for Browser-Based Applications</w:t>
      </w:r>
      <w:r w:rsidRPr="001B1925">
        <w:t>".</w:t>
      </w:r>
      <w:bookmarkEnd w:id="654"/>
    </w:p>
    <w:p w14:paraId="74CD669C" w14:textId="3001AF5C" w:rsidR="008844F0" w:rsidRPr="001B1925" w:rsidRDefault="008844F0" w:rsidP="00436636">
      <w:pPr>
        <w:pStyle w:val="EX"/>
      </w:pPr>
      <w:r w:rsidRPr="001B1925">
        <w:t>[x</w:t>
      </w:r>
      <w:r w:rsidR="00CE312B" w:rsidRPr="001B1925">
        <w:t>9</w:t>
      </w:r>
      <w:r w:rsidRPr="001B1925">
        <w:t>]</w:t>
      </w:r>
      <w:r w:rsidRPr="001B1925">
        <w:tab/>
        <w:t xml:space="preserve">IETF RFC </w:t>
      </w:r>
      <w:r w:rsidR="00DF60F7" w:rsidRPr="001B1925">
        <w:t>8835</w:t>
      </w:r>
      <w:r w:rsidRPr="001B1925">
        <w:t xml:space="preserve"> (20</w:t>
      </w:r>
      <w:r w:rsidR="00DF60F7" w:rsidRPr="001B1925">
        <w:t>2</w:t>
      </w:r>
      <w:r w:rsidRPr="001B1925">
        <w:t>1): "</w:t>
      </w:r>
      <w:r w:rsidR="000659D7" w:rsidRPr="001B1925">
        <w:t>Transports for WebRTC</w:t>
      </w:r>
      <w:r w:rsidRPr="001B1925">
        <w:t>".</w:t>
      </w:r>
    </w:p>
    <w:p w14:paraId="4BB131B1" w14:textId="7F2658FB" w:rsidR="00B0140E" w:rsidRPr="001B1925" w:rsidRDefault="00B0140E" w:rsidP="00436636">
      <w:pPr>
        <w:pStyle w:val="EX"/>
      </w:pPr>
      <w:r w:rsidRPr="001B1925">
        <w:t>[x10]</w:t>
      </w:r>
      <w:r w:rsidRPr="001B1925">
        <w:tab/>
        <w:t>ITU-R Recommendation BT.601-7 (03/2011): "Studio encoding parameters of digital television for standard 4:3 and wide screen 16:9 aspect ratios".</w:t>
      </w:r>
    </w:p>
    <w:p w14:paraId="0865BD57" w14:textId="78CABE32" w:rsidR="000C2773" w:rsidRPr="001B1925" w:rsidRDefault="000C2773" w:rsidP="00436636">
      <w:pPr>
        <w:pStyle w:val="EX"/>
      </w:pPr>
      <w:r w:rsidRPr="001B1925">
        <w:t>[x1</w:t>
      </w:r>
      <w:r w:rsidR="00680F7B" w:rsidRPr="001B1925">
        <w:t>1</w:t>
      </w:r>
      <w:r w:rsidRPr="001B1925">
        <w:t>]</w:t>
      </w:r>
      <w:r w:rsidRPr="001B1925">
        <w:tab/>
        <w:t xml:space="preserve">Microsoft: </w:t>
      </w:r>
      <w:r w:rsidR="0079434E" w:rsidRPr="001B1925">
        <w:t>"</w:t>
      </w:r>
      <w:r w:rsidR="003350ED" w:rsidRPr="001B1925">
        <w:t>Microphone Array Geometry Descriptor Format</w:t>
      </w:r>
      <w:r w:rsidR="0055679F" w:rsidRPr="001B1925">
        <w:t>"</w:t>
      </w:r>
      <w:r w:rsidRPr="001B1925">
        <w:t>.</w:t>
      </w:r>
    </w:p>
    <w:p w14:paraId="3B9216F8" w14:textId="14EF6AAB" w:rsidR="000C2773" w:rsidRPr="001B1925" w:rsidRDefault="000C2773" w:rsidP="00436636">
      <w:pPr>
        <w:pStyle w:val="EX"/>
      </w:pPr>
      <w:r w:rsidRPr="001B1925">
        <w:t>[x1</w:t>
      </w:r>
      <w:r w:rsidR="00680F7B" w:rsidRPr="001B1925">
        <w:t>2</w:t>
      </w:r>
      <w:r w:rsidRPr="001B1925">
        <w:t>]</w:t>
      </w:r>
      <w:r w:rsidRPr="001B1925">
        <w:tab/>
      </w:r>
      <w:r w:rsidR="0079434E" w:rsidRPr="001B1925">
        <w:t>Apple: "</w:t>
      </w:r>
      <w:r w:rsidR="003350ED" w:rsidRPr="001B1925">
        <w:t>Getting Raw Accelerometer Events</w:t>
      </w:r>
      <w:r w:rsidR="0079434E" w:rsidRPr="001B1925">
        <w:t>".</w:t>
      </w:r>
    </w:p>
    <w:p w14:paraId="01196ED8" w14:textId="3FDBE82E" w:rsidR="000C2773" w:rsidRPr="001B1925" w:rsidRDefault="000C2773" w:rsidP="00436636">
      <w:pPr>
        <w:pStyle w:val="EX"/>
      </w:pPr>
      <w:r w:rsidRPr="001B1925">
        <w:t>[x1</w:t>
      </w:r>
      <w:r w:rsidR="00680F7B" w:rsidRPr="001B1925">
        <w:t>3</w:t>
      </w:r>
      <w:r w:rsidRPr="001B1925">
        <w:t>]</w:t>
      </w:r>
      <w:r w:rsidRPr="001B1925">
        <w:tab/>
      </w:r>
      <w:r w:rsidR="0079434E" w:rsidRPr="001B1925">
        <w:t>Google: "</w:t>
      </w:r>
      <w:r w:rsidR="003350ED" w:rsidRPr="001B1925">
        <w:t>Sensor Coordinate System</w:t>
      </w:r>
      <w:r w:rsidR="0079434E" w:rsidRPr="001B1925">
        <w:t>".</w:t>
      </w:r>
    </w:p>
    <w:p w14:paraId="409C0DFE" w14:textId="5E7FBB81" w:rsidR="00525940" w:rsidRPr="001B1925" w:rsidRDefault="00525940" w:rsidP="00436636">
      <w:pPr>
        <w:pStyle w:val="EX"/>
      </w:pPr>
      <w:r w:rsidRPr="001B1925">
        <w:t>[x14]</w:t>
      </w:r>
      <w:r w:rsidRPr="001B1925">
        <w:tab/>
        <w:t xml:space="preserve">3GPP TS 36.323: </w:t>
      </w:r>
      <w:r w:rsidR="00141456" w:rsidRPr="001B1925">
        <w:t>"Evolved Universal Terrestrial Radio Access (E-UTRA); Packet Data Convergence Protocol (PDCP) specification"</w:t>
      </w:r>
      <w:r w:rsidRPr="001B1925">
        <w:t>.</w:t>
      </w:r>
    </w:p>
    <w:p w14:paraId="18BC0380" w14:textId="0E06E728" w:rsidR="00525940" w:rsidRPr="001B1925" w:rsidRDefault="00525940" w:rsidP="00436636">
      <w:pPr>
        <w:pStyle w:val="EX"/>
      </w:pPr>
      <w:r w:rsidRPr="001B1925">
        <w:t>[x15]</w:t>
      </w:r>
      <w:r w:rsidRPr="001B1925">
        <w:tab/>
        <w:t>3GPP TS 37.324: "</w:t>
      </w:r>
      <w:r w:rsidR="00141456" w:rsidRPr="001B1925">
        <w:t>Evolved Universal Terrestrial Radio Access (E-UTRA) and NR; Service Data Adaptation Protocol (SDAP) specification</w:t>
      </w:r>
      <w:r w:rsidRPr="001B1925">
        <w:t>".</w:t>
      </w:r>
    </w:p>
    <w:p w14:paraId="0B7300B2" w14:textId="51F174A6" w:rsidR="00525940" w:rsidRPr="001B1925" w:rsidRDefault="00525940" w:rsidP="00436636">
      <w:pPr>
        <w:pStyle w:val="EX"/>
      </w:pPr>
      <w:r w:rsidRPr="001B1925">
        <w:t>[x16]</w:t>
      </w:r>
      <w:r w:rsidRPr="001B1925">
        <w:tab/>
        <w:t>3GPP TS 38.300: "</w:t>
      </w:r>
      <w:r w:rsidR="00141456" w:rsidRPr="001B1925">
        <w:t>NR; NR and NG-RAN Overall description; Stage-2</w:t>
      </w:r>
      <w:r w:rsidRPr="001B1925">
        <w:t>".</w:t>
      </w:r>
    </w:p>
    <w:p w14:paraId="4AA4DA15" w14:textId="430B75F0" w:rsidR="00141456" w:rsidRPr="001B1925" w:rsidRDefault="00141456" w:rsidP="00436636">
      <w:pPr>
        <w:pStyle w:val="EX"/>
      </w:pPr>
      <w:r w:rsidRPr="001B1925">
        <w:t>[x17]</w:t>
      </w:r>
      <w:r w:rsidRPr="001B1925">
        <w:tab/>
        <w:t xml:space="preserve">3GPP TS 38.331: </w:t>
      </w:r>
      <w:bookmarkStart w:id="655" w:name="_Hlk132915633"/>
      <w:r w:rsidRPr="001B1925">
        <w:t>"</w:t>
      </w:r>
      <w:bookmarkEnd w:id="655"/>
      <w:r w:rsidRPr="001B1925">
        <w:t>NR; Radio Resource Control (RRC); Protocol specification".</w:t>
      </w:r>
    </w:p>
    <w:p w14:paraId="5B37EE11" w14:textId="10B5A501" w:rsidR="00D95C31" w:rsidRPr="001B1925" w:rsidRDefault="00D95C31" w:rsidP="00436636">
      <w:pPr>
        <w:pStyle w:val="EX"/>
      </w:pPr>
      <w:r w:rsidRPr="001B1925">
        <w:t>[x18]</w:t>
      </w:r>
      <w:r w:rsidRPr="001B1925">
        <w:tab/>
        <w:t>3GPP TS 23.003: "Numbering, addressing and identification".</w:t>
      </w:r>
    </w:p>
    <w:p w14:paraId="42E68BDB" w14:textId="2BB9B2FB" w:rsidR="00D95C31" w:rsidRPr="001B1925" w:rsidRDefault="00D95C31" w:rsidP="00436636">
      <w:pPr>
        <w:pStyle w:val="EX"/>
      </w:pPr>
      <w:r w:rsidRPr="001B1925">
        <w:t>[x19]</w:t>
      </w:r>
      <w:r w:rsidRPr="001B1925">
        <w:tab/>
        <w:t>IETF RFC 8829 (2021): "JavaScript Session Establishment Protocol (JSEP)".</w:t>
      </w:r>
    </w:p>
    <w:p w14:paraId="781968B3" w14:textId="77777777" w:rsidR="00801D92" w:rsidRPr="001B1925" w:rsidRDefault="00801D92" w:rsidP="00801D92">
      <w:pPr>
        <w:pStyle w:val="EX"/>
      </w:pPr>
    </w:p>
    <w:p w14:paraId="24ACB616" w14:textId="1DF3E0B6" w:rsidR="00080512" w:rsidRPr="001B1925" w:rsidRDefault="00080512">
      <w:pPr>
        <w:pStyle w:val="1"/>
      </w:pPr>
      <w:bookmarkStart w:id="656" w:name="definitions"/>
      <w:bookmarkStart w:id="657" w:name="_Toc133303913"/>
      <w:bookmarkStart w:id="658" w:name="_Toc139015220"/>
      <w:bookmarkStart w:id="659" w:name="_Toc151062076"/>
      <w:bookmarkEnd w:id="656"/>
      <w:r w:rsidRPr="001B1925">
        <w:lastRenderedPageBreak/>
        <w:t>3</w:t>
      </w:r>
      <w:r w:rsidRPr="001B1925">
        <w:tab/>
        <w:t>Definitions</w:t>
      </w:r>
      <w:r w:rsidR="00602AEA" w:rsidRPr="001B1925">
        <w:t xml:space="preserve"> of terms, symbols and abbreviations</w:t>
      </w:r>
      <w:bookmarkEnd w:id="657"/>
      <w:bookmarkEnd w:id="658"/>
      <w:bookmarkEnd w:id="659"/>
    </w:p>
    <w:p w14:paraId="6CBABCF9" w14:textId="77777777" w:rsidR="00080512" w:rsidRPr="001B1925" w:rsidRDefault="00080512">
      <w:pPr>
        <w:pStyle w:val="21"/>
      </w:pPr>
      <w:bookmarkStart w:id="660" w:name="_Toc133303914"/>
      <w:bookmarkStart w:id="661" w:name="_Toc139015221"/>
      <w:bookmarkStart w:id="662" w:name="_Toc151062077"/>
      <w:r w:rsidRPr="001B1925">
        <w:t>3.1</w:t>
      </w:r>
      <w:r w:rsidRPr="001B1925">
        <w:tab/>
      </w:r>
      <w:r w:rsidR="002B6339" w:rsidRPr="001B1925">
        <w:t>Terms</w:t>
      </w:r>
      <w:bookmarkEnd w:id="660"/>
      <w:bookmarkEnd w:id="661"/>
      <w:bookmarkEnd w:id="662"/>
    </w:p>
    <w:p w14:paraId="52F085A8" w14:textId="2B5A7161" w:rsidR="00080512" w:rsidRPr="001B1925"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060B24CE" w14:textId="77777777" w:rsidR="00080512" w:rsidRPr="001B1925" w:rsidRDefault="00080512">
      <w:r w:rsidRPr="001B1925">
        <w:rPr>
          <w:b/>
        </w:rPr>
        <w:t>example:</w:t>
      </w:r>
      <w:r w:rsidRPr="001B1925">
        <w:t xml:space="preserve"> text used to clarify abstract rules by applying them literally.</w:t>
      </w:r>
    </w:p>
    <w:p w14:paraId="748FAD21" w14:textId="77777777" w:rsidR="00080512" w:rsidRPr="001B1925" w:rsidRDefault="00080512">
      <w:pPr>
        <w:pStyle w:val="21"/>
      </w:pPr>
      <w:bookmarkStart w:id="663" w:name="_Toc133303915"/>
      <w:bookmarkStart w:id="664" w:name="_Toc139015222"/>
      <w:bookmarkStart w:id="665" w:name="_Toc151062078"/>
      <w:r w:rsidRPr="001B1925">
        <w:t>3.2</w:t>
      </w:r>
      <w:r w:rsidRPr="001B1925">
        <w:tab/>
        <w:t>Symbols</w:t>
      </w:r>
      <w:bookmarkEnd w:id="663"/>
      <w:bookmarkEnd w:id="664"/>
      <w:bookmarkEnd w:id="665"/>
    </w:p>
    <w:p w14:paraId="46F1B0F7" w14:textId="77777777" w:rsidR="00080512" w:rsidRPr="001B1925" w:rsidRDefault="00080512">
      <w:pPr>
        <w:keepNext/>
      </w:pPr>
      <w:r w:rsidRPr="001B1925">
        <w:t>For the purposes of the present document, the following symbols apply:</w:t>
      </w:r>
    </w:p>
    <w:p w14:paraId="56FD5D7C" w14:textId="77777777" w:rsidR="00080512" w:rsidRPr="001B1925" w:rsidRDefault="00080512">
      <w:pPr>
        <w:pStyle w:val="EW"/>
      </w:pPr>
      <w:r w:rsidRPr="001B1925">
        <w:t>&lt;symbol&gt;</w:t>
      </w:r>
      <w:r w:rsidRPr="001B1925">
        <w:tab/>
        <w:t>&lt;Explanation&gt;</w:t>
      </w:r>
    </w:p>
    <w:p w14:paraId="50F83E7B" w14:textId="77777777" w:rsidR="00080512" w:rsidRPr="001B1925" w:rsidRDefault="00080512">
      <w:pPr>
        <w:pStyle w:val="EW"/>
      </w:pPr>
    </w:p>
    <w:p w14:paraId="5E81C5C1" w14:textId="77777777" w:rsidR="00080512" w:rsidRPr="001B1925" w:rsidRDefault="00080512">
      <w:pPr>
        <w:pStyle w:val="21"/>
      </w:pPr>
      <w:bookmarkStart w:id="666" w:name="_Toc133303916"/>
      <w:bookmarkStart w:id="667" w:name="_Toc139015223"/>
      <w:bookmarkStart w:id="668" w:name="_Toc151062079"/>
      <w:r w:rsidRPr="001B1925">
        <w:t>3.3</w:t>
      </w:r>
      <w:r w:rsidRPr="001B1925">
        <w:tab/>
        <w:t>Abbreviations</w:t>
      </w:r>
      <w:bookmarkEnd w:id="666"/>
      <w:bookmarkEnd w:id="667"/>
      <w:bookmarkEnd w:id="668"/>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6A17D260"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3117C781" w:rsidR="0074753D" w:rsidRPr="001B1925" w:rsidRDefault="0074753D" w:rsidP="0074753D">
      <w:pPr>
        <w:keepLines/>
        <w:spacing w:after="0"/>
        <w:ind w:left="1702" w:hanging="1418"/>
        <w:rPr>
          <w:rFonts w:eastAsia="맑은 고딕"/>
        </w:rPr>
      </w:pPr>
      <w:r w:rsidRPr="001B1925">
        <w:rPr>
          <w:rFonts w:eastAsia="맑은 고딕"/>
        </w:rPr>
        <w:t>RTP</w:t>
      </w:r>
      <w:r w:rsidRPr="001B1925">
        <w:rPr>
          <w:rFonts w:eastAsia="맑은 고딕"/>
        </w:rPr>
        <w:tab/>
        <w:t>Real-time Transport Protocol</w:t>
      </w:r>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Simultaneous Localization And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7777777" w:rsidR="0074753D" w:rsidRPr="001B1925" w:rsidRDefault="0074753D" w:rsidP="0074753D">
      <w:pPr>
        <w:keepLines/>
        <w:spacing w:after="0"/>
        <w:ind w:left="1702" w:hanging="1418"/>
        <w:rPr>
          <w:rFonts w:eastAsia="맑은 고딕"/>
        </w:rPr>
      </w:pPr>
      <w:r w:rsidRPr="001B1925">
        <w:rPr>
          <w:rFonts w:eastAsia="맑은 고딕"/>
        </w:rPr>
        <w:t>STUN</w:t>
      </w:r>
      <w:r w:rsidRPr="001B1925">
        <w:rPr>
          <w:rFonts w:eastAsia="맑은 고딕"/>
        </w:rPr>
        <w:tab/>
        <w:t>Session Traversal Utilities for NAT</w:t>
      </w:r>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r w:rsidRPr="001B1925">
        <w:rPr>
          <w:rFonts w:eastAsia="맑은 고딕"/>
        </w:rPr>
        <w:t>ToF</w:t>
      </w:r>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1"/>
        <w:rPr>
          <w:lang w:eastAsia="ko-KR"/>
        </w:rPr>
      </w:pPr>
      <w:bookmarkStart w:id="669" w:name="_Toc151062080"/>
      <w:bookmarkStart w:id="670" w:name="_Toc133303917"/>
      <w:bookmarkStart w:id="671" w:name="_Toc139015224"/>
      <w:r>
        <w:rPr>
          <w:rFonts w:hint="eastAsia"/>
          <w:lang w:eastAsia="ko-KR"/>
        </w:rPr>
        <w:lastRenderedPageBreak/>
        <w:t>4</w:t>
      </w:r>
      <w:r>
        <w:rPr>
          <w:rFonts w:hint="eastAsia"/>
          <w:lang w:eastAsia="ko-KR"/>
        </w:rPr>
        <w:tab/>
      </w:r>
      <w:r>
        <w:rPr>
          <w:lang w:eastAsia="ko-KR"/>
        </w:rPr>
        <w:t>Procedures for real-time media communication</w:t>
      </w:r>
      <w:bookmarkEnd w:id="669"/>
    </w:p>
    <w:p w14:paraId="719F913B" w14:textId="44EED937" w:rsidR="008408C0" w:rsidRPr="006D292C" w:rsidRDefault="008408C0" w:rsidP="008408C0">
      <w:pPr>
        <w:pStyle w:val="21"/>
      </w:pPr>
      <w:bookmarkStart w:id="672" w:name="_Toc151062081"/>
      <w:r w:rsidRPr="001B1925">
        <w:t>4.1</w:t>
      </w:r>
      <w:r w:rsidRPr="001B1925">
        <w:tab/>
      </w:r>
      <w:r>
        <w:t>General</w:t>
      </w:r>
      <w:bookmarkEnd w:id="672"/>
    </w:p>
    <w:p w14:paraId="53FCCA08" w14:textId="77777777" w:rsidR="00C9474C" w:rsidRDefault="00C9474C" w:rsidP="00C9474C">
      <w:pPr>
        <w:rPr>
          <w:ins w:id="673" w:author="Ryan Hakju Lee" w:date="2023-11-16T08:07:00Z"/>
          <w:lang w:eastAsia="ko-KR"/>
        </w:rPr>
      </w:pPr>
      <w:ins w:id="674" w:author="Ryan Hakju Lee" w:date="2023-11-16T08:07:00Z">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[x].</w:t>
        </w:r>
      </w:ins>
    </w:p>
    <w:p w14:paraId="23DF6994" w14:textId="77777777" w:rsidR="00C9474C" w:rsidRPr="006436AF" w:rsidRDefault="00C9474C" w:rsidP="00C9474C">
      <w:pPr>
        <w:pStyle w:val="TH"/>
        <w:rPr>
          <w:ins w:id="675" w:author="Ryan Hakju Lee" w:date="2023-11-16T08:07:00Z"/>
        </w:rPr>
      </w:pPr>
      <w:ins w:id="676" w:author="Ryan Hakju Lee" w:date="2023-11-16T08:07:00Z">
        <w:r w:rsidRPr="006436AF">
          <w:t>Table 4.</w:t>
        </w:r>
        <w:r>
          <w:t>1</w:t>
        </w:r>
        <w:r w:rsidRPr="006436AF">
          <w:noBreakHyphen/>
          <w:t xml:space="preserve">1: Summary of APIs relevant to </w:t>
        </w:r>
        <w:r>
          <w:t>RTC</w:t>
        </w:r>
        <w:r w:rsidRPr="006436AF">
          <w:t xml:space="preserve">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rPr>
          <w:ins w:id="677" w:author="Ryan Hakju Lee" w:date="2023-11-16T08:07:00Z"/>
        </w:trPr>
        <w:tc>
          <w:tcPr>
            <w:tcW w:w="1277" w:type="dxa"/>
            <w:vMerge w:val="restart"/>
            <w:shd w:val="clear" w:color="auto" w:fill="D9D9D9"/>
          </w:tcPr>
          <w:p w14:paraId="4CE20FFB" w14:textId="77777777" w:rsidR="00C9474C" w:rsidRDefault="00C9474C" w:rsidP="00C9474C">
            <w:pPr>
              <w:pStyle w:val="TAH"/>
              <w:rPr>
                <w:ins w:id="678" w:author="Ryan Hakju Lee" w:date="2023-11-16T08:07:00Z"/>
              </w:rPr>
            </w:pPr>
            <w:bookmarkStart w:id="679" w:name="MCCQCTEMPBM_00000101"/>
            <w:ins w:id="680" w:author="Ryan Hakju Lee" w:date="2023-11-16T08:07:00Z">
              <w:r>
                <w:t>RTC</w:t>
              </w:r>
            </w:ins>
          </w:p>
          <w:p w14:paraId="178BF963" w14:textId="77777777" w:rsidR="00C9474C" w:rsidRPr="006436AF" w:rsidRDefault="00C9474C" w:rsidP="00C9474C">
            <w:pPr>
              <w:pStyle w:val="TAH"/>
              <w:rPr>
                <w:ins w:id="681" w:author="Ryan Hakju Lee" w:date="2023-11-16T08:07:00Z"/>
              </w:rPr>
            </w:pPr>
            <w:ins w:id="682" w:author="Ryan Hakju Lee" w:date="2023-11-16T08:07:00Z">
              <w:r w:rsidRPr="006436AF">
                <w:t>feature</w:t>
              </w:r>
            </w:ins>
          </w:p>
        </w:tc>
        <w:tc>
          <w:tcPr>
            <w:tcW w:w="3137" w:type="dxa"/>
            <w:vMerge w:val="restart"/>
            <w:shd w:val="clear" w:color="auto" w:fill="D9D9D9"/>
          </w:tcPr>
          <w:p w14:paraId="6FEAFF56" w14:textId="77777777" w:rsidR="00C9474C" w:rsidRPr="006436AF" w:rsidRDefault="00C9474C" w:rsidP="00C9474C">
            <w:pPr>
              <w:pStyle w:val="TAH"/>
              <w:rPr>
                <w:ins w:id="683" w:author="Ryan Hakju Lee" w:date="2023-11-16T08:07:00Z"/>
              </w:rPr>
            </w:pPr>
            <w:ins w:id="684" w:author="Ryan Hakju Lee" w:date="2023-11-16T08:07:00Z">
              <w:r w:rsidRPr="006436AF">
                <w:t>Abstract</w:t>
              </w:r>
            </w:ins>
          </w:p>
        </w:tc>
        <w:tc>
          <w:tcPr>
            <w:tcW w:w="5215" w:type="dxa"/>
            <w:gridSpan w:val="3"/>
            <w:shd w:val="clear" w:color="auto" w:fill="D9D9D9"/>
          </w:tcPr>
          <w:p w14:paraId="2552852C" w14:textId="77777777" w:rsidR="00C9474C" w:rsidRPr="006436AF" w:rsidRDefault="00C9474C" w:rsidP="00C9474C">
            <w:pPr>
              <w:pStyle w:val="TAH"/>
              <w:rPr>
                <w:ins w:id="685" w:author="Ryan Hakju Lee" w:date="2023-11-16T08:07:00Z"/>
              </w:rPr>
            </w:pPr>
            <w:ins w:id="686" w:author="Ryan Hakju Lee" w:date="2023-11-16T08:07:00Z">
              <w:r w:rsidRPr="006436AF">
                <w:t>Relevant APIs</w:t>
              </w:r>
            </w:ins>
          </w:p>
        </w:tc>
      </w:tr>
      <w:tr w:rsidR="00C9474C" w:rsidRPr="006436AF" w14:paraId="5651675F" w14:textId="77777777" w:rsidTr="00C9474C">
        <w:trPr>
          <w:ins w:id="687" w:author="Ryan Hakju Lee" w:date="2023-11-16T08:07:00Z"/>
        </w:trPr>
        <w:tc>
          <w:tcPr>
            <w:tcW w:w="1277" w:type="dxa"/>
            <w:vMerge/>
            <w:shd w:val="clear" w:color="auto" w:fill="D9D9D9"/>
          </w:tcPr>
          <w:p w14:paraId="4748FDFB" w14:textId="77777777" w:rsidR="00C9474C" w:rsidRPr="006436AF" w:rsidRDefault="00C9474C" w:rsidP="00C9474C">
            <w:pPr>
              <w:pStyle w:val="TAH"/>
              <w:rPr>
                <w:ins w:id="688" w:author="Ryan Hakju Lee" w:date="2023-11-16T08:07:00Z"/>
              </w:rPr>
            </w:pPr>
          </w:p>
        </w:tc>
        <w:tc>
          <w:tcPr>
            <w:tcW w:w="3137" w:type="dxa"/>
            <w:vMerge/>
            <w:shd w:val="clear" w:color="auto" w:fill="D9D9D9"/>
          </w:tcPr>
          <w:p w14:paraId="56446C29" w14:textId="77777777" w:rsidR="00C9474C" w:rsidRPr="006436AF" w:rsidRDefault="00C9474C" w:rsidP="00C9474C">
            <w:pPr>
              <w:pStyle w:val="TAH"/>
              <w:rPr>
                <w:ins w:id="689" w:author="Ryan Hakju Lee" w:date="2023-11-16T08:07:00Z"/>
              </w:rPr>
            </w:pPr>
          </w:p>
        </w:tc>
        <w:tc>
          <w:tcPr>
            <w:tcW w:w="967" w:type="dxa"/>
            <w:shd w:val="clear" w:color="auto" w:fill="D9D9D9"/>
          </w:tcPr>
          <w:p w14:paraId="19F642E7" w14:textId="77777777" w:rsidR="00C9474C" w:rsidRPr="006436AF" w:rsidRDefault="00C9474C" w:rsidP="00C9474C">
            <w:pPr>
              <w:pStyle w:val="TAH"/>
              <w:rPr>
                <w:ins w:id="690" w:author="Ryan Hakju Lee" w:date="2023-11-16T08:07:00Z"/>
              </w:rPr>
            </w:pPr>
            <w:ins w:id="691" w:author="Ryan Hakju Lee" w:date="2023-11-16T08:07:00Z">
              <w:r w:rsidRPr="006436AF">
                <w:t>Interface</w:t>
              </w:r>
            </w:ins>
          </w:p>
        </w:tc>
        <w:tc>
          <w:tcPr>
            <w:tcW w:w="3441" w:type="dxa"/>
            <w:shd w:val="clear" w:color="auto" w:fill="D9D9D9"/>
          </w:tcPr>
          <w:p w14:paraId="177161E0" w14:textId="77777777" w:rsidR="00C9474C" w:rsidRPr="006436AF" w:rsidRDefault="00C9474C" w:rsidP="00C9474C">
            <w:pPr>
              <w:pStyle w:val="TAH"/>
              <w:rPr>
                <w:ins w:id="692" w:author="Ryan Hakju Lee" w:date="2023-11-16T08:07:00Z"/>
              </w:rPr>
            </w:pPr>
            <w:ins w:id="693" w:author="Ryan Hakju Lee" w:date="2023-11-16T08:07:00Z">
              <w:r w:rsidRPr="006436AF">
                <w:t>API name</w:t>
              </w:r>
            </w:ins>
          </w:p>
        </w:tc>
        <w:tc>
          <w:tcPr>
            <w:tcW w:w="807" w:type="dxa"/>
            <w:shd w:val="clear" w:color="auto" w:fill="D9D9D9"/>
          </w:tcPr>
          <w:p w14:paraId="73C48C90" w14:textId="77777777" w:rsidR="00C9474C" w:rsidRPr="006436AF" w:rsidRDefault="00C9474C" w:rsidP="00C9474C">
            <w:pPr>
              <w:pStyle w:val="TAH"/>
              <w:rPr>
                <w:ins w:id="694" w:author="Ryan Hakju Lee" w:date="2023-11-16T08:07:00Z"/>
              </w:rPr>
            </w:pPr>
            <w:ins w:id="695" w:author="Ryan Hakju Lee" w:date="2023-11-16T08:07:00Z">
              <w:r w:rsidRPr="006436AF">
                <w:t>Clause</w:t>
              </w:r>
            </w:ins>
          </w:p>
        </w:tc>
      </w:tr>
      <w:tr w:rsidR="00C9474C" w:rsidRPr="006436AF" w14:paraId="0A4EB4F2" w14:textId="77777777" w:rsidTr="00C9474C">
        <w:trPr>
          <w:ins w:id="696" w:author="Ryan Hakju Lee" w:date="2023-11-16T08:07:00Z"/>
        </w:trPr>
        <w:tc>
          <w:tcPr>
            <w:tcW w:w="1277" w:type="dxa"/>
            <w:vMerge w:val="restart"/>
            <w:shd w:val="clear" w:color="auto" w:fill="auto"/>
          </w:tcPr>
          <w:p w14:paraId="0BF7997B" w14:textId="77777777" w:rsidR="00C9474C" w:rsidRPr="006436AF" w:rsidRDefault="00C9474C" w:rsidP="00C9474C">
            <w:pPr>
              <w:pStyle w:val="TAL"/>
              <w:rPr>
                <w:ins w:id="697" w:author="Ryan Hakju Lee" w:date="2023-11-16T08:07:00Z"/>
              </w:rPr>
            </w:pPr>
            <w:ins w:id="698" w:author="Ryan Hakju Lee" w:date="2023-11-16T08:07:00Z">
              <w:r w:rsidRPr="006436AF">
                <w:t xml:space="preserve">Content </w:t>
              </w:r>
              <w:r>
                <w:t>configuration</w:t>
              </w:r>
            </w:ins>
          </w:p>
        </w:tc>
        <w:tc>
          <w:tcPr>
            <w:tcW w:w="3137" w:type="dxa"/>
            <w:vMerge w:val="restart"/>
            <w:shd w:val="clear" w:color="auto" w:fill="auto"/>
          </w:tcPr>
          <w:p w14:paraId="34C7C1BA" w14:textId="77777777" w:rsidR="00C9474C" w:rsidRPr="006436AF" w:rsidRDefault="00C9474C" w:rsidP="00C9474C">
            <w:pPr>
              <w:pStyle w:val="TAL"/>
              <w:rPr>
                <w:ins w:id="699" w:author="Ryan Hakju Lee" w:date="2023-11-16T08:07:00Z"/>
              </w:rPr>
            </w:pPr>
            <w:ins w:id="700" w:author="Ryan Hakju Lee" w:date="2023-11-16T08:07:00Z">
              <w:r>
                <w:t xml:space="preserve">Content delivery is configured according to Configuration Provisioning </w:t>
              </w:r>
              <w:r w:rsidRPr="006436AF">
                <w:t>associated with a Provisioning Session.</w:t>
              </w:r>
            </w:ins>
          </w:p>
        </w:tc>
        <w:tc>
          <w:tcPr>
            <w:tcW w:w="967" w:type="dxa"/>
            <w:vMerge w:val="restart"/>
            <w:vAlign w:val="center"/>
          </w:tcPr>
          <w:p w14:paraId="6E5FBF54" w14:textId="77777777" w:rsidR="00C9474C" w:rsidRPr="006436AF" w:rsidRDefault="00C9474C" w:rsidP="00C9474C">
            <w:pPr>
              <w:pStyle w:val="TAL"/>
              <w:jc w:val="center"/>
              <w:rPr>
                <w:ins w:id="701" w:author="Ryan Hakju Lee" w:date="2023-11-16T08:07:00Z"/>
              </w:rPr>
            </w:pPr>
            <w:ins w:id="702" w:author="Ryan Hakju Lee" w:date="2023-11-16T08:07:00Z">
              <w:r>
                <w:t>RTC-1</w:t>
              </w:r>
            </w:ins>
          </w:p>
        </w:tc>
        <w:tc>
          <w:tcPr>
            <w:tcW w:w="3441" w:type="dxa"/>
            <w:shd w:val="clear" w:color="auto" w:fill="auto"/>
          </w:tcPr>
          <w:p w14:paraId="6A3BF3A6" w14:textId="77777777" w:rsidR="00C9474C" w:rsidRPr="00182292" w:rsidRDefault="00C9474C" w:rsidP="00C9474C">
            <w:pPr>
              <w:pStyle w:val="TAL"/>
              <w:rPr>
                <w:ins w:id="703" w:author="Ryan Hakju Lee" w:date="2023-11-16T08:07:00Z"/>
              </w:rPr>
            </w:pPr>
            <w:ins w:id="704" w:author="Ryan Hakju Lee" w:date="2023-11-16T08:07:00Z">
              <w:r w:rsidRPr="00182292">
                <w:t>Provisioning Sessions API</w:t>
              </w:r>
            </w:ins>
          </w:p>
        </w:tc>
        <w:tc>
          <w:tcPr>
            <w:tcW w:w="807" w:type="dxa"/>
          </w:tcPr>
          <w:p w14:paraId="18FF0425" w14:textId="77777777" w:rsidR="00C9474C" w:rsidRPr="006436AF" w:rsidRDefault="00C9474C" w:rsidP="00C9474C">
            <w:pPr>
              <w:pStyle w:val="TAL"/>
              <w:jc w:val="center"/>
              <w:rPr>
                <w:ins w:id="705" w:author="Ryan Hakju Lee" w:date="2023-11-16T08:07:00Z"/>
              </w:rPr>
            </w:pPr>
          </w:p>
        </w:tc>
      </w:tr>
      <w:tr w:rsidR="00C9474C" w:rsidRPr="006436AF" w14:paraId="5228B55D" w14:textId="77777777" w:rsidTr="00C9474C">
        <w:trPr>
          <w:ins w:id="706" w:author="Ryan Hakju Lee" w:date="2023-11-16T08:07:00Z"/>
        </w:trPr>
        <w:tc>
          <w:tcPr>
            <w:tcW w:w="1277" w:type="dxa"/>
            <w:vMerge/>
            <w:shd w:val="clear" w:color="auto" w:fill="auto"/>
          </w:tcPr>
          <w:p w14:paraId="08804F8E" w14:textId="77777777" w:rsidR="00C9474C" w:rsidRPr="006436AF" w:rsidRDefault="00C9474C" w:rsidP="00C9474C">
            <w:pPr>
              <w:pStyle w:val="TAL"/>
              <w:rPr>
                <w:ins w:id="707" w:author="Ryan Hakju Lee" w:date="2023-11-16T08:07:00Z"/>
              </w:rPr>
            </w:pPr>
          </w:p>
        </w:tc>
        <w:tc>
          <w:tcPr>
            <w:tcW w:w="3137" w:type="dxa"/>
            <w:vMerge/>
            <w:shd w:val="clear" w:color="auto" w:fill="auto"/>
          </w:tcPr>
          <w:p w14:paraId="3D78B16F" w14:textId="77777777" w:rsidR="00C9474C" w:rsidRPr="006436AF" w:rsidDel="001C22FB" w:rsidRDefault="00C9474C" w:rsidP="00C9474C">
            <w:pPr>
              <w:pStyle w:val="TAL"/>
              <w:rPr>
                <w:ins w:id="708" w:author="Ryan Hakju Lee" w:date="2023-11-16T08:07:00Z"/>
              </w:rPr>
            </w:pPr>
          </w:p>
        </w:tc>
        <w:tc>
          <w:tcPr>
            <w:tcW w:w="967" w:type="dxa"/>
            <w:vMerge/>
            <w:vAlign w:val="center"/>
          </w:tcPr>
          <w:p w14:paraId="5A3BC7AA" w14:textId="77777777" w:rsidR="00C9474C" w:rsidRPr="006436AF" w:rsidRDefault="00C9474C" w:rsidP="00C9474C">
            <w:pPr>
              <w:pStyle w:val="TAL"/>
              <w:jc w:val="center"/>
              <w:rPr>
                <w:ins w:id="709" w:author="Ryan Hakju Lee" w:date="2023-11-16T08:07:00Z"/>
                <w:lang w:eastAsia="ko-KR"/>
              </w:rPr>
            </w:pPr>
          </w:p>
        </w:tc>
        <w:tc>
          <w:tcPr>
            <w:tcW w:w="3441" w:type="dxa"/>
            <w:shd w:val="clear" w:color="auto" w:fill="auto"/>
          </w:tcPr>
          <w:p w14:paraId="4267A484" w14:textId="77777777" w:rsidR="00C9474C" w:rsidRPr="00D339C3" w:rsidRDefault="00C9474C" w:rsidP="00C9474C">
            <w:pPr>
              <w:pStyle w:val="TAL"/>
              <w:rPr>
                <w:ins w:id="710" w:author="Ryan Hakju Lee" w:date="2023-11-16T08:07:00Z"/>
                <w:highlight w:val="lightGray"/>
                <w:lang w:eastAsia="ko-KR"/>
              </w:rPr>
            </w:pPr>
            <w:ins w:id="711" w:author="Ryan Hakju Lee" w:date="2023-11-16T08:07:00Z">
              <w:r>
                <w:t>Configuration Provisioning API</w:t>
              </w:r>
            </w:ins>
          </w:p>
        </w:tc>
        <w:tc>
          <w:tcPr>
            <w:tcW w:w="807" w:type="dxa"/>
          </w:tcPr>
          <w:p w14:paraId="1D1F3B0A" w14:textId="77777777" w:rsidR="00C9474C" w:rsidRPr="006436AF" w:rsidRDefault="00C9474C" w:rsidP="00C9474C">
            <w:pPr>
              <w:pStyle w:val="TAL"/>
              <w:jc w:val="center"/>
              <w:rPr>
                <w:ins w:id="712" w:author="Ryan Hakju Lee" w:date="2023-11-16T08:07:00Z"/>
              </w:rPr>
            </w:pPr>
          </w:p>
        </w:tc>
      </w:tr>
      <w:tr w:rsidR="00C9474C" w:rsidRPr="006436AF" w14:paraId="5480E4D2" w14:textId="77777777" w:rsidTr="00C9474C">
        <w:trPr>
          <w:ins w:id="713" w:author="Ryan Hakju Lee" w:date="2023-11-16T08:07:00Z"/>
        </w:trPr>
        <w:tc>
          <w:tcPr>
            <w:tcW w:w="1277" w:type="dxa"/>
            <w:vMerge/>
            <w:shd w:val="clear" w:color="auto" w:fill="auto"/>
          </w:tcPr>
          <w:p w14:paraId="7EC29C9A" w14:textId="77777777" w:rsidR="00C9474C" w:rsidRPr="006436AF" w:rsidRDefault="00C9474C" w:rsidP="00C9474C">
            <w:pPr>
              <w:pStyle w:val="TAL"/>
              <w:rPr>
                <w:ins w:id="714" w:author="Ryan Hakju Lee" w:date="2023-11-16T08:07:00Z"/>
              </w:rPr>
            </w:pPr>
          </w:p>
        </w:tc>
        <w:tc>
          <w:tcPr>
            <w:tcW w:w="3137" w:type="dxa"/>
            <w:vMerge/>
            <w:shd w:val="clear" w:color="auto" w:fill="auto"/>
          </w:tcPr>
          <w:p w14:paraId="0AFECEC3" w14:textId="77777777" w:rsidR="00C9474C" w:rsidRPr="006436AF" w:rsidDel="001C22FB" w:rsidRDefault="00C9474C" w:rsidP="00C9474C">
            <w:pPr>
              <w:pStyle w:val="TAL"/>
              <w:rPr>
                <w:ins w:id="715" w:author="Ryan Hakju Lee" w:date="2023-11-16T08:07:00Z"/>
              </w:rPr>
            </w:pPr>
          </w:p>
        </w:tc>
        <w:tc>
          <w:tcPr>
            <w:tcW w:w="967" w:type="dxa"/>
            <w:vMerge w:val="restart"/>
            <w:vAlign w:val="center"/>
          </w:tcPr>
          <w:p w14:paraId="6C4ECA68" w14:textId="77777777" w:rsidR="00C9474C" w:rsidRPr="006436AF" w:rsidRDefault="00C9474C" w:rsidP="00C9474C">
            <w:pPr>
              <w:pStyle w:val="TAL"/>
              <w:jc w:val="center"/>
              <w:rPr>
                <w:ins w:id="716" w:author="Ryan Hakju Lee" w:date="2023-11-16T08:07:00Z"/>
              </w:rPr>
            </w:pPr>
            <w:ins w:id="717" w:author="Ryan Hakju Lee" w:date="2023-11-16T08:07:00Z">
              <w:r>
                <w:rPr>
                  <w:lang w:eastAsia="ko-KR"/>
                </w:rPr>
                <w:t>R</w:t>
              </w:r>
              <w:r>
                <w:rPr>
                  <w:rFonts w:hint="eastAsia"/>
                  <w:lang w:eastAsia="ko-KR"/>
                </w:rPr>
                <w:t>TC-5</w:t>
              </w:r>
            </w:ins>
          </w:p>
        </w:tc>
        <w:tc>
          <w:tcPr>
            <w:tcW w:w="3441" w:type="dxa"/>
            <w:shd w:val="clear" w:color="auto" w:fill="auto"/>
          </w:tcPr>
          <w:p w14:paraId="25B7E122" w14:textId="77777777" w:rsidR="00C9474C" w:rsidRPr="00182292" w:rsidRDefault="00C9474C" w:rsidP="00C9474C">
            <w:pPr>
              <w:pStyle w:val="TAL"/>
              <w:rPr>
                <w:ins w:id="718" w:author="Ryan Hakju Lee" w:date="2023-11-16T08:07:00Z"/>
              </w:rPr>
            </w:pPr>
            <w:ins w:id="719" w:author="Ryan Hakju Lee" w:date="2023-11-16T08:07:00Z">
              <w:r>
                <w:rPr>
                  <w:rFonts w:hint="eastAsia"/>
                  <w:lang w:eastAsia="ko-KR"/>
                </w:rPr>
                <w:t>Configuration API</w:t>
              </w:r>
            </w:ins>
          </w:p>
        </w:tc>
        <w:tc>
          <w:tcPr>
            <w:tcW w:w="807" w:type="dxa"/>
          </w:tcPr>
          <w:p w14:paraId="1A4497D1" w14:textId="77777777" w:rsidR="00C9474C" w:rsidRPr="006436AF" w:rsidRDefault="00C9474C" w:rsidP="00C9474C">
            <w:pPr>
              <w:pStyle w:val="TAL"/>
              <w:jc w:val="center"/>
              <w:rPr>
                <w:ins w:id="720" w:author="Ryan Hakju Lee" w:date="2023-11-16T08:07:00Z"/>
              </w:rPr>
            </w:pPr>
          </w:p>
        </w:tc>
      </w:tr>
      <w:tr w:rsidR="00C9474C" w:rsidRPr="006436AF" w14:paraId="2A07EB6B" w14:textId="77777777" w:rsidTr="00C9474C">
        <w:trPr>
          <w:ins w:id="721" w:author="Ryan Hakju Lee" w:date="2023-11-16T08:07:00Z"/>
        </w:trPr>
        <w:tc>
          <w:tcPr>
            <w:tcW w:w="1277" w:type="dxa"/>
            <w:vMerge/>
            <w:shd w:val="clear" w:color="auto" w:fill="auto"/>
          </w:tcPr>
          <w:p w14:paraId="6FD73975" w14:textId="77777777" w:rsidR="00C9474C" w:rsidRPr="006436AF" w:rsidRDefault="00C9474C" w:rsidP="00C9474C">
            <w:pPr>
              <w:pStyle w:val="TAL"/>
              <w:rPr>
                <w:ins w:id="722" w:author="Ryan Hakju Lee" w:date="2023-11-16T08:07:00Z"/>
              </w:rPr>
            </w:pPr>
          </w:p>
        </w:tc>
        <w:tc>
          <w:tcPr>
            <w:tcW w:w="3137" w:type="dxa"/>
            <w:vMerge/>
            <w:shd w:val="clear" w:color="auto" w:fill="auto"/>
          </w:tcPr>
          <w:p w14:paraId="2EC4304C" w14:textId="77777777" w:rsidR="00C9474C" w:rsidRPr="006436AF" w:rsidDel="001C22FB" w:rsidRDefault="00C9474C" w:rsidP="00C9474C">
            <w:pPr>
              <w:pStyle w:val="TAL"/>
              <w:rPr>
                <w:ins w:id="723" w:author="Ryan Hakju Lee" w:date="2023-11-16T08:07:00Z"/>
              </w:rPr>
            </w:pPr>
          </w:p>
        </w:tc>
        <w:tc>
          <w:tcPr>
            <w:tcW w:w="967" w:type="dxa"/>
            <w:vMerge/>
            <w:vAlign w:val="center"/>
          </w:tcPr>
          <w:p w14:paraId="377D9193" w14:textId="77777777" w:rsidR="00C9474C" w:rsidRPr="006436AF" w:rsidRDefault="00C9474C" w:rsidP="00C9474C">
            <w:pPr>
              <w:pStyle w:val="TAL"/>
              <w:jc w:val="center"/>
              <w:rPr>
                <w:ins w:id="724" w:author="Ryan Hakju Lee" w:date="2023-11-16T08:07:00Z"/>
              </w:rPr>
            </w:pPr>
          </w:p>
        </w:tc>
        <w:tc>
          <w:tcPr>
            <w:tcW w:w="3441" w:type="dxa"/>
            <w:shd w:val="clear" w:color="auto" w:fill="auto"/>
          </w:tcPr>
          <w:p w14:paraId="6746968E" w14:textId="77777777" w:rsidR="00C9474C" w:rsidRPr="00182292" w:rsidRDefault="00C9474C" w:rsidP="00C9474C">
            <w:pPr>
              <w:pStyle w:val="TAL"/>
              <w:rPr>
                <w:ins w:id="725" w:author="Ryan Hakju Lee" w:date="2023-11-16T08:07:00Z"/>
              </w:rPr>
            </w:pPr>
            <w:ins w:id="726" w:author="Ryan Hakju Lee" w:date="2023-11-16T08:07:00Z">
              <w:r w:rsidRPr="00182292">
                <w:t xml:space="preserve">Service </w:t>
              </w:r>
              <w:r>
                <w:t xml:space="preserve">Configuration </w:t>
              </w:r>
              <w:r w:rsidRPr="00182292">
                <w:t>Information API</w:t>
              </w:r>
            </w:ins>
          </w:p>
        </w:tc>
        <w:tc>
          <w:tcPr>
            <w:tcW w:w="807" w:type="dxa"/>
          </w:tcPr>
          <w:p w14:paraId="1A0AC3D8" w14:textId="77777777" w:rsidR="00C9474C" w:rsidRPr="006436AF" w:rsidRDefault="00C9474C" w:rsidP="00C9474C">
            <w:pPr>
              <w:pStyle w:val="TAL"/>
              <w:jc w:val="center"/>
              <w:rPr>
                <w:ins w:id="727" w:author="Ryan Hakju Lee" w:date="2023-11-16T08:07:00Z"/>
              </w:rPr>
            </w:pPr>
          </w:p>
        </w:tc>
      </w:tr>
      <w:tr w:rsidR="00C9474C" w:rsidRPr="006436AF" w14:paraId="6F442CF9" w14:textId="77777777" w:rsidTr="00C9474C">
        <w:trPr>
          <w:ins w:id="728" w:author="Ryan Hakju Lee" w:date="2023-11-16T08:07:00Z"/>
        </w:trPr>
        <w:tc>
          <w:tcPr>
            <w:tcW w:w="1277" w:type="dxa"/>
            <w:vMerge w:val="restart"/>
            <w:shd w:val="clear" w:color="auto" w:fill="auto"/>
          </w:tcPr>
          <w:p w14:paraId="0CDF3952" w14:textId="77777777" w:rsidR="00C9474C" w:rsidRPr="006436AF" w:rsidRDefault="00C9474C" w:rsidP="00C9474C">
            <w:pPr>
              <w:pStyle w:val="TAL"/>
              <w:rPr>
                <w:ins w:id="729" w:author="Ryan Hakju Lee" w:date="2023-11-16T08:07:00Z"/>
              </w:rPr>
            </w:pPr>
            <w:ins w:id="730" w:author="Ryan Hakju Lee" w:date="2023-11-16T08:07:00Z">
              <w:r w:rsidRPr="006436AF">
                <w:t>Metrics reporting</w:t>
              </w:r>
            </w:ins>
          </w:p>
        </w:tc>
        <w:tc>
          <w:tcPr>
            <w:tcW w:w="3137" w:type="dxa"/>
            <w:vMerge w:val="restart"/>
            <w:shd w:val="clear" w:color="auto" w:fill="auto"/>
          </w:tcPr>
          <w:p w14:paraId="6AA6C345" w14:textId="77777777" w:rsidR="00C9474C" w:rsidRPr="006436AF" w:rsidRDefault="00C9474C" w:rsidP="00C9474C">
            <w:pPr>
              <w:pStyle w:val="TAL"/>
              <w:rPr>
                <w:ins w:id="731" w:author="Ryan Hakju Lee" w:date="2023-11-16T08:07:00Z"/>
              </w:rPr>
            </w:pPr>
            <w:ins w:id="732" w:author="Ryan Hakju Lee" w:date="2023-11-16T08:07:00Z">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t>Configuration</w:t>
              </w:r>
              <w:r w:rsidRPr="006436AF">
                <w:t xml:space="preserve"> Information for its Provisioning Session.</w:t>
              </w:r>
            </w:ins>
          </w:p>
        </w:tc>
        <w:tc>
          <w:tcPr>
            <w:tcW w:w="967" w:type="dxa"/>
            <w:vMerge w:val="restart"/>
            <w:vAlign w:val="center"/>
          </w:tcPr>
          <w:p w14:paraId="1A9E2F05" w14:textId="77777777" w:rsidR="00C9474C" w:rsidRPr="006436AF" w:rsidRDefault="00C9474C" w:rsidP="00C9474C">
            <w:pPr>
              <w:pStyle w:val="TAL"/>
              <w:jc w:val="center"/>
              <w:rPr>
                <w:ins w:id="733" w:author="Ryan Hakju Lee" w:date="2023-11-16T08:07:00Z"/>
              </w:rPr>
            </w:pPr>
            <w:ins w:id="734" w:author="Ryan Hakju Lee" w:date="2023-11-16T08:07:00Z">
              <w:r>
                <w:t>RTC-1</w:t>
              </w:r>
            </w:ins>
          </w:p>
        </w:tc>
        <w:tc>
          <w:tcPr>
            <w:tcW w:w="3441" w:type="dxa"/>
            <w:shd w:val="clear" w:color="auto" w:fill="auto"/>
          </w:tcPr>
          <w:p w14:paraId="417E9D72" w14:textId="77777777" w:rsidR="00C9474C" w:rsidRPr="00182292" w:rsidRDefault="00C9474C" w:rsidP="00C9474C">
            <w:pPr>
              <w:pStyle w:val="TAL"/>
              <w:rPr>
                <w:ins w:id="735" w:author="Ryan Hakju Lee" w:date="2023-11-16T08:07:00Z"/>
              </w:rPr>
            </w:pPr>
            <w:ins w:id="736" w:author="Ryan Hakju Lee" w:date="2023-11-16T08:07:00Z">
              <w:r w:rsidRPr="00182292">
                <w:t>Provisioning Sessions API</w:t>
              </w:r>
            </w:ins>
          </w:p>
        </w:tc>
        <w:tc>
          <w:tcPr>
            <w:tcW w:w="807" w:type="dxa"/>
          </w:tcPr>
          <w:p w14:paraId="316AF4F5" w14:textId="77777777" w:rsidR="00C9474C" w:rsidRPr="006436AF" w:rsidRDefault="00C9474C" w:rsidP="00C9474C">
            <w:pPr>
              <w:pStyle w:val="TAL"/>
              <w:jc w:val="center"/>
              <w:rPr>
                <w:ins w:id="737" w:author="Ryan Hakju Lee" w:date="2023-11-16T08:07:00Z"/>
              </w:rPr>
            </w:pPr>
          </w:p>
        </w:tc>
      </w:tr>
      <w:tr w:rsidR="00C9474C" w:rsidRPr="006436AF" w14:paraId="13C1B87E" w14:textId="77777777" w:rsidTr="00C9474C">
        <w:trPr>
          <w:ins w:id="738" w:author="Ryan Hakju Lee" w:date="2023-11-16T08:07:00Z"/>
        </w:trPr>
        <w:tc>
          <w:tcPr>
            <w:tcW w:w="1277" w:type="dxa"/>
            <w:vMerge/>
            <w:shd w:val="clear" w:color="auto" w:fill="auto"/>
          </w:tcPr>
          <w:p w14:paraId="257E41B9" w14:textId="77777777" w:rsidR="00C9474C" w:rsidRPr="006436AF" w:rsidRDefault="00C9474C" w:rsidP="00C9474C">
            <w:pPr>
              <w:pStyle w:val="TAL"/>
              <w:rPr>
                <w:ins w:id="739" w:author="Ryan Hakju Lee" w:date="2023-11-16T08:07:00Z"/>
              </w:rPr>
            </w:pPr>
          </w:p>
        </w:tc>
        <w:tc>
          <w:tcPr>
            <w:tcW w:w="3137" w:type="dxa"/>
            <w:vMerge/>
            <w:shd w:val="clear" w:color="auto" w:fill="auto"/>
          </w:tcPr>
          <w:p w14:paraId="77AC1405" w14:textId="77777777" w:rsidR="00C9474C" w:rsidRPr="006436AF" w:rsidRDefault="00C9474C" w:rsidP="00C9474C">
            <w:pPr>
              <w:pStyle w:val="TAL"/>
              <w:rPr>
                <w:ins w:id="740" w:author="Ryan Hakju Lee" w:date="2023-11-16T08:07:00Z"/>
              </w:rPr>
            </w:pPr>
          </w:p>
        </w:tc>
        <w:tc>
          <w:tcPr>
            <w:tcW w:w="967" w:type="dxa"/>
            <w:vMerge/>
            <w:vAlign w:val="center"/>
          </w:tcPr>
          <w:p w14:paraId="1F88FE67" w14:textId="77777777" w:rsidR="00C9474C" w:rsidRPr="006436AF" w:rsidRDefault="00C9474C" w:rsidP="00C9474C">
            <w:pPr>
              <w:pStyle w:val="TAL"/>
              <w:jc w:val="center"/>
              <w:rPr>
                <w:ins w:id="741" w:author="Ryan Hakju Lee" w:date="2023-11-16T08:07:00Z"/>
              </w:rPr>
            </w:pPr>
          </w:p>
        </w:tc>
        <w:tc>
          <w:tcPr>
            <w:tcW w:w="3441" w:type="dxa"/>
            <w:shd w:val="clear" w:color="auto" w:fill="auto"/>
          </w:tcPr>
          <w:p w14:paraId="65946F30" w14:textId="77777777" w:rsidR="00C9474C" w:rsidRPr="00182292" w:rsidRDefault="00C9474C" w:rsidP="00C9474C">
            <w:pPr>
              <w:pStyle w:val="TAL"/>
              <w:rPr>
                <w:ins w:id="742" w:author="Ryan Hakju Lee" w:date="2023-11-16T08:07:00Z"/>
              </w:rPr>
            </w:pPr>
            <w:ins w:id="743" w:author="Ryan Hakju Lee" w:date="2023-11-16T08:07:00Z">
              <w:r w:rsidRPr="00182292">
                <w:t>Metrics Reporting Provisioning API</w:t>
              </w:r>
            </w:ins>
          </w:p>
        </w:tc>
        <w:tc>
          <w:tcPr>
            <w:tcW w:w="807" w:type="dxa"/>
          </w:tcPr>
          <w:p w14:paraId="0A7A6001" w14:textId="77777777" w:rsidR="00C9474C" w:rsidRPr="006436AF" w:rsidRDefault="00C9474C" w:rsidP="00C9474C">
            <w:pPr>
              <w:pStyle w:val="TAL"/>
              <w:jc w:val="center"/>
              <w:rPr>
                <w:ins w:id="744" w:author="Ryan Hakju Lee" w:date="2023-11-16T08:07:00Z"/>
              </w:rPr>
            </w:pPr>
          </w:p>
        </w:tc>
      </w:tr>
      <w:tr w:rsidR="00C9474C" w:rsidRPr="006436AF" w14:paraId="16872F3F" w14:textId="77777777" w:rsidTr="00C9474C">
        <w:trPr>
          <w:ins w:id="745" w:author="Ryan Hakju Lee" w:date="2023-11-16T08:07:00Z"/>
        </w:trPr>
        <w:tc>
          <w:tcPr>
            <w:tcW w:w="1277" w:type="dxa"/>
            <w:vMerge/>
            <w:shd w:val="clear" w:color="auto" w:fill="auto"/>
          </w:tcPr>
          <w:p w14:paraId="09CF811C" w14:textId="77777777" w:rsidR="00C9474C" w:rsidRPr="006436AF" w:rsidRDefault="00C9474C" w:rsidP="00C9474C">
            <w:pPr>
              <w:pStyle w:val="TAL"/>
              <w:rPr>
                <w:ins w:id="746" w:author="Ryan Hakju Lee" w:date="2023-11-16T08:07:00Z"/>
              </w:rPr>
            </w:pPr>
          </w:p>
        </w:tc>
        <w:tc>
          <w:tcPr>
            <w:tcW w:w="3137" w:type="dxa"/>
            <w:vMerge/>
            <w:shd w:val="clear" w:color="auto" w:fill="auto"/>
          </w:tcPr>
          <w:p w14:paraId="7898BFA6" w14:textId="77777777" w:rsidR="00C9474C" w:rsidRPr="006436AF" w:rsidRDefault="00C9474C" w:rsidP="00C9474C">
            <w:pPr>
              <w:pStyle w:val="TAL"/>
              <w:rPr>
                <w:ins w:id="747" w:author="Ryan Hakju Lee" w:date="2023-11-16T08:07:00Z"/>
              </w:rPr>
            </w:pPr>
          </w:p>
        </w:tc>
        <w:tc>
          <w:tcPr>
            <w:tcW w:w="967" w:type="dxa"/>
            <w:vMerge w:val="restart"/>
            <w:vAlign w:val="center"/>
          </w:tcPr>
          <w:p w14:paraId="16FD3127" w14:textId="77777777" w:rsidR="00C9474C" w:rsidRPr="006436AF" w:rsidRDefault="00C9474C" w:rsidP="00C9474C">
            <w:pPr>
              <w:pStyle w:val="TAL"/>
              <w:jc w:val="center"/>
              <w:rPr>
                <w:ins w:id="748" w:author="Ryan Hakju Lee" w:date="2023-11-16T08:07:00Z"/>
              </w:rPr>
            </w:pPr>
            <w:ins w:id="749" w:author="Ryan Hakju Lee" w:date="2023-11-16T08:07:00Z">
              <w:r>
                <w:t>RTC-5</w:t>
              </w:r>
            </w:ins>
          </w:p>
        </w:tc>
        <w:tc>
          <w:tcPr>
            <w:tcW w:w="3441" w:type="dxa"/>
            <w:shd w:val="clear" w:color="auto" w:fill="auto"/>
          </w:tcPr>
          <w:p w14:paraId="0A5363BD" w14:textId="77777777" w:rsidR="00C9474C" w:rsidRPr="00182292" w:rsidRDefault="00C9474C" w:rsidP="00C9474C">
            <w:pPr>
              <w:pStyle w:val="TAL"/>
              <w:rPr>
                <w:ins w:id="750" w:author="Ryan Hakju Lee" w:date="2023-11-16T08:07:00Z"/>
              </w:rPr>
            </w:pPr>
            <w:ins w:id="751" w:author="Ryan Hakju Lee" w:date="2023-11-16T08:07:00Z">
              <w:r w:rsidRPr="00182292">
                <w:t xml:space="preserve">Service </w:t>
              </w:r>
              <w:r>
                <w:t xml:space="preserve">Configuration </w:t>
              </w:r>
              <w:r w:rsidRPr="00182292">
                <w:t>Information API</w:t>
              </w:r>
            </w:ins>
          </w:p>
        </w:tc>
        <w:tc>
          <w:tcPr>
            <w:tcW w:w="807" w:type="dxa"/>
          </w:tcPr>
          <w:p w14:paraId="3C25F079" w14:textId="77777777" w:rsidR="00C9474C" w:rsidRPr="006436AF" w:rsidRDefault="00C9474C" w:rsidP="00C9474C">
            <w:pPr>
              <w:pStyle w:val="TAL"/>
              <w:jc w:val="center"/>
              <w:rPr>
                <w:ins w:id="752" w:author="Ryan Hakju Lee" w:date="2023-11-16T08:07:00Z"/>
              </w:rPr>
            </w:pPr>
          </w:p>
        </w:tc>
      </w:tr>
      <w:tr w:rsidR="00C9474C" w:rsidRPr="006436AF" w14:paraId="21529646" w14:textId="77777777" w:rsidTr="00C9474C">
        <w:trPr>
          <w:ins w:id="753" w:author="Ryan Hakju Lee" w:date="2023-11-16T08:07:00Z"/>
        </w:trPr>
        <w:tc>
          <w:tcPr>
            <w:tcW w:w="1277" w:type="dxa"/>
            <w:vMerge/>
            <w:shd w:val="clear" w:color="auto" w:fill="auto"/>
          </w:tcPr>
          <w:p w14:paraId="5B2C3CD5" w14:textId="77777777" w:rsidR="00C9474C" w:rsidRPr="006436AF" w:rsidRDefault="00C9474C" w:rsidP="00C9474C">
            <w:pPr>
              <w:pStyle w:val="TAL"/>
              <w:rPr>
                <w:ins w:id="754" w:author="Ryan Hakju Lee" w:date="2023-11-16T08:07:00Z"/>
              </w:rPr>
            </w:pPr>
          </w:p>
        </w:tc>
        <w:tc>
          <w:tcPr>
            <w:tcW w:w="3137" w:type="dxa"/>
            <w:vMerge/>
            <w:shd w:val="clear" w:color="auto" w:fill="auto"/>
          </w:tcPr>
          <w:p w14:paraId="4B269304" w14:textId="77777777" w:rsidR="00C9474C" w:rsidRPr="006436AF" w:rsidRDefault="00C9474C" w:rsidP="00C9474C">
            <w:pPr>
              <w:pStyle w:val="TAL"/>
              <w:rPr>
                <w:ins w:id="755" w:author="Ryan Hakju Lee" w:date="2023-11-16T08:07:00Z"/>
              </w:rPr>
            </w:pPr>
          </w:p>
        </w:tc>
        <w:tc>
          <w:tcPr>
            <w:tcW w:w="967" w:type="dxa"/>
            <w:vMerge/>
            <w:vAlign w:val="center"/>
          </w:tcPr>
          <w:p w14:paraId="21E2DFEA" w14:textId="77777777" w:rsidR="00C9474C" w:rsidRPr="006436AF" w:rsidRDefault="00C9474C" w:rsidP="00C9474C">
            <w:pPr>
              <w:pStyle w:val="TAL"/>
              <w:jc w:val="center"/>
              <w:rPr>
                <w:ins w:id="756" w:author="Ryan Hakju Lee" w:date="2023-11-16T08:07:00Z"/>
              </w:rPr>
            </w:pPr>
          </w:p>
        </w:tc>
        <w:tc>
          <w:tcPr>
            <w:tcW w:w="3441" w:type="dxa"/>
            <w:shd w:val="clear" w:color="auto" w:fill="auto"/>
          </w:tcPr>
          <w:p w14:paraId="17B4D739" w14:textId="77777777" w:rsidR="00C9474C" w:rsidRPr="00182292" w:rsidRDefault="00C9474C" w:rsidP="00C9474C">
            <w:pPr>
              <w:pStyle w:val="TAL"/>
              <w:rPr>
                <w:ins w:id="757" w:author="Ryan Hakju Lee" w:date="2023-11-16T08:07:00Z"/>
              </w:rPr>
            </w:pPr>
            <w:ins w:id="758" w:author="Ryan Hakju Lee" w:date="2023-11-16T08:07:00Z">
              <w:r w:rsidRPr="00182292">
                <w:t>Metrics Reporting API</w:t>
              </w:r>
            </w:ins>
          </w:p>
        </w:tc>
        <w:tc>
          <w:tcPr>
            <w:tcW w:w="807" w:type="dxa"/>
          </w:tcPr>
          <w:p w14:paraId="0FB15690" w14:textId="77777777" w:rsidR="00C9474C" w:rsidRPr="006436AF" w:rsidRDefault="00C9474C" w:rsidP="00C9474C">
            <w:pPr>
              <w:pStyle w:val="TAL"/>
              <w:jc w:val="center"/>
              <w:rPr>
                <w:ins w:id="759" w:author="Ryan Hakju Lee" w:date="2023-11-16T08:07:00Z"/>
              </w:rPr>
            </w:pPr>
          </w:p>
        </w:tc>
      </w:tr>
      <w:tr w:rsidR="00C9474C" w:rsidRPr="006436AF" w14:paraId="2AF0150C" w14:textId="77777777" w:rsidTr="00C9474C">
        <w:trPr>
          <w:ins w:id="760" w:author="Ryan Hakju Lee" w:date="2023-11-16T08:07:00Z"/>
        </w:trPr>
        <w:tc>
          <w:tcPr>
            <w:tcW w:w="1277" w:type="dxa"/>
            <w:vMerge w:val="restart"/>
            <w:shd w:val="clear" w:color="auto" w:fill="auto"/>
          </w:tcPr>
          <w:p w14:paraId="785BCB9A" w14:textId="77777777" w:rsidR="00C9474C" w:rsidRPr="006436AF" w:rsidRDefault="00C9474C" w:rsidP="00C9474C">
            <w:pPr>
              <w:pStyle w:val="TAL"/>
              <w:rPr>
                <w:ins w:id="761" w:author="Ryan Hakju Lee" w:date="2023-11-16T08:07:00Z"/>
              </w:rPr>
            </w:pPr>
            <w:ins w:id="762" w:author="Ryan Hakju Lee" w:date="2023-11-16T08:07:00Z">
              <w:r w:rsidRPr="006436AF">
                <w:t>Consumption reporting</w:t>
              </w:r>
            </w:ins>
          </w:p>
        </w:tc>
        <w:tc>
          <w:tcPr>
            <w:tcW w:w="3137" w:type="dxa"/>
            <w:vMerge w:val="restart"/>
            <w:shd w:val="clear" w:color="auto" w:fill="auto"/>
          </w:tcPr>
          <w:p w14:paraId="749EBA6B" w14:textId="77777777" w:rsidR="00C9474C" w:rsidRPr="006436AF" w:rsidRDefault="00C9474C" w:rsidP="00C9474C">
            <w:pPr>
              <w:pStyle w:val="TAL"/>
              <w:rPr>
                <w:ins w:id="763" w:author="Ryan Hakju Lee" w:date="2023-11-16T08:07:00Z"/>
              </w:rPr>
            </w:pPr>
            <w:ins w:id="764" w:author="Ryan Hakju Lee" w:date="2023-11-16T08:07:00Z">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t>Configuration</w:t>
              </w:r>
              <w:r w:rsidRPr="006436AF">
                <w:t xml:space="preserve"> Information for its Provisioning Session.</w:t>
              </w:r>
            </w:ins>
          </w:p>
        </w:tc>
        <w:tc>
          <w:tcPr>
            <w:tcW w:w="967" w:type="dxa"/>
            <w:vMerge w:val="restart"/>
            <w:vAlign w:val="center"/>
          </w:tcPr>
          <w:p w14:paraId="0862953C" w14:textId="77777777" w:rsidR="00C9474C" w:rsidRPr="006436AF" w:rsidRDefault="00C9474C" w:rsidP="00C9474C">
            <w:pPr>
              <w:pStyle w:val="TAL"/>
              <w:jc w:val="center"/>
              <w:rPr>
                <w:ins w:id="765" w:author="Ryan Hakju Lee" w:date="2023-11-16T08:07:00Z"/>
              </w:rPr>
            </w:pPr>
            <w:ins w:id="766" w:author="Ryan Hakju Lee" w:date="2023-11-16T08:07:00Z">
              <w:r>
                <w:t>RTC-1</w:t>
              </w:r>
            </w:ins>
          </w:p>
        </w:tc>
        <w:tc>
          <w:tcPr>
            <w:tcW w:w="3441" w:type="dxa"/>
            <w:shd w:val="clear" w:color="auto" w:fill="auto"/>
          </w:tcPr>
          <w:p w14:paraId="4903C3BC" w14:textId="77777777" w:rsidR="00C9474C" w:rsidRPr="00182292" w:rsidRDefault="00C9474C" w:rsidP="00C9474C">
            <w:pPr>
              <w:pStyle w:val="TAL"/>
              <w:rPr>
                <w:ins w:id="767" w:author="Ryan Hakju Lee" w:date="2023-11-16T08:07:00Z"/>
              </w:rPr>
            </w:pPr>
            <w:ins w:id="768" w:author="Ryan Hakju Lee" w:date="2023-11-16T08:07:00Z">
              <w:r w:rsidRPr="00182292">
                <w:t>Provisioning Sessions API</w:t>
              </w:r>
            </w:ins>
          </w:p>
        </w:tc>
        <w:tc>
          <w:tcPr>
            <w:tcW w:w="807" w:type="dxa"/>
          </w:tcPr>
          <w:p w14:paraId="3078F231" w14:textId="77777777" w:rsidR="00C9474C" w:rsidRPr="006436AF" w:rsidRDefault="00C9474C" w:rsidP="00C9474C">
            <w:pPr>
              <w:pStyle w:val="TAL"/>
              <w:jc w:val="center"/>
              <w:rPr>
                <w:ins w:id="769" w:author="Ryan Hakju Lee" w:date="2023-11-16T08:07:00Z"/>
              </w:rPr>
            </w:pPr>
          </w:p>
        </w:tc>
      </w:tr>
      <w:tr w:rsidR="00C9474C" w:rsidRPr="006436AF" w14:paraId="30CCEDAC" w14:textId="77777777" w:rsidTr="00C9474C">
        <w:trPr>
          <w:ins w:id="770" w:author="Ryan Hakju Lee" w:date="2023-11-16T08:07:00Z"/>
        </w:trPr>
        <w:tc>
          <w:tcPr>
            <w:tcW w:w="1277" w:type="dxa"/>
            <w:vMerge/>
            <w:shd w:val="clear" w:color="auto" w:fill="auto"/>
          </w:tcPr>
          <w:p w14:paraId="57643FA1" w14:textId="77777777" w:rsidR="00C9474C" w:rsidRPr="006436AF" w:rsidRDefault="00C9474C" w:rsidP="00C9474C">
            <w:pPr>
              <w:pStyle w:val="TAL"/>
              <w:rPr>
                <w:ins w:id="771" w:author="Ryan Hakju Lee" w:date="2023-11-16T08:07:00Z"/>
              </w:rPr>
            </w:pPr>
          </w:p>
        </w:tc>
        <w:tc>
          <w:tcPr>
            <w:tcW w:w="3137" w:type="dxa"/>
            <w:vMerge/>
            <w:shd w:val="clear" w:color="auto" w:fill="auto"/>
          </w:tcPr>
          <w:p w14:paraId="3BE9EE43" w14:textId="77777777" w:rsidR="00C9474C" w:rsidRPr="006436AF" w:rsidRDefault="00C9474C" w:rsidP="00C9474C">
            <w:pPr>
              <w:pStyle w:val="TAL"/>
              <w:rPr>
                <w:ins w:id="772" w:author="Ryan Hakju Lee" w:date="2023-11-16T08:07:00Z"/>
              </w:rPr>
            </w:pPr>
          </w:p>
        </w:tc>
        <w:tc>
          <w:tcPr>
            <w:tcW w:w="967" w:type="dxa"/>
            <w:vMerge/>
            <w:vAlign w:val="center"/>
          </w:tcPr>
          <w:p w14:paraId="186653F6" w14:textId="77777777" w:rsidR="00C9474C" w:rsidRPr="006436AF" w:rsidRDefault="00C9474C" w:rsidP="00C9474C">
            <w:pPr>
              <w:pStyle w:val="TAL"/>
              <w:jc w:val="center"/>
              <w:rPr>
                <w:ins w:id="773" w:author="Ryan Hakju Lee" w:date="2023-11-16T08:07:00Z"/>
              </w:rPr>
            </w:pPr>
          </w:p>
        </w:tc>
        <w:tc>
          <w:tcPr>
            <w:tcW w:w="3441" w:type="dxa"/>
            <w:shd w:val="clear" w:color="auto" w:fill="auto"/>
          </w:tcPr>
          <w:p w14:paraId="28AFD31E" w14:textId="77777777" w:rsidR="00C9474C" w:rsidRPr="00182292" w:rsidRDefault="00C9474C" w:rsidP="00C9474C">
            <w:pPr>
              <w:pStyle w:val="TAL"/>
              <w:rPr>
                <w:ins w:id="774" w:author="Ryan Hakju Lee" w:date="2023-11-16T08:07:00Z"/>
              </w:rPr>
            </w:pPr>
            <w:ins w:id="775" w:author="Ryan Hakju Lee" w:date="2023-11-16T08:07:00Z">
              <w:r w:rsidRPr="00182292">
                <w:t>Consumption Reporting Provisioning API</w:t>
              </w:r>
            </w:ins>
          </w:p>
        </w:tc>
        <w:tc>
          <w:tcPr>
            <w:tcW w:w="807" w:type="dxa"/>
          </w:tcPr>
          <w:p w14:paraId="7C42FC10" w14:textId="77777777" w:rsidR="00C9474C" w:rsidRPr="006436AF" w:rsidRDefault="00C9474C" w:rsidP="00C9474C">
            <w:pPr>
              <w:pStyle w:val="TAL"/>
              <w:jc w:val="center"/>
              <w:rPr>
                <w:ins w:id="776" w:author="Ryan Hakju Lee" w:date="2023-11-16T08:07:00Z"/>
              </w:rPr>
            </w:pPr>
          </w:p>
        </w:tc>
      </w:tr>
      <w:tr w:rsidR="00C9474C" w:rsidRPr="006436AF" w14:paraId="4640A496" w14:textId="77777777" w:rsidTr="00C9474C">
        <w:trPr>
          <w:ins w:id="777" w:author="Ryan Hakju Lee" w:date="2023-11-16T08:07:00Z"/>
        </w:trPr>
        <w:tc>
          <w:tcPr>
            <w:tcW w:w="1277" w:type="dxa"/>
            <w:vMerge/>
            <w:shd w:val="clear" w:color="auto" w:fill="auto"/>
          </w:tcPr>
          <w:p w14:paraId="40C69CB3" w14:textId="77777777" w:rsidR="00C9474C" w:rsidRPr="006436AF" w:rsidRDefault="00C9474C" w:rsidP="00C9474C">
            <w:pPr>
              <w:pStyle w:val="TAL"/>
              <w:rPr>
                <w:ins w:id="778" w:author="Ryan Hakju Lee" w:date="2023-11-16T08:07:00Z"/>
              </w:rPr>
            </w:pPr>
          </w:p>
        </w:tc>
        <w:tc>
          <w:tcPr>
            <w:tcW w:w="3137" w:type="dxa"/>
            <w:vMerge/>
            <w:shd w:val="clear" w:color="auto" w:fill="auto"/>
          </w:tcPr>
          <w:p w14:paraId="1E76683B" w14:textId="77777777" w:rsidR="00C9474C" w:rsidRPr="006436AF" w:rsidRDefault="00C9474C" w:rsidP="00C9474C">
            <w:pPr>
              <w:pStyle w:val="TAL"/>
              <w:rPr>
                <w:ins w:id="779" w:author="Ryan Hakju Lee" w:date="2023-11-16T08:07:00Z"/>
              </w:rPr>
            </w:pPr>
          </w:p>
        </w:tc>
        <w:tc>
          <w:tcPr>
            <w:tcW w:w="967" w:type="dxa"/>
            <w:vMerge w:val="restart"/>
            <w:vAlign w:val="center"/>
          </w:tcPr>
          <w:p w14:paraId="3F8953CF" w14:textId="77777777" w:rsidR="00C9474C" w:rsidRPr="006436AF" w:rsidRDefault="00C9474C" w:rsidP="00C9474C">
            <w:pPr>
              <w:pStyle w:val="TAL"/>
              <w:jc w:val="center"/>
              <w:rPr>
                <w:ins w:id="780" w:author="Ryan Hakju Lee" w:date="2023-11-16T08:07:00Z"/>
              </w:rPr>
            </w:pPr>
            <w:ins w:id="781" w:author="Ryan Hakju Lee" w:date="2023-11-16T08:07:00Z">
              <w:r>
                <w:t>RTC-5</w:t>
              </w:r>
            </w:ins>
          </w:p>
        </w:tc>
        <w:tc>
          <w:tcPr>
            <w:tcW w:w="3441" w:type="dxa"/>
            <w:shd w:val="clear" w:color="auto" w:fill="auto"/>
          </w:tcPr>
          <w:p w14:paraId="126104C4" w14:textId="77777777" w:rsidR="00C9474C" w:rsidRPr="00182292" w:rsidRDefault="00C9474C" w:rsidP="00C9474C">
            <w:pPr>
              <w:pStyle w:val="TAL"/>
              <w:rPr>
                <w:ins w:id="782" w:author="Ryan Hakju Lee" w:date="2023-11-16T08:07:00Z"/>
              </w:rPr>
            </w:pPr>
            <w:ins w:id="783" w:author="Ryan Hakju Lee" w:date="2023-11-16T08:07:00Z">
              <w:r w:rsidRPr="00182292">
                <w:t xml:space="preserve">Service </w:t>
              </w:r>
              <w:r>
                <w:t xml:space="preserve">Configuration </w:t>
              </w:r>
              <w:r w:rsidRPr="00182292">
                <w:t>Information API</w:t>
              </w:r>
            </w:ins>
          </w:p>
        </w:tc>
        <w:tc>
          <w:tcPr>
            <w:tcW w:w="807" w:type="dxa"/>
          </w:tcPr>
          <w:p w14:paraId="2F00A181" w14:textId="77777777" w:rsidR="00C9474C" w:rsidRPr="006436AF" w:rsidRDefault="00C9474C" w:rsidP="00C9474C">
            <w:pPr>
              <w:pStyle w:val="TAL"/>
              <w:jc w:val="center"/>
              <w:rPr>
                <w:ins w:id="784" w:author="Ryan Hakju Lee" w:date="2023-11-16T08:07:00Z"/>
              </w:rPr>
            </w:pPr>
          </w:p>
        </w:tc>
      </w:tr>
      <w:tr w:rsidR="00C9474C" w:rsidRPr="006436AF" w14:paraId="79C007E9" w14:textId="77777777" w:rsidTr="00C9474C">
        <w:trPr>
          <w:ins w:id="785" w:author="Ryan Hakju Lee" w:date="2023-11-16T08:07:00Z"/>
        </w:trPr>
        <w:tc>
          <w:tcPr>
            <w:tcW w:w="1277" w:type="dxa"/>
            <w:vMerge/>
            <w:shd w:val="clear" w:color="auto" w:fill="auto"/>
          </w:tcPr>
          <w:p w14:paraId="38F6D659" w14:textId="77777777" w:rsidR="00C9474C" w:rsidRPr="006436AF" w:rsidRDefault="00C9474C" w:rsidP="00C9474C">
            <w:pPr>
              <w:pStyle w:val="TAL"/>
              <w:rPr>
                <w:ins w:id="786" w:author="Ryan Hakju Lee" w:date="2023-11-16T08:07:00Z"/>
              </w:rPr>
            </w:pPr>
          </w:p>
        </w:tc>
        <w:tc>
          <w:tcPr>
            <w:tcW w:w="3137" w:type="dxa"/>
            <w:vMerge/>
            <w:shd w:val="clear" w:color="auto" w:fill="auto"/>
          </w:tcPr>
          <w:p w14:paraId="7089F596" w14:textId="77777777" w:rsidR="00C9474C" w:rsidRPr="006436AF" w:rsidRDefault="00C9474C" w:rsidP="00C9474C">
            <w:pPr>
              <w:pStyle w:val="TAL"/>
              <w:rPr>
                <w:ins w:id="787" w:author="Ryan Hakju Lee" w:date="2023-11-16T08:07:00Z"/>
              </w:rPr>
            </w:pPr>
          </w:p>
        </w:tc>
        <w:tc>
          <w:tcPr>
            <w:tcW w:w="967" w:type="dxa"/>
            <w:vMerge/>
            <w:vAlign w:val="center"/>
          </w:tcPr>
          <w:p w14:paraId="779F72DA" w14:textId="77777777" w:rsidR="00C9474C" w:rsidRPr="006436AF" w:rsidRDefault="00C9474C" w:rsidP="00C9474C">
            <w:pPr>
              <w:pStyle w:val="TAL"/>
              <w:jc w:val="center"/>
              <w:rPr>
                <w:ins w:id="788" w:author="Ryan Hakju Lee" w:date="2023-11-16T08:07:00Z"/>
              </w:rPr>
            </w:pPr>
          </w:p>
        </w:tc>
        <w:tc>
          <w:tcPr>
            <w:tcW w:w="3441" w:type="dxa"/>
            <w:shd w:val="clear" w:color="auto" w:fill="auto"/>
          </w:tcPr>
          <w:p w14:paraId="3B05FCAC" w14:textId="77777777" w:rsidR="00C9474C" w:rsidRPr="00182292" w:rsidRDefault="00C9474C" w:rsidP="00C9474C">
            <w:pPr>
              <w:pStyle w:val="TAL"/>
              <w:rPr>
                <w:ins w:id="789" w:author="Ryan Hakju Lee" w:date="2023-11-16T08:07:00Z"/>
              </w:rPr>
            </w:pPr>
            <w:ins w:id="790" w:author="Ryan Hakju Lee" w:date="2023-11-16T08:07:00Z">
              <w:r w:rsidRPr="00182292">
                <w:t>Consumption Reporting API</w:t>
              </w:r>
            </w:ins>
          </w:p>
        </w:tc>
        <w:tc>
          <w:tcPr>
            <w:tcW w:w="807" w:type="dxa"/>
          </w:tcPr>
          <w:p w14:paraId="6FBB267A" w14:textId="77777777" w:rsidR="00C9474C" w:rsidRPr="006436AF" w:rsidRDefault="00C9474C" w:rsidP="00C9474C">
            <w:pPr>
              <w:pStyle w:val="TAL"/>
              <w:jc w:val="center"/>
              <w:rPr>
                <w:ins w:id="791" w:author="Ryan Hakju Lee" w:date="2023-11-16T08:07:00Z"/>
              </w:rPr>
            </w:pPr>
          </w:p>
        </w:tc>
      </w:tr>
      <w:tr w:rsidR="00C9474C" w:rsidRPr="006436AF" w14:paraId="63529494" w14:textId="77777777" w:rsidTr="00C9474C">
        <w:trPr>
          <w:ins w:id="792" w:author="Ryan Hakju Lee" w:date="2023-11-16T08:07:00Z"/>
        </w:trPr>
        <w:tc>
          <w:tcPr>
            <w:tcW w:w="1277" w:type="dxa"/>
            <w:vMerge w:val="restart"/>
            <w:shd w:val="clear" w:color="auto" w:fill="auto"/>
          </w:tcPr>
          <w:p w14:paraId="56FC5D92" w14:textId="77777777" w:rsidR="00C9474C" w:rsidRPr="006436AF" w:rsidRDefault="00C9474C" w:rsidP="00C9474C">
            <w:pPr>
              <w:pStyle w:val="TAL"/>
              <w:rPr>
                <w:ins w:id="793" w:author="Ryan Hakju Lee" w:date="2023-11-16T08:07:00Z"/>
              </w:rPr>
            </w:pPr>
            <w:ins w:id="794" w:author="Ryan Hakju Lee" w:date="2023-11-16T08:07:00Z">
              <w:r w:rsidRPr="006436AF">
                <w:t>Dynamic Policy invocation</w:t>
              </w:r>
            </w:ins>
          </w:p>
        </w:tc>
        <w:tc>
          <w:tcPr>
            <w:tcW w:w="3137" w:type="dxa"/>
            <w:vMerge w:val="restart"/>
            <w:shd w:val="clear" w:color="auto" w:fill="auto"/>
          </w:tcPr>
          <w:p w14:paraId="2A9E817B" w14:textId="77777777" w:rsidR="00C9474C" w:rsidRPr="006436AF" w:rsidRDefault="00C9474C" w:rsidP="00C9474C">
            <w:pPr>
              <w:pStyle w:val="TAL"/>
              <w:rPr>
                <w:ins w:id="795" w:author="Ryan Hakju Lee" w:date="2023-11-16T08:07:00Z"/>
              </w:rPr>
            </w:pPr>
            <w:ins w:id="796" w:author="Ryan Hakju Lee" w:date="2023-11-16T08:07:00Z">
              <w:r w:rsidRPr="006436AF">
                <w:t xml:space="preserve">The </w:t>
              </w:r>
              <w:r>
                <w:t>RTC endpoint</w:t>
              </w:r>
              <w:r w:rsidRPr="006436AF">
                <w:t xml:space="preserve"> activates different traffic treatment policies selected from a set of Policy Templates configured in its Provisioning Session.</w:t>
              </w:r>
            </w:ins>
          </w:p>
        </w:tc>
        <w:tc>
          <w:tcPr>
            <w:tcW w:w="967" w:type="dxa"/>
            <w:vMerge w:val="restart"/>
            <w:vAlign w:val="center"/>
          </w:tcPr>
          <w:p w14:paraId="1DDA248D" w14:textId="77777777" w:rsidR="00C9474C" w:rsidRPr="006436AF" w:rsidRDefault="00C9474C" w:rsidP="00C9474C">
            <w:pPr>
              <w:pStyle w:val="TAL"/>
              <w:jc w:val="center"/>
              <w:rPr>
                <w:ins w:id="797" w:author="Ryan Hakju Lee" w:date="2023-11-16T08:07:00Z"/>
              </w:rPr>
            </w:pPr>
            <w:ins w:id="798" w:author="Ryan Hakju Lee" w:date="2023-11-16T08:07:00Z">
              <w:r>
                <w:t>RTC-1</w:t>
              </w:r>
            </w:ins>
          </w:p>
        </w:tc>
        <w:tc>
          <w:tcPr>
            <w:tcW w:w="3441" w:type="dxa"/>
            <w:shd w:val="clear" w:color="auto" w:fill="auto"/>
          </w:tcPr>
          <w:p w14:paraId="54B8F908" w14:textId="77777777" w:rsidR="00C9474C" w:rsidRPr="00182292" w:rsidRDefault="00C9474C" w:rsidP="00C9474C">
            <w:pPr>
              <w:pStyle w:val="TAL"/>
              <w:rPr>
                <w:ins w:id="799" w:author="Ryan Hakju Lee" w:date="2023-11-16T08:07:00Z"/>
              </w:rPr>
            </w:pPr>
            <w:ins w:id="800" w:author="Ryan Hakju Lee" w:date="2023-11-16T08:07:00Z">
              <w:r w:rsidRPr="00182292">
                <w:t>Provisioning Sessions API</w:t>
              </w:r>
            </w:ins>
          </w:p>
        </w:tc>
        <w:tc>
          <w:tcPr>
            <w:tcW w:w="807" w:type="dxa"/>
          </w:tcPr>
          <w:p w14:paraId="57369081" w14:textId="77777777" w:rsidR="00C9474C" w:rsidRPr="006436AF" w:rsidRDefault="00C9474C" w:rsidP="00C9474C">
            <w:pPr>
              <w:pStyle w:val="TAL"/>
              <w:jc w:val="center"/>
              <w:rPr>
                <w:ins w:id="801" w:author="Ryan Hakju Lee" w:date="2023-11-16T08:07:00Z"/>
              </w:rPr>
            </w:pPr>
          </w:p>
        </w:tc>
      </w:tr>
      <w:tr w:rsidR="00C9474C" w:rsidRPr="006436AF" w14:paraId="104F2522" w14:textId="77777777" w:rsidTr="00C9474C">
        <w:trPr>
          <w:ins w:id="802" w:author="Ryan Hakju Lee" w:date="2023-11-16T08:07:00Z"/>
        </w:trPr>
        <w:tc>
          <w:tcPr>
            <w:tcW w:w="1277" w:type="dxa"/>
            <w:vMerge/>
            <w:shd w:val="clear" w:color="auto" w:fill="auto"/>
          </w:tcPr>
          <w:p w14:paraId="721AEB4C" w14:textId="77777777" w:rsidR="00C9474C" w:rsidRPr="006436AF" w:rsidRDefault="00C9474C" w:rsidP="00C9474C">
            <w:pPr>
              <w:pStyle w:val="TAL"/>
              <w:rPr>
                <w:ins w:id="803" w:author="Ryan Hakju Lee" w:date="2023-11-16T08:07:00Z"/>
              </w:rPr>
            </w:pPr>
          </w:p>
        </w:tc>
        <w:tc>
          <w:tcPr>
            <w:tcW w:w="3137" w:type="dxa"/>
            <w:vMerge/>
            <w:shd w:val="clear" w:color="auto" w:fill="auto"/>
          </w:tcPr>
          <w:p w14:paraId="0DC1B447" w14:textId="77777777" w:rsidR="00C9474C" w:rsidRPr="006436AF" w:rsidRDefault="00C9474C" w:rsidP="00C9474C">
            <w:pPr>
              <w:pStyle w:val="TAL"/>
              <w:rPr>
                <w:ins w:id="804" w:author="Ryan Hakju Lee" w:date="2023-11-16T08:07:00Z"/>
              </w:rPr>
            </w:pPr>
          </w:p>
        </w:tc>
        <w:tc>
          <w:tcPr>
            <w:tcW w:w="967" w:type="dxa"/>
            <w:vMerge/>
            <w:vAlign w:val="center"/>
          </w:tcPr>
          <w:p w14:paraId="5B2DD066" w14:textId="77777777" w:rsidR="00C9474C" w:rsidRPr="006436AF" w:rsidRDefault="00C9474C" w:rsidP="00C9474C">
            <w:pPr>
              <w:pStyle w:val="TAL"/>
              <w:jc w:val="center"/>
              <w:rPr>
                <w:ins w:id="805" w:author="Ryan Hakju Lee" w:date="2023-11-16T08:07:00Z"/>
              </w:rPr>
            </w:pPr>
          </w:p>
        </w:tc>
        <w:tc>
          <w:tcPr>
            <w:tcW w:w="3441" w:type="dxa"/>
            <w:shd w:val="clear" w:color="auto" w:fill="auto"/>
          </w:tcPr>
          <w:p w14:paraId="07A0B346" w14:textId="77777777" w:rsidR="00C9474C" w:rsidRPr="00182292" w:rsidRDefault="00C9474C" w:rsidP="00C9474C">
            <w:pPr>
              <w:pStyle w:val="TAL"/>
              <w:rPr>
                <w:ins w:id="806" w:author="Ryan Hakju Lee" w:date="2023-11-16T08:07:00Z"/>
              </w:rPr>
            </w:pPr>
            <w:ins w:id="807" w:author="Ryan Hakju Lee" w:date="2023-11-16T08:07:00Z">
              <w:r w:rsidRPr="00182292">
                <w:t>Policy Templates Provisioning API</w:t>
              </w:r>
            </w:ins>
          </w:p>
        </w:tc>
        <w:tc>
          <w:tcPr>
            <w:tcW w:w="807" w:type="dxa"/>
          </w:tcPr>
          <w:p w14:paraId="3B0A2C38" w14:textId="77777777" w:rsidR="00C9474C" w:rsidRPr="006436AF" w:rsidRDefault="00C9474C" w:rsidP="00C9474C">
            <w:pPr>
              <w:pStyle w:val="TAL"/>
              <w:jc w:val="center"/>
              <w:rPr>
                <w:ins w:id="808" w:author="Ryan Hakju Lee" w:date="2023-11-16T08:07:00Z"/>
              </w:rPr>
            </w:pPr>
          </w:p>
        </w:tc>
      </w:tr>
      <w:tr w:rsidR="00C9474C" w:rsidRPr="006436AF" w14:paraId="25C06553" w14:textId="77777777" w:rsidTr="00C9474C">
        <w:trPr>
          <w:ins w:id="809" w:author="Ryan Hakju Lee" w:date="2023-11-16T08:07:00Z"/>
        </w:trPr>
        <w:tc>
          <w:tcPr>
            <w:tcW w:w="1277" w:type="dxa"/>
            <w:vMerge/>
            <w:shd w:val="clear" w:color="auto" w:fill="auto"/>
          </w:tcPr>
          <w:p w14:paraId="47503316" w14:textId="77777777" w:rsidR="00C9474C" w:rsidRPr="006436AF" w:rsidRDefault="00C9474C" w:rsidP="00C9474C">
            <w:pPr>
              <w:pStyle w:val="TAL"/>
              <w:rPr>
                <w:ins w:id="810" w:author="Ryan Hakju Lee" w:date="2023-11-16T08:07:00Z"/>
              </w:rPr>
            </w:pPr>
          </w:p>
        </w:tc>
        <w:tc>
          <w:tcPr>
            <w:tcW w:w="3137" w:type="dxa"/>
            <w:vMerge/>
            <w:shd w:val="clear" w:color="auto" w:fill="auto"/>
          </w:tcPr>
          <w:p w14:paraId="6AC4B37F" w14:textId="77777777" w:rsidR="00C9474C" w:rsidRPr="006436AF" w:rsidRDefault="00C9474C" w:rsidP="00C9474C">
            <w:pPr>
              <w:pStyle w:val="TAL"/>
              <w:rPr>
                <w:ins w:id="811" w:author="Ryan Hakju Lee" w:date="2023-11-16T08:07:00Z"/>
              </w:rPr>
            </w:pPr>
          </w:p>
        </w:tc>
        <w:tc>
          <w:tcPr>
            <w:tcW w:w="967" w:type="dxa"/>
            <w:vMerge w:val="restart"/>
            <w:vAlign w:val="center"/>
          </w:tcPr>
          <w:p w14:paraId="17270D8B" w14:textId="77777777" w:rsidR="00C9474C" w:rsidRPr="006436AF" w:rsidRDefault="00C9474C" w:rsidP="00C9474C">
            <w:pPr>
              <w:pStyle w:val="TAL"/>
              <w:jc w:val="center"/>
              <w:rPr>
                <w:ins w:id="812" w:author="Ryan Hakju Lee" w:date="2023-11-16T08:07:00Z"/>
              </w:rPr>
            </w:pPr>
            <w:ins w:id="813" w:author="Ryan Hakju Lee" w:date="2023-11-16T08:07:00Z">
              <w:r>
                <w:t>RTC-5</w:t>
              </w:r>
            </w:ins>
          </w:p>
        </w:tc>
        <w:tc>
          <w:tcPr>
            <w:tcW w:w="3441" w:type="dxa"/>
            <w:shd w:val="clear" w:color="auto" w:fill="auto"/>
          </w:tcPr>
          <w:p w14:paraId="503F5175" w14:textId="77777777" w:rsidR="00C9474C" w:rsidRPr="00182292" w:rsidRDefault="00C9474C" w:rsidP="00C9474C">
            <w:pPr>
              <w:pStyle w:val="TAL"/>
              <w:rPr>
                <w:ins w:id="814" w:author="Ryan Hakju Lee" w:date="2023-11-16T08:07:00Z"/>
              </w:rPr>
            </w:pPr>
            <w:ins w:id="815" w:author="Ryan Hakju Lee" w:date="2023-11-16T08:07:00Z">
              <w:r w:rsidRPr="00182292">
                <w:t xml:space="preserve">Service </w:t>
              </w:r>
              <w:r>
                <w:t xml:space="preserve">Configuration </w:t>
              </w:r>
              <w:r w:rsidRPr="00182292">
                <w:t>Information API</w:t>
              </w:r>
            </w:ins>
          </w:p>
        </w:tc>
        <w:tc>
          <w:tcPr>
            <w:tcW w:w="807" w:type="dxa"/>
          </w:tcPr>
          <w:p w14:paraId="2824C5AE" w14:textId="77777777" w:rsidR="00C9474C" w:rsidRPr="006436AF" w:rsidRDefault="00C9474C" w:rsidP="00C9474C">
            <w:pPr>
              <w:pStyle w:val="TAL"/>
              <w:jc w:val="center"/>
              <w:rPr>
                <w:ins w:id="816" w:author="Ryan Hakju Lee" w:date="2023-11-16T08:07:00Z"/>
              </w:rPr>
            </w:pPr>
          </w:p>
        </w:tc>
      </w:tr>
      <w:tr w:rsidR="00C9474C" w:rsidRPr="006436AF" w14:paraId="720B348B" w14:textId="77777777" w:rsidTr="00C9474C">
        <w:trPr>
          <w:ins w:id="817" w:author="Ryan Hakju Lee" w:date="2023-11-16T08:07:00Z"/>
        </w:trPr>
        <w:tc>
          <w:tcPr>
            <w:tcW w:w="1277" w:type="dxa"/>
            <w:vMerge/>
            <w:shd w:val="clear" w:color="auto" w:fill="auto"/>
          </w:tcPr>
          <w:p w14:paraId="60FBF512" w14:textId="77777777" w:rsidR="00C9474C" w:rsidRPr="006436AF" w:rsidRDefault="00C9474C" w:rsidP="00C9474C">
            <w:pPr>
              <w:pStyle w:val="TAL"/>
              <w:rPr>
                <w:ins w:id="818" w:author="Ryan Hakju Lee" w:date="2023-11-16T08:07:00Z"/>
              </w:rPr>
            </w:pPr>
          </w:p>
        </w:tc>
        <w:tc>
          <w:tcPr>
            <w:tcW w:w="3137" w:type="dxa"/>
            <w:vMerge/>
            <w:shd w:val="clear" w:color="auto" w:fill="auto"/>
          </w:tcPr>
          <w:p w14:paraId="3CF59E2A" w14:textId="77777777" w:rsidR="00C9474C" w:rsidRPr="006436AF" w:rsidRDefault="00C9474C" w:rsidP="00C9474C">
            <w:pPr>
              <w:pStyle w:val="TAL"/>
              <w:rPr>
                <w:ins w:id="819" w:author="Ryan Hakju Lee" w:date="2023-11-16T08:07:00Z"/>
              </w:rPr>
            </w:pPr>
          </w:p>
        </w:tc>
        <w:tc>
          <w:tcPr>
            <w:tcW w:w="967" w:type="dxa"/>
            <w:vMerge/>
            <w:vAlign w:val="center"/>
          </w:tcPr>
          <w:p w14:paraId="35C176F1" w14:textId="77777777" w:rsidR="00C9474C" w:rsidRPr="006436AF" w:rsidRDefault="00C9474C" w:rsidP="00C9474C">
            <w:pPr>
              <w:pStyle w:val="TAL"/>
              <w:jc w:val="center"/>
              <w:rPr>
                <w:ins w:id="820" w:author="Ryan Hakju Lee" w:date="2023-11-16T08:07:00Z"/>
              </w:rPr>
            </w:pPr>
          </w:p>
        </w:tc>
        <w:tc>
          <w:tcPr>
            <w:tcW w:w="3441" w:type="dxa"/>
            <w:shd w:val="clear" w:color="auto" w:fill="auto"/>
          </w:tcPr>
          <w:p w14:paraId="59FCD28B" w14:textId="77777777" w:rsidR="00C9474C" w:rsidRPr="00182292" w:rsidRDefault="00C9474C" w:rsidP="00C9474C">
            <w:pPr>
              <w:pStyle w:val="TAL"/>
              <w:rPr>
                <w:ins w:id="821" w:author="Ryan Hakju Lee" w:date="2023-11-16T08:07:00Z"/>
              </w:rPr>
            </w:pPr>
            <w:ins w:id="822" w:author="Ryan Hakju Lee" w:date="2023-11-16T08:07:00Z">
              <w:r w:rsidRPr="00182292">
                <w:t>Dynamic Policies API</w:t>
              </w:r>
            </w:ins>
          </w:p>
        </w:tc>
        <w:tc>
          <w:tcPr>
            <w:tcW w:w="807" w:type="dxa"/>
          </w:tcPr>
          <w:p w14:paraId="5325F3EA" w14:textId="77777777" w:rsidR="00C9474C" w:rsidRPr="006436AF" w:rsidRDefault="00C9474C" w:rsidP="00C9474C">
            <w:pPr>
              <w:pStyle w:val="TAL"/>
              <w:jc w:val="center"/>
              <w:rPr>
                <w:ins w:id="823" w:author="Ryan Hakju Lee" w:date="2023-11-16T08:07:00Z"/>
              </w:rPr>
            </w:pPr>
          </w:p>
        </w:tc>
      </w:tr>
      <w:tr w:rsidR="00C9474C" w:rsidRPr="006436AF" w14:paraId="1554EABD" w14:textId="77777777" w:rsidTr="00C9474C">
        <w:trPr>
          <w:ins w:id="824" w:author="Ryan Hakju Lee" w:date="2023-11-16T08:07:00Z"/>
        </w:trPr>
        <w:tc>
          <w:tcPr>
            <w:tcW w:w="1277" w:type="dxa"/>
            <w:vMerge w:val="restart"/>
            <w:shd w:val="clear" w:color="auto" w:fill="auto"/>
          </w:tcPr>
          <w:p w14:paraId="32EB9ED9" w14:textId="77777777" w:rsidR="00C9474C" w:rsidRPr="006436AF" w:rsidRDefault="00C9474C" w:rsidP="00C9474C">
            <w:pPr>
              <w:pStyle w:val="TAL"/>
              <w:rPr>
                <w:ins w:id="825" w:author="Ryan Hakju Lee" w:date="2023-11-16T08:07:00Z"/>
              </w:rPr>
            </w:pPr>
            <w:ins w:id="826" w:author="Ryan Hakju Lee" w:date="2023-11-16T08:07:00Z">
              <w:r w:rsidRPr="006436AF">
                <w:t>Network Assistance</w:t>
              </w:r>
            </w:ins>
          </w:p>
        </w:tc>
        <w:tc>
          <w:tcPr>
            <w:tcW w:w="3137" w:type="dxa"/>
            <w:vMerge w:val="restart"/>
            <w:shd w:val="clear" w:color="auto" w:fill="auto"/>
          </w:tcPr>
          <w:p w14:paraId="1439C978" w14:textId="77777777" w:rsidR="00C9474C" w:rsidRPr="006436AF" w:rsidRDefault="00C9474C" w:rsidP="00C9474C">
            <w:pPr>
              <w:pStyle w:val="TAL"/>
              <w:rPr>
                <w:ins w:id="827" w:author="Ryan Hakju Lee" w:date="2023-11-16T08:07:00Z"/>
              </w:rPr>
            </w:pPr>
            <w:ins w:id="828" w:author="Ryan Hakju Lee" w:date="2023-11-16T08:07:00Z">
              <w:r w:rsidRPr="006436AF">
                <w:t xml:space="preserve">The </w:t>
              </w:r>
              <w:r>
                <w:t>RTC enpoint</w:t>
              </w:r>
              <w:r w:rsidRPr="006436AF">
                <w:t xml:space="preserve"> requests bit rate recommendations and delivery boosts from the </w:t>
              </w:r>
              <w:r>
                <w:t xml:space="preserve">RTC </w:t>
              </w:r>
              <w:r w:rsidRPr="006436AF">
                <w:t>AF.</w:t>
              </w:r>
            </w:ins>
          </w:p>
        </w:tc>
        <w:tc>
          <w:tcPr>
            <w:tcW w:w="967" w:type="dxa"/>
            <w:vMerge w:val="restart"/>
            <w:vAlign w:val="center"/>
          </w:tcPr>
          <w:p w14:paraId="07F2C3E2" w14:textId="77777777" w:rsidR="00C9474C" w:rsidRPr="006436AF" w:rsidRDefault="00C9474C" w:rsidP="00C9474C">
            <w:pPr>
              <w:pStyle w:val="TAL"/>
              <w:jc w:val="center"/>
              <w:rPr>
                <w:ins w:id="829" w:author="Ryan Hakju Lee" w:date="2023-11-16T08:07:00Z"/>
              </w:rPr>
            </w:pPr>
            <w:ins w:id="830" w:author="Ryan Hakju Lee" w:date="2023-11-16T08:07:00Z">
              <w:r>
                <w:t>RTC-5</w:t>
              </w:r>
            </w:ins>
          </w:p>
        </w:tc>
        <w:tc>
          <w:tcPr>
            <w:tcW w:w="3441" w:type="dxa"/>
            <w:shd w:val="clear" w:color="auto" w:fill="auto"/>
          </w:tcPr>
          <w:p w14:paraId="07516CED" w14:textId="77777777" w:rsidR="00C9474C" w:rsidRPr="00182292" w:rsidRDefault="00C9474C" w:rsidP="00C9474C">
            <w:pPr>
              <w:pStyle w:val="TAL"/>
              <w:rPr>
                <w:ins w:id="831" w:author="Ryan Hakju Lee" w:date="2023-11-16T08:07:00Z"/>
              </w:rPr>
            </w:pPr>
            <w:ins w:id="832" w:author="Ryan Hakju Lee" w:date="2023-11-16T08:07:00Z">
              <w:r w:rsidRPr="00182292">
                <w:t xml:space="preserve">Service </w:t>
              </w:r>
              <w:r>
                <w:t xml:space="preserve">Configuration </w:t>
              </w:r>
              <w:r w:rsidRPr="00182292">
                <w:t>Information API</w:t>
              </w:r>
            </w:ins>
          </w:p>
        </w:tc>
        <w:tc>
          <w:tcPr>
            <w:tcW w:w="807" w:type="dxa"/>
          </w:tcPr>
          <w:p w14:paraId="59CC7FEF" w14:textId="77777777" w:rsidR="00C9474C" w:rsidRPr="006436AF" w:rsidRDefault="00C9474C" w:rsidP="00C9474C">
            <w:pPr>
              <w:pStyle w:val="TAL"/>
              <w:jc w:val="center"/>
              <w:rPr>
                <w:ins w:id="833" w:author="Ryan Hakju Lee" w:date="2023-11-16T08:07:00Z"/>
              </w:rPr>
            </w:pPr>
          </w:p>
        </w:tc>
      </w:tr>
      <w:tr w:rsidR="00C9474C" w:rsidRPr="006436AF" w14:paraId="0846C9FC" w14:textId="77777777" w:rsidTr="00C9474C">
        <w:trPr>
          <w:ins w:id="834" w:author="Ryan Hakju Lee" w:date="2023-11-16T08:07:00Z"/>
        </w:trPr>
        <w:tc>
          <w:tcPr>
            <w:tcW w:w="1277" w:type="dxa"/>
            <w:vMerge/>
            <w:shd w:val="clear" w:color="auto" w:fill="auto"/>
          </w:tcPr>
          <w:p w14:paraId="75BE1240" w14:textId="77777777" w:rsidR="00C9474C" w:rsidRPr="006436AF" w:rsidRDefault="00C9474C" w:rsidP="00C9474C">
            <w:pPr>
              <w:pStyle w:val="TAL"/>
              <w:rPr>
                <w:ins w:id="835" w:author="Ryan Hakju Lee" w:date="2023-11-16T08:07:00Z"/>
              </w:rPr>
            </w:pPr>
          </w:p>
        </w:tc>
        <w:tc>
          <w:tcPr>
            <w:tcW w:w="3137" w:type="dxa"/>
            <w:vMerge/>
            <w:shd w:val="clear" w:color="auto" w:fill="auto"/>
          </w:tcPr>
          <w:p w14:paraId="17CF06EE" w14:textId="77777777" w:rsidR="00C9474C" w:rsidRPr="006436AF" w:rsidRDefault="00C9474C" w:rsidP="00C9474C">
            <w:pPr>
              <w:pStyle w:val="TAL"/>
              <w:rPr>
                <w:ins w:id="836" w:author="Ryan Hakju Lee" w:date="2023-11-16T08:07:00Z"/>
              </w:rPr>
            </w:pPr>
          </w:p>
        </w:tc>
        <w:tc>
          <w:tcPr>
            <w:tcW w:w="967" w:type="dxa"/>
            <w:vMerge/>
            <w:vAlign w:val="center"/>
          </w:tcPr>
          <w:p w14:paraId="7C499EAA" w14:textId="77777777" w:rsidR="00C9474C" w:rsidRPr="006436AF" w:rsidRDefault="00C9474C" w:rsidP="00C9474C">
            <w:pPr>
              <w:pStyle w:val="TAL"/>
              <w:jc w:val="center"/>
              <w:rPr>
                <w:ins w:id="837" w:author="Ryan Hakju Lee" w:date="2023-11-16T08:07:00Z"/>
              </w:rPr>
            </w:pPr>
          </w:p>
        </w:tc>
        <w:tc>
          <w:tcPr>
            <w:tcW w:w="3441" w:type="dxa"/>
            <w:shd w:val="clear" w:color="auto" w:fill="auto"/>
          </w:tcPr>
          <w:p w14:paraId="2F58E787" w14:textId="77777777" w:rsidR="00C9474C" w:rsidRPr="00182292" w:rsidRDefault="00C9474C" w:rsidP="00C9474C">
            <w:pPr>
              <w:pStyle w:val="TAL"/>
              <w:rPr>
                <w:ins w:id="838" w:author="Ryan Hakju Lee" w:date="2023-11-16T08:07:00Z"/>
              </w:rPr>
            </w:pPr>
            <w:ins w:id="839" w:author="Ryan Hakju Lee" w:date="2023-11-16T08:07:00Z">
              <w:r w:rsidRPr="00182292">
                <w:t>Network Assistance API</w:t>
              </w:r>
            </w:ins>
          </w:p>
        </w:tc>
        <w:tc>
          <w:tcPr>
            <w:tcW w:w="807" w:type="dxa"/>
          </w:tcPr>
          <w:p w14:paraId="00B704FB" w14:textId="77777777" w:rsidR="00C9474C" w:rsidRPr="006436AF" w:rsidRDefault="00C9474C" w:rsidP="00C9474C">
            <w:pPr>
              <w:pStyle w:val="TAL"/>
              <w:jc w:val="center"/>
              <w:rPr>
                <w:ins w:id="840" w:author="Ryan Hakju Lee" w:date="2023-11-16T08:07:00Z"/>
              </w:rPr>
            </w:pPr>
          </w:p>
        </w:tc>
      </w:tr>
      <w:tr w:rsidR="00C9474C" w:rsidRPr="006436AF" w14:paraId="6E838AEB" w14:textId="77777777" w:rsidTr="00C9474C">
        <w:trPr>
          <w:ins w:id="841" w:author="Ryan Hakju Lee" w:date="2023-11-16T08:07:00Z"/>
        </w:trPr>
        <w:tc>
          <w:tcPr>
            <w:tcW w:w="1277" w:type="dxa"/>
            <w:vMerge w:val="restart"/>
            <w:shd w:val="clear" w:color="auto" w:fill="auto"/>
          </w:tcPr>
          <w:p w14:paraId="1EBF6FE3" w14:textId="77777777" w:rsidR="00C9474C" w:rsidRPr="006436AF" w:rsidRDefault="00C9474C" w:rsidP="00C9474C">
            <w:pPr>
              <w:pStyle w:val="TAL"/>
              <w:rPr>
                <w:ins w:id="842" w:author="Ryan Hakju Lee" w:date="2023-11-16T08:07:00Z"/>
              </w:rPr>
            </w:pPr>
            <w:ins w:id="843" w:author="Ryan Hakju Lee" w:date="2023-11-16T08:07:00Z">
              <w:r w:rsidRPr="006436AF">
                <w:t>Edge content processing</w:t>
              </w:r>
            </w:ins>
          </w:p>
        </w:tc>
        <w:tc>
          <w:tcPr>
            <w:tcW w:w="3137" w:type="dxa"/>
            <w:vMerge w:val="restart"/>
            <w:shd w:val="clear" w:color="auto" w:fill="auto"/>
          </w:tcPr>
          <w:p w14:paraId="3134244E" w14:textId="77777777" w:rsidR="00C9474C" w:rsidRPr="006436AF" w:rsidRDefault="00C9474C" w:rsidP="00C9474C">
            <w:pPr>
              <w:pStyle w:val="TAL"/>
              <w:rPr>
                <w:ins w:id="844" w:author="Ryan Hakju Lee" w:date="2023-11-16T08:07:00Z"/>
              </w:rPr>
            </w:pPr>
            <w:ins w:id="845" w:author="Ryan Hakju Lee" w:date="2023-11-16T08:07:00Z">
              <w:r w:rsidRPr="006436AF">
                <w:t xml:space="preserve">Edge resources are provisioned for processing content in </w:t>
              </w:r>
              <w:r>
                <w:t>RTC</w:t>
              </w:r>
              <w:r w:rsidRPr="006436AF">
                <w:t xml:space="preserve"> sessions.</w:t>
              </w:r>
            </w:ins>
          </w:p>
        </w:tc>
        <w:tc>
          <w:tcPr>
            <w:tcW w:w="967" w:type="dxa"/>
            <w:vMerge w:val="restart"/>
            <w:vAlign w:val="center"/>
          </w:tcPr>
          <w:p w14:paraId="38619572" w14:textId="77777777" w:rsidR="00C9474C" w:rsidRPr="006436AF" w:rsidRDefault="00C9474C" w:rsidP="00C9474C">
            <w:pPr>
              <w:pStyle w:val="TAL"/>
              <w:jc w:val="center"/>
              <w:rPr>
                <w:ins w:id="846" w:author="Ryan Hakju Lee" w:date="2023-11-16T08:07:00Z"/>
              </w:rPr>
            </w:pPr>
            <w:ins w:id="847" w:author="Ryan Hakju Lee" w:date="2023-11-16T08:07:00Z">
              <w:r>
                <w:t>RTC-1</w:t>
              </w:r>
            </w:ins>
          </w:p>
        </w:tc>
        <w:tc>
          <w:tcPr>
            <w:tcW w:w="3441" w:type="dxa"/>
            <w:shd w:val="clear" w:color="auto" w:fill="auto"/>
            <w:vAlign w:val="center"/>
          </w:tcPr>
          <w:p w14:paraId="12AF1517" w14:textId="77777777" w:rsidR="00C9474C" w:rsidRPr="00182292" w:rsidRDefault="00C9474C" w:rsidP="00C9474C">
            <w:pPr>
              <w:pStyle w:val="TAL"/>
              <w:rPr>
                <w:ins w:id="848" w:author="Ryan Hakju Lee" w:date="2023-11-16T08:07:00Z"/>
              </w:rPr>
            </w:pPr>
            <w:ins w:id="849" w:author="Ryan Hakju Lee" w:date="2023-11-16T08:07:00Z">
              <w:r w:rsidRPr="00182292">
                <w:t>Provisioning Sessions API</w:t>
              </w:r>
            </w:ins>
          </w:p>
        </w:tc>
        <w:tc>
          <w:tcPr>
            <w:tcW w:w="807" w:type="dxa"/>
            <w:vAlign w:val="center"/>
          </w:tcPr>
          <w:p w14:paraId="61C8C6E8" w14:textId="77777777" w:rsidR="00C9474C" w:rsidRPr="006436AF" w:rsidRDefault="00C9474C" w:rsidP="00C9474C">
            <w:pPr>
              <w:pStyle w:val="TAL"/>
              <w:jc w:val="center"/>
              <w:rPr>
                <w:ins w:id="850" w:author="Ryan Hakju Lee" w:date="2023-11-16T08:07:00Z"/>
              </w:rPr>
            </w:pPr>
          </w:p>
        </w:tc>
      </w:tr>
      <w:tr w:rsidR="00C9474C" w:rsidRPr="006436AF" w14:paraId="112272D3" w14:textId="77777777" w:rsidTr="00C9474C">
        <w:trPr>
          <w:ins w:id="851" w:author="Ryan Hakju Lee" w:date="2023-11-16T08:07:00Z"/>
        </w:trPr>
        <w:tc>
          <w:tcPr>
            <w:tcW w:w="1277" w:type="dxa"/>
            <w:vMerge/>
            <w:shd w:val="clear" w:color="auto" w:fill="auto"/>
          </w:tcPr>
          <w:p w14:paraId="47755501" w14:textId="77777777" w:rsidR="00C9474C" w:rsidRPr="006436AF" w:rsidRDefault="00C9474C" w:rsidP="00C9474C">
            <w:pPr>
              <w:pStyle w:val="TAL"/>
              <w:rPr>
                <w:ins w:id="852" w:author="Ryan Hakju Lee" w:date="2023-11-16T08:07:00Z"/>
              </w:rPr>
            </w:pPr>
          </w:p>
        </w:tc>
        <w:tc>
          <w:tcPr>
            <w:tcW w:w="3137" w:type="dxa"/>
            <w:vMerge/>
            <w:shd w:val="clear" w:color="auto" w:fill="auto"/>
          </w:tcPr>
          <w:p w14:paraId="7B4AD61C" w14:textId="77777777" w:rsidR="00C9474C" w:rsidRPr="006436AF" w:rsidRDefault="00C9474C" w:rsidP="00C9474C">
            <w:pPr>
              <w:pStyle w:val="TAL"/>
              <w:rPr>
                <w:ins w:id="853" w:author="Ryan Hakju Lee" w:date="2023-11-16T08:07:00Z"/>
              </w:rPr>
            </w:pPr>
          </w:p>
        </w:tc>
        <w:tc>
          <w:tcPr>
            <w:tcW w:w="967" w:type="dxa"/>
            <w:vMerge/>
            <w:vAlign w:val="center"/>
          </w:tcPr>
          <w:p w14:paraId="0104ECB5" w14:textId="77777777" w:rsidR="00C9474C" w:rsidRPr="006436AF" w:rsidRDefault="00C9474C" w:rsidP="00C9474C">
            <w:pPr>
              <w:pStyle w:val="TAL"/>
              <w:jc w:val="center"/>
              <w:rPr>
                <w:ins w:id="854" w:author="Ryan Hakju Lee" w:date="2023-11-16T08:07:00Z"/>
              </w:rPr>
            </w:pPr>
          </w:p>
        </w:tc>
        <w:tc>
          <w:tcPr>
            <w:tcW w:w="3441" w:type="dxa"/>
            <w:shd w:val="clear" w:color="auto" w:fill="auto"/>
            <w:vAlign w:val="center"/>
          </w:tcPr>
          <w:p w14:paraId="34F98B09" w14:textId="77777777" w:rsidR="00C9474C" w:rsidRPr="00182292" w:rsidRDefault="00C9474C" w:rsidP="00C9474C">
            <w:pPr>
              <w:pStyle w:val="TAL"/>
              <w:rPr>
                <w:ins w:id="855" w:author="Ryan Hakju Lee" w:date="2023-11-16T08:07:00Z"/>
              </w:rPr>
            </w:pPr>
            <w:ins w:id="856" w:author="Ryan Hakju Lee" w:date="2023-11-16T08:07:00Z">
              <w:r w:rsidRPr="00182292">
                <w:t>Edge Resources Provisioning API</w:t>
              </w:r>
            </w:ins>
          </w:p>
        </w:tc>
        <w:tc>
          <w:tcPr>
            <w:tcW w:w="807" w:type="dxa"/>
            <w:vAlign w:val="center"/>
          </w:tcPr>
          <w:p w14:paraId="6457A359" w14:textId="77777777" w:rsidR="00C9474C" w:rsidRPr="006436AF" w:rsidRDefault="00C9474C" w:rsidP="00C9474C">
            <w:pPr>
              <w:pStyle w:val="TAL"/>
              <w:jc w:val="center"/>
              <w:rPr>
                <w:ins w:id="857" w:author="Ryan Hakju Lee" w:date="2023-11-16T08:07:00Z"/>
              </w:rPr>
            </w:pPr>
          </w:p>
        </w:tc>
      </w:tr>
      <w:tr w:rsidR="00C9474C" w:rsidRPr="006436AF" w14:paraId="62324167" w14:textId="77777777" w:rsidTr="00C9474C">
        <w:trPr>
          <w:ins w:id="858" w:author="Ryan Hakju Lee" w:date="2023-11-16T08:07:00Z"/>
        </w:trPr>
        <w:tc>
          <w:tcPr>
            <w:tcW w:w="1277" w:type="dxa"/>
            <w:vMerge/>
            <w:shd w:val="clear" w:color="auto" w:fill="auto"/>
          </w:tcPr>
          <w:p w14:paraId="719BD095" w14:textId="77777777" w:rsidR="00C9474C" w:rsidRPr="006436AF" w:rsidRDefault="00C9474C" w:rsidP="00C9474C">
            <w:pPr>
              <w:pStyle w:val="TAL"/>
              <w:rPr>
                <w:ins w:id="859" w:author="Ryan Hakju Lee" w:date="2023-11-16T08:07:00Z"/>
              </w:rPr>
            </w:pPr>
          </w:p>
        </w:tc>
        <w:tc>
          <w:tcPr>
            <w:tcW w:w="3137" w:type="dxa"/>
            <w:vMerge/>
            <w:shd w:val="clear" w:color="auto" w:fill="auto"/>
          </w:tcPr>
          <w:p w14:paraId="019DCC5C" w14:textId="77777777" w:rsidR="00C9474C" w:rsidRPr="006436AF" w:rsidRDefault="00C9474C" w:rsidP="00C9474C">
            <w:pPr>
              <w:pStyle w:val="TAL"/>
              <w:rPr>
                <w:ins w:id="860" w:author="Ryan Hakju Lee" w:date="2023-11-16T08:07:00Z"/>
              </w:rPr>
            </w:pPr>
          </w:p>
        </w:tc>
        <w:tc>
          <w:tcPr>
            <w:tcW w:w="967" w:type="dxa"/>
            <w:vAlign w:val="center"/>
          </w:tcPr>
          <w:p w14:paraId="1DB58C03" w14:textId="77777777" w:rsidR="00C9474C" w:rsidRPr="006436AF" w:rsidRDefault="00C9474C" w:rsidP="00C9474C">
            <w:pPr>
              <w:pStyle w:val="TAL"/>
              <w:jc w:val="center"/>
              <w:rPr>
                <w:ins w:id="861" w:author="Ryan Hakju Lee" w:date="2023-11-16T08:07:00Z"/>
              </w:rPr>
            </w:pPr>
            <w:ins w:id="862" w:author="Ryan Hakju Lee" w:date="2023-11-16T08:07:00Z">
              <w:r>
                <w:t>RTC-5</w:t>
              </w:r>
            </w:ins>
          </w:p>
        </w:tc>
        <w:tc>
          <w:tcPr>
            <w:tcW w:w="3441" w:type="dxa"/>
            <w:shd w:val="clear" w:color="auto" w:fill="auto"/>
            <w:vAlign w:val="center"/>
          </w:tcPr>
          <w:p w14:paraId="58C91778" w14:textId="77777777" w:rsidR="00C9474C" w:rsidRPr="00182292" w:rsidRDefault="00C9474C" w:rsidP="00C9474C">
            <w:pPr>
              <w:pStyle w:val="TAL"/>
              <w:rPr>
                <w:ins w:id="863" w:author="Ryan Hakju Lee" w:date="2023-11-16T08:07:00Z"/>
              </w:rPr>
            </w:pPr>
            <w:ins w:id="864" w:author="Ryan Hakju Lee" w:date="2023-11-16T08:07:00Z">
              <w:r w:rsidRPr="00182292">
                <w:t xml:space="preserve">Service </w:t>
              </w:r>
              <w:r>
                <w:t xml:space="preserve">Configuration </w:t>
              </w:r>
              <w:r w:rsidRPr="00182292">
                <w:t>Information API</w:t>
              </w:r>
            </w:ins>
          </w:p>
        </w:tc>
        <w:tc>
          <w:tcPr>
            <w:tcW w:w="807" w:type="dxa"/>
            <w:vAlign w:val="center"/>
          </w:tcPr>
          <w:p w14:paraId="35964DC5" w14:textId="77777777" w:rsidR="00C9474C" w:rsidRPr="006436AF" w:rsidRDefault="00C9474C" w:rsidP="00C9474C">
            <w:pPr>
              <w:pStyle w:val="TAL"/>
              <w:jc w:val="center"/>
              <w:rPr>
                <w:ins w:id="865" w:author="Ryan Hakju Lee" w:date="2023-11-16T08:07:00Z"/>
              </w:rPr>
            </w:pPr>
          </w:p>
        </w:tc>
      </w:tr>
    </w:tbl>
    <w:bookmarkEnd w:id="679"/>
    <w:p w14:paraId="54397A61" w14:textId="1C99D13D" w:rsidR="008408C0" w:rsidRPr="00AE7E88" w:rsidDel="00C9474C" w:rsidRDefault="008408C0" w:rsidP="008408C0">
      <w:pPr>
        <w:pStyle w:val="EditorsNote"/>
        <w:rPr>
          <w:del w:id="866" w:author="Ryan Hakju Lee" w:date="2023-11-16T08:07:00Z"/>
        </w:rPr>
      </w:pPr>
      <w:del w:id="867" w:author="Ryan Hakju Lee" w:date="2023-11-16T08:07:00Z">
        <w:r w:rsidDel="00C9474C">
          <w:delText>Editor’s Note: equivalent with 5.2 of TS 25.51x and 4.2 of TS 26.512 (list of relevant APIs)</w:delText>
        </w:r>
      </w:del>
    </w:p>
    <w:p w14:paraId="2213C37C" w14:textId="4D1A468C" w:rsidR="008408C0" w:rsidRDefault="008408C0" w:rsidP="008408C0">
      <w:pPr>
        <w:pStyle w:val="21"/>
        <w:rPr>
          <w:lang w:eastAsia="ko-KR"/>
        </w:rPr>
      </w:pPr>
      <w:bookmarkStart w:id="868" w:name="_Toc151062082"/>
      <w:bookmarkStart w:id="869" w:name="_Toc143713046"/>
      <w:r>
        <w:rPr>
          <w:rFonts w:hint="eastAsia"/>
          <w:lang w:eastAsia="ko-KR"/>
        </w:rPr>
        <w:t>4.2</w:t>
      </w:r>
      <w:r>
        <w:rPr>
          <w:rFonts w:hint="eastAsia"/>
          <w:lang w:eastAsia="ko-KR"/>
        </w:rPr>
        <w:tab/>
        <w:t>Procedures for media session handling</w:t>
      </w:r>
      <w:bookmarkEnd w:id="868"/>
    </w:p>
    <w:p w14:paraId="04115775" w14:textId="5A529B7E" w:rsidR="008408C0" w:rsidRDefault="008408C0" w:rsidP="00C9474C">
      <w:pPr>
        <w:pStyle w:val="31"/>
      </w:pPr>
      <w:bookmarkStart w:id="870" w:name="_Toc151062083"/>
      <w:r>
        <w:rPr>
          <w:rFonts w:hint="eastAsia"/>
          <w:lang w:eastAsia="ko-KR"/>
        </w:rPr>
        <w:t>4</w:t>
      </w:r>
      <w:r>
        <w:rPr>
          <w:lang w:eastAsia="ko-KR"/>
        </w:rPr>
        <w:t>.2.1</w:t>
      </w:r>
      <w:r>
        <w:rPr>
          <w:lang w:eastAsia="ko-KR"/>
        </w:rPr>
        <w:tab/>
      </w:r>
      <w:r w:rsidRPr="00EF34F9">
        <w:t>P</w:t>
      </w:r>
      <w:r>
        <w:t>rovisioning (RTC-1) p</w:t>
      </w:r>
      <w:r w:rsidRPr="00EF34F9">
        <w:t>rocedures</w:t>
      </w:r>
      <w:bookmarkEnd w:id="870"/>
    </w:p>
    <w:p w14:paraId="7C115BA5" w14:textId="6B28D55D" w:rsidR="008408C0" w:rsidRPr="003E33DB" w:rsidRDefault="008408C0" w:rsidP="008408C0">
      <w:pPr>
        <w:pStyle w:val="EditorsNote"/>
      </w:pPr>
      <w:r>
        <w:t>Editor’s Note: refer to 5.3 of TS 26.51x.</w:t>
      </w:r>
    </w:p>
    <w:p w14:paraId="40F5D655" w14:textId="6A6D71A5" w:rsidR="008408C0" w:rsidRDefault="008408C0" w:rsidP="00C9474C">
      <w:pPr>
        <w:pStyle w:val="31"/>
      </w:pPr>
      <w:bookmarkStart w:id="871" w:name="_Toc151062084"/>
      <w:r>
        <w:t>4</w:t>
      </w:r>
      <w:r w:rsidRPr="00586B6B">
        <w:t>.</w:t>
      </w:r>
      <w:r>
        <w:t>2.2</w:t>
      </w:r>
      <w:r w:rsidRPr="00586B6B">
        <w:tab/>
      </w:r>
      <w:r>
        <w:t>Network media session handling (RTC-3, RTC-5) p</w:t>
      </w:r>
      <w:r w:rsidRPr="00EF34F9">
        <w:t>rocedures</w:t>
      </w:r>
      <w:bookmarkEnd w:id="871"/>
    </w:p>
    <w:p w14:paraId="322C4B6E" w14:textId="1E2AA02D" w:rsidR="008408C0" w:rsidRPr="003E33DB" w:rsidRDefault="008408C0" w:rsidP="008408C0">
      <w:pPr>
        <w:pStyle w:val="EditorsNote"/>
      </w:pPr>
      <w:r>
        <w:t>Editor’s Note: refer to 5.4 of TS 26.51x</w:t>
      </w:r>
    </w:p>
    <w:p w14:paraId="6856788D" w14:textId="308B4EA0" w:rsidR="008408C0" w:rsidRDefault="008408C0" w:rsidP="00C9474C">
      <w:pPr>
        <w:pStyle w:val="31"/>
      </w:pPr>
      <w:bookmarkStart w:id="872" w:name="_Toc151062085"/>
      <w:r>
        <w:t>4</w:t>
      </w:r>
      <w:r w:rsidRPr="00586B6B">
        <w:t>.</w:t>
      </w:r>
      <w:r>
        <w:t>2.3</w:t>
      </w:r>
      <w:r w:rsidRPr="00586B6B">
        <w:tab/>
      </w:r>
      <w:r>
        <w:t>UE media session handling (RTC-6) p</w:t>
      </w:r>
      <w:r w:rsidRPr="00EF34F9">
        <w:t>rocedures</w:t>
      </w:r>
      <w:bookmarkEnd w:id="872"/>
    </w:p>
    <w:p w14:paraId="585B9EE6" w14:textId="5B37359E" w:rsidR="008408C0" w:rsidRPr="003C667C" w:rsidRDefault="008408C0" w:rsidP="008408C0">
      <w:pPr>
        <w:pStyle w:val="EditorsNote"/>
      </w:pPr>
      <w:r>
        <w:t>Editor’s Note: refer to 5.5 of TS 26.51x.</w:t>
      </w:r>
    </w:p>
    <w:p w14:paraId="2FBAC236" w14:textId="698F2B0A" w:rsidR="008408C0" w:rsidRDefault="008408C0" w:rsidP="008408C0">
      <w:pPr>
        <w:pStyle w:val="21"/>
        <w:rPr>
          <w:lang w:eastAsia="ko-KR"/>
        </w:rPr>
      </w:pPr>
      <w:bookmarkStart w:id="873" w:name="_Toc151062086"/>
      <w:r>
        <w:rPr>
          <w:rFonts w:hint="eastAsia"/>
          <w:lang w:eastAsia="ko-KR"/>
        </w:rPr>
        <w:t>4.3</w:t>
      </w:r>
      <w:r>
        <w:rPr>
          <w:rFonts w:hint="eastAsia"/>
          <w:lang w:eastAsia="ko-KR"/>
        </w:rPr>
        <w:tab/>
        <w:t xml:space="preserve">Procedures for media </w:t>
      </w:r>
      <w:r w:rsidR="001058BB">
        <w:rPr>
          <w:lang w:eastAsia="ko-KR"/>
        </w:rPr>
        <w:t>content and signalling transport</w:t>
      </w:r>
      <w:bookmarkEnd w:id="873"/>
    </w:p>
    <w:p w14:paraId="2AB954C1" w14:textId="7C4BFCF9" w:rsidR="008408C0" w:rsidRDefault="008408C0" w:rsidP="008408C0">
      <w:pPr>
        <w:pStyle w:val="31"/>
      </w:pPr>
      <w:bookmarkStart w:id="874" w:name="_Toc151062087"/>
      <w:r>
        <w:rPr>
          <w:rFonts w:hint="eastAsia"/>
          <w:lang w:eastAsia="ko-KR"/>
        </w:rPr>
        <w:t>4</w:t>
      </w:r>
      <w:r>
        <w:rPr>
          <w:lang w:eastAsia="ko-KR"/>
        </w:rPr>
        <w:t>.3.1</w:t>
      </w:r>
      <w:r>
        <w:rPr>
          <w:lang w:eastAsia="ko-KR"/>
        </w:rPr>
        <w:tab/>
      </w:r>
      <w:r w:rsidR="001058BB" w:rsidRPr="001058BB">
        <w:t xml:space="preserve">Media-centric transport </w:t>
      </w:r>
      <w:r w:rsidR="001058BB">
        <w:t>(RTC-4</w:t>
      </w:r>
      <w:r>
        <w:t>) p</w:t>
      </w:r>
      <w:r w:rsidRPr="00EF34F9">
        <w:t>rocedures</w:t>
      </w:r>
      <w:bookmarkEnd w:id="874"/>
    </w:p>
    <w:p w14:paraId="4510E825" w14:textId="073A5269" w:rsidR="001058BB" w:rsidRPr="003E33DB" w:rsidRDefault="001058BB" w:rsidP="001058BB">
      <w:pPr>
        <w:pStyle w:val="EditorsNote"/>
      </w:pPr>
      <w:r>
        <w:t xml:space="preserve">Editor’s Note: </w:t>
      </w:r>
      <w:r w:rsidR="00D919F9">
        <w:t>both RTC-4s and -4m to be specified</w:t>
      </w:r>
    </w:p>
    <w:p w14:paraId="34A6AF14" w14:textId="59B8046F" w:rsidR="001058BB" w:rsidRDefault="001058BB" w:rsidP="001058BB">
      <w:pPr>
        <w:pStyle w:val="31"/>
      </w:pPr>
      <w:bookmarkStart w:id="875" w:name="_Toc151062088"/>
      <w:r>
        <w:lastRenderedPageBreak/>
        <w:t>4</w:t>
      </w:r>
      <w:r w:rsidRPr="00586B6B">
        <w:t>.</w:t>
      </w:r>
      <w:r>
        <w:t>3.2</w:t>
      </w:r>
      <w:r w:rsidRPr="00586B6B">
        <w:tab/>
      </w:r>
      <w:r>
        <w:t>UE media delivery (RTC-7) p</w:t>
      </w:r>
      <w:r w:rsidRPr="00EF34F9">
        <w:t>rocedures</w:t>
      </w:r>
      <w:bookmarkEnd w:id="875"/>
    </w:p>
    <w:p w14:paraId="799771B9" w14:textId="17949DD3" w:rsidR="001058BB" w:rsidRPr="003C667C" w:rsidRDefault="001058BB" w:rsidP="001058BB">
      <w:pPr>
        <w:pStyle w:val="EditorsNote"/>
      </w:pPr>
      <w:r>
        <w:t>Editor’s Note:.</w:t>
      </w:r>
      <w:r w:rsidR="00192DDA">
        <w:t>RTC-7 is an internal interface. Can be removed if not required</w:t>
      </w:r>
    </w:p>
    <w:p w14:paraId="48A8966B" w14:textId="77777777" w:rsidR="008408C0" w:rsidRPr="00C9474C" w:rsidRDefault="008408C0" w:rsidP="00C9474C"/>
    <w:p w14:paraId="0B1713A9" w14:textId="77777777" w:rsidR="00C9474C" w:rsidRPr="006D292C" w:rsidRDefault="00C9474C" w:rsidP="00C9474C">
      <w:pPr>
        <w:pStyle w:val="1"/>
        <w:rPr>
          <w:ins w:id="876" w:author="Ryan Hakju Lee" w:date="2023-11-16T08:08:00Z"/>
        </w:rPr>
      </w:pPr>
      <w:bookmarkStart w:id="877" w:name="_Toc151062089"/>
      <w:bookmarkEnd w:id="869"/>
      <w:ins w:id="878" w:author="Ryan Hakju Lee" w:date="2023-11-16T08:08:00Z">
        <w:r>
          <w:t>5</w:t>
        </w:r>
        <w:r w:rsidRPr="001B1925">
          <w:tab/>
        </w:r>
        <w:r>
          <w:t>General aspects of APIs</w:t>
        </w:r>
        <w:bookmarkEnd w:id="877"/>
      </w:ins>
    </w:p>
    <w:p w14:paraId="0F59ED33" w14:textId="77777777" w:rsidR="00C9474C" w:rsidRPr="00C9474C" w:rsidRDefault="00C9474C" w:rsidP="00835D4A">
      <w:pPr>
        <w:pStyle w:val="21"/>
        <w:rPr>
          <w:ins w:id="879" w:author="Ryan Hakju Lee" w:date="2023-11-16T08:08:00Z"/>
          <w:rPrChange w:id="880" w:author="Ryan Hakju Lee" w:date="2023-11-16T08:09:00Z">
            <w:rPr>
              <w:ins w:id="881" w:author="Ryan Hakju Lee" w:date="2023-11-16T08:08:00Z"/>
              <w:rFonts w:eastAsia="Calibri"/>
            </w:rPr>
          </w:rPrChange>
        </w:rPr>
      </w:pPr>
      <w:bookmarkStart w:id="882" w:name="_Toc68899554"/>
      <w:bookmarkStart w:id="883" w:name="_Toc71214305"/>
      <w:bookmarkStart w:id="884" w:name="_Toc71721979"/>
      <w:bookmarkStart w:id="885" w:name="_Toc74859031"/>
      <w:bookmarkStart w:id="886" w:name="_Toc123800760"/>
      <w:bookmarkStart w:id="887" w:name="_Toc151062090"/>
      <w:ins w:id="888" w:author="Ryan Hakju Lee" w:date="2023-11-16T08:08:00Z">
        <w:r w:rsidRPr="00C9474C">
          <w:rPr>
            <w:rPrChange w:id="889" w:author="Ryan Hakju Lee" w:date="2023-11-16T08:09:00Z">
              <w:rPr>
                <w:rFonts w:eastAsia="Calibri"/>
              </w:rPr>
            </w:rPrChange>
          </w:rPr>
          <w:t>5.1</w:t>
        </w:r>
        <w:r w:rsidRPr="00C9474C">
          <w:rPr>
            <w:rPrChange w:id="890" w:author="Ryan Hakju Lee" w:date="2023-11-16T08:09:00Z">
              <w:rPr>
                <w:rFonts w:eastAsia="Calibri"/>
              </w:rPr>
            </w:rPrChange>
          </w:rPr>
          <w:tab/>
          <w:t>Usage of HTTP</w:t>
        </w:r>
        <w:bookmarkEnd w:id="882"/>
        <w:bookmarkEnd w:id="883"/>
        <w:bookmarkEnd w:id="884"/>
        <w:bookmarkEnd w:id="885"/>
        <w:bookmarkEnd w:id="886"/>
        <w:bookmarkEnd w:id="887"/>
      </w:ins>
    </w:p>
    <w:p w14:paraId="07ED76DA" w14:textId="77777777" w:rsidR="00C9474C" w:rsidRPr="006F3D1F" w:rsidRDefault="00C9474C" w:rsidP="00C9474C">
      <w:pPr>
        <w:pStyle w:val="31"/>
        <w:rPr>
          <w:ins w:id="891" w:author="Ryan Hakju Lee" w:date="2023-11-16T08:08:00Z"/>
        </w:rPr>
      </w:pPr>
      <w:bookmarkStart w:id="892" w:name="_Toc68899555"/>
      <w:bookmarkStart w:id="893" w:name="_Toc71214306"/>
      <w:bookmarkStart w:id="894" w:name="_Toc71721980"/>
      <w:bookmarkStart w:id="895" w:name="_Toc74859032"/>
      <w:bookmarkStart w:id="896" w:name="_Toc123800761"/>
      <w:bookmarkStart w:id="897" w:name="_Toc151062091"/>
      <w:ins w:id="898" w:author="Ryan Hakju Lee" w:date="2023-11-16T08:08:00Z">
        <w:r w:rsidRPr="006F3D1F">
          <w:t>5.1.1</w:t>
        </w:r>
        <w:r w:rsidRPr="006F3D1F">
          <w:tab/>
          <w:t>HTTP protocol version</w:t>
        </w:r>
        <w:bookmarkEnd w:id="892"/>
        <w:bookmarkEnd w:id="893"/>
        <w:bookmarkEnd w:id="894"/>
        <w:bookmarkEnd w:id="895"/>
        <w:bookmarkEnd w:id="896"/>
        <w:bookmarkEnd w:id="897"/>
      </w:ins>
    </w:p>
    <w:p w14:paraId="3BF53AF3" w14:textId="77777777" w:rsidR="00C9474C" w:rsidRPr="006F3D1F" w:rsidRDefault="00C9474C" w:rsidP="00C9474C">
      <w:pPr>
        <w:pStyle w:val="41"/>
        <w:rPr>
          <w:ins w:id="899" w:author="Ryan Hakju Lee" w:date="2023-11-16T08:08:00Z"/>
        </w:rPr>
      </w:pPr>
      <w:bookmarkStart w:id="900" w:name="_Toc68899556"/>
      <w:bookmarkStart w:id="901" w:name="_Toc71214307"/>
      <w:bookmarkStart w:id="902" w:name="_Toc71721981"/>
      <w:bookmarkStart w:id="903" w:name="_Toc74859033"/>
      <w:bookmarkStart w:id="904" w:name="_Toc123800762"/>
      <w:bookmarkStart w:id="905" w:name="_Toc151062092"/>
      <w:ins w:id="906" w:author="Ryan Hakju Lee" w:date="2023-11-16T08:08:00Z">
        <w:r w:rsidRPr="006F3D1F">
          <w:t>5.1.</w:t>
        </w:r>
        <w:r>
          <w:t>1.1</w:t>
        </w:r>
        <w:r w:rsidRPr="006F3D1F">
          <w:tab/>
          <w:t>RTC AF</w:t>
        </w:r>
        <w:bookmarkEnd w:id="900"/>
        <w:bookmarkEnd w:id="901"/>
        <w:bookmarkEnd w:id="902"/>
        <w:bookmarkEnd w:id="903"/>
        <w:bookmarkEnd w:id="904"/>
        <w:bookmarkEnd w:id="905"/>
      </w:ins>
    </w:p>
    <w:p w14:paraId="49E34721" w14:textId="77777777" w:rsidR="00C9474C" w:rsidRPr="00DB7F2A" w:rsidRDefault="00C9474C" w:rsidP="00C9474C">
      <w:pPr>
        <w:rPr>
          <w:ins w:id="907" w:author="Ryan Hakju Lee" w:date="2023-11-16T08:08:00Z"/>
        </w:rPr>
      </w:pPr>
      <w:ins w:id="908" w:author="Ryan Hakju Lee" w:date="2023-11-16T08:08:00Z">
        <w:r w:rsidRPr="00586B6B">
          <w:t xml:space="preserve">Implementations of the </w:t>
        </w:r>
        <w:r>
          <w:t>RTC</w:t>
        </w:r>
        <w:r w:rsidRPr="00586B6B">
          <w:t xml:space="preserve"> AF shall </w:t>
        </w:r>
        <w:r>
          <w:t>comply with clause 7.1.1 of TS 26.510.</w:t>
        </w:r>
      </w:ins>
    </w:p>
    <w:p w14:paraId="2F2CA870" w14:textId="77777777" w:rsidR="00C9474C" w:rsidRPr="006F3D1F" w:rsidRDefault="00C9474C" w:rsidP="00C9474C">
      <w:pPr>
        <w:pStyle w:val="31"/>
        <w:rPr>
          <w:ins w:id="909" w:author="Ryan Hakju Lee" w:date="2023-11-16T08:08:00Z"/>
        </w:rPr>
      </w:pPr>
      <w:bookmarkStart w:id="910" w:name="_Toc68899558"/>
      <w:bookmarkStart w:id="911" w:name="_Toc71214309"/>
      <w:bookmarkStart w:id="912" w:name="_Toc71721983"/>
      <w:bookmarkStart w:id="913" w:name="_Toc74859035"/>
      <w:bookmarkStart w:id="914" w:name="_Toc123800764"/>
      <w:bookmarkStart w:id="915" w:name="_Toc151062093"/>
      <w:ins w:id="916" w:author="Ryan Hakju Lee" w:date="2023-11-16T08:08:00Z">
        <w:r w:rsidRPr="006F3D1F">
          <w:t>5.1.2</w:t>
        </w:r>
        <w:r w:rsidRPr="006F3D1F">
          <w:tab/>
          <w:t>HTTP message bodies for API resources</w:t>
        </w:r>
        <w:bookmarkEnd w:id="910"/>
        <w:bookmarkEnd w:id="911"/>
        <w:bookmarkEnd w:id="912"/>
        <w:bookmarkEnd w:id="913"/>
        <w:bookmarkEnd w:id="914"/>
        <w:bookmarkEnd w:id="915"/>
      </w:ins>
    </w:p>
    <w:p w14:paraId="5F46964B" w14:textId="77777777" w:rsidR="00C9474C" w:rsidRPr="00586B6B" w:rsidRDefault="00C9474C" w:rsidP="00C9474C">
      <w:pPr>
        <w:rPr>
          <w:ins w:id="917" w:author="Ryan Hakju Lee" w:date="2023-11-16T08:08:00Z"/>
        </w:rPr>
      </w:pPr>
      <w:ins w:id="918" w:author="Ryan Hakju Lee" w:date="2023-11-16T08:08:00Z">
        <w:r w:rsidRPr="00586B6B">
          <w:t xml:space="preserve">The OpenAPI [23] specification of HTTP messages and their content bodies </w:t>
        </w:r>
        <w:r>
          <w:t>is contained in Annex </w:t>
        </w:r>
        <w:r w:rsidRPr="006F3D1F">
          <w:t xml:space="preserve">X of the present document </w:t>
        </w:r>
        <w:r>
          <w:t>and in Annex A of TS 26.510.</w:t>
        </w:r>
      </w:ins>
    </w:p>
    <w:p w14:paraId="3200B1A2" w14:textId="77777777" w:rsidR="00C9474C" w:rsidRPr="006F3D1F" w:rsidRDefault="00C9474C" w:rsidP="00C9474C">
      <w:pPr>
        <w:pStyle w:val="31"/>
        <w:rPr>
          <w:ins w:id="919" w:author="Ryan Hakju Lee" w:date="2023-11-16T08:08:00Z"/>
        </w:rPr>
      </w:pPr>
      <w:bookmarkStart w:id="920" w:name="_Toc68899559"/>
      <w:bookmarkStart w:id="921" w:name="_Toc71214310"/>
      <w:bookmarkStart w:id="922" w:name="_Toc71721984"/>
      <w:bookmarkStart w:id="923" w:name="_Toc74859036"/>
      <w:bookmarkStart w:id="924" w:name="_Toc123800765"/>
      <w:bookmarkStart w:id="925" w:name="_Toc151062094"/>
      <w:ins w:id="926" w:author="Ryan Hakju Lee" w:date="2023-11-16T08:08:00Z">
        <w:r w:rsidRPr="006F3D1F">
          <w:t>5.1.</w:t>
        </w:r>
        <w:r>
          <w:t>3</w:t>
        </w:r>
        <w:r w:rsidRPr="006F3D1F">
          <w:tab/>
          <w:t>Usage of HTTP headers</w:t>
        </w:r>
        <w:bookmarkEnd w:id="920"/>
        <w:bookmarkEnd w:id="921"/>
        <w:bookmarkEnd w:id="922"/>
        <w:bookmarkEnd w:id="923"/>
        <w:bookmarkEnd w:id="924"/>
        <w:bookmarkEnd w:id="925"/>
      </w:ins>
    </w:p>
    <w:p w14:paraId="5FAB6D64" w14:textId="77777777" w:rsidR="00C9474C" w:rsidRPr="006F3D1F" w:rsidRDefault="00C9474C" w:rsidP="00C9474C">
      <w:pPr>
        <w:pStyle w:val="41"/>
        <w:rPr>
          <w:ins w:id="927" w:author="Ryan Hakju Lee" w:date="2023-11-16T08:08:00Z"/>
        </w:rPr>
      </w:pPr>
      <w:bookmarkStart w:id="928" w:name="_Toc68899560"/>
      <w:bookmarkStart w:id="929" w:name="_Toc71214311"/>
      <w:bookmarkStart w:id="930" w:name="_Toc71721985"/>
      <w:bookmarkStart w:id="931" w:name="_Toc74859037"/>
      <w:bookmarkStart w:id="932" w:name="_Toc123800766"/>
      <w:bookmarkStart w:id="933" w:name="_Toc151062095"/>
      <w:ins w:id="934" w:author="Ryan Hakju Lee" w:date="2023-11-16T08:08:00Z">
        <w:r w:rsidRPr="006F3D1F">
          <w:t>5.1.3.1</w:t>
        </w:r>
        <w:r w:rsidRPr="006F3D1F">
          <w:tab/>
          <w:t>General</w:t>
        </w:r>
        <w:bookmarkEnd w:id="928"/>
        <w:bookmarkEnd w:id="929"/>
        <w:bookmarkEnd w:id="930"/>
        <w:bookmarkEnd w:id="931"/>
        <w:bookmarkEnd w:id="932"/>
        <w:bookmarkEnd w:id="933"/>
      </w:ins>
    </w:p>
    <w:p w14:paraId="4E90717D" w14:textId="77777777" w:rsidR="00C9474C" w:rsidRPr="00586B6B" w:rsidRDefault="00C9474C" w:rsidP="00C9474C">
      <w:pPr>
        <w:rPr>
          <w:ins w:id="935" w:author="Ryan Hakju Lee" w:date="2023-11-16T08:08:00Z"/>
          <w:lang w:eastAsia="zh-CN"/>
        </w:rPr>
      </w:pPr>
      <w:ins w:id="936" w:author="Ryan Hakju Lee" w:date="2023-11-16T08:08:00Z">
        <w:r w:rsidRPr="00586B6B">
          <w:rPr>
            <w:lang w:eastAsia="zh-CN"/>
          </w:rPr>
          <w:t xml:space="preserve">Standard HTTP headers shall be used in accordance with clause 5.2.2 of TS 29.500 [21] for </w:t>
        </w:r>
        <w:r>
          <w:rPr>
            <w:lang w:eastAsia="zh-CN"/>
          </w:rPr>
          <w:t>all versions of HTTP</w:t>
        </w:r>
        <w:r w:rsidRPr="00586B6B">
          <w:rPr>
            <w:lang w:eastAsia="zh-CN"/>
          </w:rPr>
          <w:t>.</w:t>
        </w:r>
      </w:ins>
    </w:p>
    <w:p w14:paraId="165EB249" w14:textId="77777777" w:rsidR="00C9474C" w:rsidRPr="006F3D1F" w:rsidRDefault="00C9474C" w:rsidP="00C9474C">
      <w:pPr>
        <w:pStyle w:val="41"/>
        <w:rPr>
          <w:ins w:id="937" w:author="Ryan Hakju Lee" w:date="2023-11-16T08:08:00Z"/>
        </w:rPr>
      </w:pPr>
      <w:bookmarkStart w:id="938" w:name="_Toc68899563"/>
      <w:bookmarkStart w:id="939" w:name="_Toc71214314"/>
      <w:bookmarkStart w:id="940" w:name="_Toc71721988"/>
      <w:bookmarkStart w:id="941" w:name="_Toc74859040"/>
      <w:bookmarkStart w:id="942" w:name="_Toc123800769"/>
      <w:bookmarkStart w:id="943" w:name="_Toc151062096"/>
      <w:ins w:id="944" w:author="Ryan Hakju Lee" w:date="2023-11-16T08:08:00Z">
        <w:r w:rsidRPr="006F3D1F">
          <w:t>5.1.3.2</w:t>
        </w:r>
        <w:r w:rsidRPr="006F3D1F">
          <w:tab/>
          <w:t>Media Session Handler identification</w:t>
        </w:r>
        <w:bookmarkEnd w:id="938"/>
        <w:bookmarkEnd w:id="939"/>
        <w:bookmarkEnd w:id="940"/>
        <w:bookmarkEnd w:id="941"/>
        <w:bookmarkEnd w:id="942"/>
        <w:bookmarkEnd w:id="943"/>
      </w:ins>
    </w:p>
    <w:p w14:paraId="49EA673F" w14:textId="77777777" w:rsidR="00C9474C" w:rsidRPr="00D41AA2" w:rsidRDefault="00C9474C" w:rsidP="00C9474C">
      <w:pPr>
        <w:rPr>
          <w:ins w:id="945" w:author="Ryan Hakju Lee" w:date="2023-11-16T08:08:00Z"/>
          <w:rStyle w:val="Code"/>
        </w:rPr>
      </w:pPr>
      <w:bookmarkStart w:id="946" w:name="_MCCTEMPBM_CRPT71130172___7"/>
      <w:ins w:id="947" w:author="Ryan Hakju Lee" w:date="2023-11-16T08:08:00Z">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7231 [25]) in which the first element shall be a </w:t>
        </w:r>
        <w:r w:rsidRPr="00D41AA2">
          <w:rPr>
            <w:rStyle w:val="Code"/>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D41AA2">
          <w:rPr>
            <w:rStyle w:val="Code"/>
          </w:rPr>
          <w:t>product-version</w:t>
        </w:r>
        <w:r w:rsidRPr="00586B6B">
          <w:t>.</w:t>
        </w:r>
      </w:ins>
    </w:p>
    <w:p w14:paraId="4087B5BA" w14:textId="77777777" w:rsidR="00C9474C" w:rsidRPr="00586B6B" w:rsidRDefault="00C9474C" w:rsidP="00C9474C">
      <w:pPr>
        <w:rPr>
          <w:ins w:id="948" w:author="Ryan Hakju Lee" w:date="2023-11-16T08:08:00Z"/>
        </w:rPr>
      </w:pPr>
      <w:ins w:id="949" w:author="Ryan Hakju Lee" w:date="2023-11-16T08:08:00Z">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ins>
    </w:p>
    <w:p w14:paraId="3153723E" w14:textId="77777777" w:rsidR="00C9474C" w:rsidRPr="006F3D1F" w:rsidRDefault="00C9474C" w:rsidP="00C9474C">
      <w:pPr>
        <w:pStyle w:val="41"/>
        <w:rPr>
          <w:ins w:id="950" w:author="Ryan Hakju Lee" w:date="2023-11-16T08:08:00Z"/>
        </w:rPr>
      </w:pPr>
      <w:bookmarkStart w:id="951" w:name="_Toc68899565"/>
      <w:bookmarkStart w:id="952" w:name="_Toc71214316"/>
      <w:bookmarkStart w:id="953" w:name="_Toc71721990"/>
      <w:bookmarkStart w:id="954" w:name="_Toc74859042"/>
      <w:bookmarkStart w:id="955" w:name="_Toc123800771"/>
      <w:bookmarkStart w:id="956" w:name="_Toc151062097"/>
      <w:bookmarkEnd w:id="946"/>
      <w:ins w:id="957" w:author="Ryan Hakju Lee" w:date="2023-11-16T08:08:00Z">
        <w:r w:rsidRPr="006F3D1F">
          <w:t>5.1.</w:t>
        </w:r>
        <w:r>
          <w:t>3.3</w:t>
        </w:r>
        <w:r w:rsidRPr="006F3D1F">
          <w:tab/>
          <w:t>RTC AF identification</w:t>
        </w:r>
        <w:bookmarkEnd w:id="951"/>
        <w:bookmarkEnd w:id="952"/>
        <w:bookmarkEnd w:id="953"/>
        <w:bookmarkEnd w:id="954"/>
        <w:bookmarkEnd w:id="955"/>
        <w:bookmarkEnd w:id="956"/>
        <w:r w:rsidRPr="006F3D1F">
          <w:t xml:space="preserve"> </w:t>
        </w:r>
      </w:ins>
    </w:p>
    <w:p w14:paraId="69528DE9" w14:textId="77777777" w:rsidR="00C9474C" w:rsidRPr="00586B6B" w:rsidRDefault="00C9474C" w:rsidP="00C9474C">
      <w:pPr>
        <w:rPr>
          <w:ins w:id="958" w:author="Ryan Hakju Lee" w:date="2023-11-16T08:08:00Z"/>
        </w:rPr>
      </w:pPr>
      <w:bookmarkStart w:id="959" w:name="_MCCTEMPBM_CRPT71130173___7"/>
      <w:ins w:id="960" w:author="Ryan Hakju Lee" w:date="2023-11-16T08:08:00Z">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7231 [25]) of the following form:</w:t>
        </w:r>
      </w:ins>
    </w:p>
    <w:p w14:paraId="1F1B183C" w14:textId="77777777" w:rsidR="00C9474C" w:rsidRPr="00D41AA2" w:rsidRDefault="00C9474C" w:rsidP="00C9474C">
      <w:pPr>
        <w:pStyle w:val="B1"/>
        <w:rPr>
          <w:ins w:id="961" w:author="Ryan Hakju Lee" w:date="2023-11-16T08:08:00Z"/>
          <w:rStyle w:val="Code"/>
        </w:rPr>
      </w:pPr>
      <w:bookmarkStart w:id="962" w:name="_MCCTEMPBM_CRPT71130174___7"/>
      <w:bookmarkEnd w:id="959"/>
      <w:ins w:id="963" w:author="Ryan Hakju Lee" w:date="2023-11-16T08:08:00Z">
        <w:r>
          <w:rPr>
            <w:rStyle w:val="URLchar"/>
          </w:rPr>
          <w:t>RTC</w:t>
        </w:r>
        <w:r w:rsidRPr="00D41AA2">
          <w:rPr>
            <w:rStyle w:val="URLchar"/>
          </w:rPr>
          <w:t>AF-</w:t>
        </w:r>
        <w:r w:rsidRPr="00D41AA2">
          <w:rPr>
            <w:rStyle w:val="Code"/>
          </w:rPr>
          <w:t>{FQDN}</w:t>
        </w:r>
        <w:r w:rsidRPr="00D41AA2">
          <w:rPr>
            <w:rStyle w:val="URLchar"/>
          </w:rPr>
          <w:t>/</w:t>
        </w:r>
        <w:r w:rsidRPr="00D41AA2">
          <w:rPr>
            <w:rStyle w:val="Code"/>
          </w:rPr>
          <w:t>{implementationSpecificSuffix}</w:t>
        </w:r>
      </w:ins>
    </w:p>
    <w:p w14:paraId="6D7D818C" w14:textId="77777777" w:rsidR="00C9474C" w:rsidRPr="00D41AA2" w:rsidRDefault="00C9474C" w:rsidP="00C9474C">
      <w:pPr>
        <w:rPr>
          <w:ins w:id="964" w:author="Ryan Hakju Lee" w:date="2023-11-16T08:08:00Z"/>
          <w:rStyle w:val="Code"/>
        </w:rPr>
      </w:pPr>
      <w:bookmarkStart w:id="965" w:name="_MCCTEMPBM_CRPT71130175___7"/>
      <w:bookmarkEnd w:id="962"/>
      <w:ins w:id="966" w:author="Ryan Hakju Lee" w:date="2023-11-16T08:08:00Z">
        <w:r w:rsidRPr="00586B6B">
          <w:t xml:space="preserve">where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{implementationSpecificSuffix}</w:t>
        </w:r>
        <w:r w:rsidRPr="00586B6B">
          <w:t xml:space="preserve"> shall be determined by the implementation.</w:t>
        </w:r>
      </w:ins>
    </w:p>
    <w:p w14:paraId="02DFCA34" w14:textId="77777777" w:rsidR="00C9474C" w:rsidRPr="006F3D1F" w:rsidRDefault="00C9474C" w:rsidP="00C9474C">
      <w:pPr>
        <w:pStyle w:val="41"/>
        <w:rPr>
          <w:ins w:id="967" w:author="Ryan Hakju Lee" w:date="2023-11-16T08:08:00Z"/>
        </w:rPr>
      </w:pPr>
      <w:bookmarkStart w:id="968" w:name="_Toc68899566"/>
      <w:bookmarkStart w:id="969" w:name="_Toc71214317"/>
      <w:bookmarkStart w:id="970" w:name="_Toc71721991"/>
      <w:bookmarkStart w:id="971" w:name="_Toc74859043"/>
      <w:bookmarkStart w:id="972" w:name="_Toc123800772"/>
      <w:bookmarkStart w:id="973" w:name="_Toc151062098"/>
      <w:bookmarkEnd w:id="965"/>
      <w:ins w:id="974" w:author="Ryan Hakju Lee" w:date="2023-11-16T08:08:00Z">
        <w:r w:rsidRPr="006F3D1F">
          <w:t>5.1.3.4</w:t>
        </w:r>
        <w:r w:rsidRPr="006F3D1F">
          <w:tab/>
          <w:t>Support for conditional HTTP GET requests</w:t>
        </w:r>
        <w:bookmarkEnd w:id="968"/>
        <w:bookmarkEnd w:id="969"/>
        <w:bookmarkEnd w:id="970"/>
        <w:bookmarkEnd w:id="971"/>
        <w:bookmarkEnd w:id="972"/>
        <w:bookmarkEnd w:id="973"/>
      </w:ins>
    </w:p>
    <w:p w14:paraId="5E5CE78F" w14:textId="77777777" w:rsidR="00C9474C" w:rsidRPr="00586B6B" w:rsidRDefault="00C9474C" w:rsidP="00C9474C">
      <w:pPr>
        <w:keepNext/>
        <w:rPr>
          <w:ins w:id="975" w:author="Ryan Hakju Lee" w:date="2023-11-16T08:08:00Z"/>
        </w:rPr>
      </w:pPr>
      <w:ins w:id="976" w:author="Ryan Hakju Lee" w:date="2023-11-16T08:08:00Z">
        <w:r w:rsidRPr="00586B6B">
          <w:t xml:space="preserve">All responses from the </w:t>
        </w:r>
        <w:r>
          <w:t xml:space="preserve">RTC </w:t>
        </w:r>
        <w:r w:rsidRPr="00586B6B">
          <w:t xml:space="preserve">AF that carry a resource message body shall </w:t>
        </w:r>
        <w:r>
          <w:t>comply with clause 7.1.4.2 of TS 26.510.</w:t>
        </w:r>
        <w:bookmarkStart w:id="977" w:name="_MCCTEMPBM_CRPT71130177___7"/>
      </w:ins>
    </w:p>
    <w:p w14:paraId="2D2C3B69" w14:textId="77777777" w:rsidR="00C9474C" w:rsidRPr="006F3D1F" w:rsidRDefault="00C9474C" w:rsidP="00C9474C">
      <w:pPr>
        <w:pStyle w:val="41"/>
        <w:rPr>
          <w:ins w:id="978" w:author="Ryan Hakju Lee" w:date="2023-11-16T08:08:00Z"/>
        </w:rPr>
      </w:pPr>
      <w:bookmarkStart w:id="979" w:name="_Toc68899567"/>
      <w:bookmarkStart w:id="980" w:name="_Toc71214318"/>
      <w:bookmarkStart w:id="981" w:name="_Toc71721992"/>
      <w:bookmarkStart w:id="982" w:name="_Toc74859044"/>
      <w:bookmarkStart w:id="983" w:name="_Toc123800773"/>
      <w:bookmarkStart w:id="984" w:name="_Toc151062099"/>
      <w:bookmarkEnd w:id="977"/>
      <w:ins w:id="985" w:author="Ryan Hakju Lee" w:date="2023-11-16T08:08:00Z">
        <w:r w:rsidRPr="006F3D1F">
          <w:t>5.1.</w:t>
        </w:r>
        <w:r>
          <w:t>3</w:t>
        </w:r>
        <w:r w:rsidRPr="006F3D1F">
          <w:t>.5</w:t>
        </w:r>
        <w:r w:rsidRPr="006F3D1F">
          <w:tab/>
          <w:t>Support for conditional HTTP POST, PUT, PATCH and DELETE requests</w:t>
        </w:r>
        <w:bookmarkEnd w:id="979"/>
        <w:bookmarkEnd w:id="980"/>
        <w:bookmarkEnd w:id="981"/>
        <w:bookmarkEnd w:id="982"/>
        <w:bookmarkEnd w:id="983"/>
        <w:bookmarkEnd w:id="984"/>
      </w:ins>
    </w:p>
    <w:p w14:paraId="14EFE930" w14:textId="77777777" w:rsidR="00C9474C" w:rsidRPr="00586B6B" w:rsidRDefault="00C9474C" w:rsidP="00C9474C">
      <w:pPr>
        <w:rPr>
          <w:ins w:id="986" w:author="Ryan Hakju Lee" w:date="2023-11-16T08:08:00Z"/>
          <w:rFonts w:eastAsia="Calibri"/>
        </w:rPr>
      </w:pPr>
      <w:bookmarkStart w:id="987" w:name="_MCCTEMPBM_CRPT71130178___7"/>
      <w:ins w:id="988" w:author="Ryan Hakju Lee" w:date="2023-11-16T08:08:00Z">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 xml:space="preserve">comply with clause 7.1.4.3 of TS 26.510. </w:t>
        </w:r>
      </w:ins>
    </w:p>
    <w:bookmarkEnd w:id="987"/>
    <w:p w14:paraId="7C07AFCF" w14:textId="3508265A" w:rsidR="003E7839" w:rsidRDefault="003E7839" w:rsidP="003E7839">
      <w:pPr>
        <w:pStyle w:val="1"/>
        <w:rPr>
          <w:lang w:eastAsia="ko-KR"/>
        </w:rPr>
      </w:pPr>
      <w:del w:id="989" w:author="Ryan Hakju Lee" w:date="2023-11-16T08:10:00Z">
        <w:r w:rsidDel="00C9474C">
          <w:rPr>
            <w:lang w:eastAsia="ko-KR"/>
          </w:rPr>
          <w:lastRenderedPageBreak/>
          <w:delText>5</w:delText>
        </w:r>
      </w:del>
      <w:bookmarkStart w:id="990" w:name="_Toc151062100"/>
      <w:ins w:id="991" w:author="Ryan Hakju Lee" w:date="2023-11-16T08:10:00Z">
        <w:r w:rsidR="00C9474C">
          <w:rPr>
            <w:lang w:eastAsia="ko-KR"/>
          </w:rPr>
          <w:t>6</w:t>
        </w:r>
      </w:ins>
      <w:r>
        <w:rPr>
          <w:rFonts w:hint="eastAsia"/>
          <w:lang w:eastAsia="ko-KR"/>
        </w:rPr>
        <w:tab/>
      </w:r>
      <w:r>
        <w:rPr>
          <w:lang w:eastAsia="ko-KR"/>
        </w:rPr>
        <w:t>Provisioning interface (RTC-1)</w:t>
      </w:r>
      <w:bookmarkEnd w:id="990"/>
    </w:p>
    <w:p w14:paraId="72F12579" w14:textId="09B279CA" w:rsidR="00C9474C" w:rsidRDefault="00C9474C" w:rsidP="00C9474C">
      <w:pPr>
        <w:pStyle w:val="21"/>
        <w:rPr>
          <w:ins w:id="992" w:author="Ryan Hakju Lee" w:date="2023-11-16T08:08:00Z"/>
          <w:lang w:eastAsia="ko-KR"/>
        </w:rPr>
      </w:pPr>
      <w:bookmarkStart w:id="993" w:name="_Toc151062101"/>
      <w:ins w:id="994" w:author="Ryan Hakju Lee" w:date="2023-11-16T08:10:00Z">
        <w:r>
          <w:rPr>
            <w:lang w:eastAsia="ko-KR"/>
          </w:rPr>
          <w:t>6</w:t>
        </w:r>
      </w:ins>
      <w:ins w:id="995" w:author="Ryan Hakju Lee" w:date="2023-11-16T08:08:00Z">
        <w:r>
          <w:rPr>
            <w:rFonts w:hint="eastAsia"/>
            <w:lang w:eastAsia="ko-KR"/>
          </w:rPr>
          <w:t>.1</w:t>
        </w:r>
        <w:r>
          <w:rPr>
            <w:rFonts w:hint="eastAsia"/>
            <w:lang w:eastAsia="ko-KR"/>
          </w:rPr>
          <w:tab/>
          <w:t>General</w:t>
        </w:r>
        <w:bookmarkEnd w:id="993"/>
      </w:ins>
    </w:p>
    <w:p w14:paraId="28377E7B" w14:textId="5FBD8181" w:rsidR="00C9474C" w:rsidRDefault="00C9474C" w:rsidP="00C9474C">
      <w:pPr>
        <w:rPr>
          <w:ins w:id="996" w:author="Ryan Hakju Lee" w:date="2023-11-16T08:08:00Z"/>
        </w:rPr>
      </w:pPr>
      <w:ins w:id="997" w:author="Ryan Hakju Lee" w:date="2023-11-16T08:08:00Z">
        <w:r>
          <w:rPr>
            <w:lang w:eastAsia="ko-KR"/>
          </w:rPr>
          <w:t xml:space="preserve">This clause defines </w:t>
        </w:r>
        <w:r>
          <w:t>provisioning API used by the Application Provider to provision resources for their real-time communication sessions. The Provisioning API is an extension of the Provisioning API as defined in TS 26.510 clause 8.</w:t>
        </w:r>
      </w:ins>
    </w:p>
    <w:p w14:paraId="73FC0155" w14:textId="53085C5A" w:rsidR="00C9474C" w:rsidRDefault="00C9474C" w:rsidP="00C9474C">
      <w:pPr>
        <w:rPr>
          <w:ins w:id="998" w:author="Ryan Hakju Lee" w:date="2023-11-16T08:08:00Z"/>
        </w:rPr>
      </w:pPr>
      <w:ins w:id="999" w:author="Ryan Hakju Lee" w:date="2023-11-16T08:08:00Z">
        <w:r>
          <w:t xml:space="preserve">Table </w:t>
        </w:r>
      </w:ins>
      <w:ins w:id="1000" w:author="Ryan Hakju Lee" w:date="2023-11-16T08:19:00Z">
        <w:r w:rsidR="00A56688">
          <w:t>6</w:t>
        </w:r>
      </w:ins>
      <w:ins w:id="1001" w:author="Ryan Hakju Lee" w:date="2023-11-16T08:08:00Z">
        <w:r>
          <w:t>.1-1 specifies the relevant APIs for RTC sessions in comparison with those in TS 26.512:</w:t>
        </w:r>
      </w:ins>
    </w:p>
    <w:p w14:paraId="25CC131D" w14:textId="10722682" w:rsidR="00C9474C" w:rsidRDefault="00C9474C" w:rsidP="00C9474C">
      <w:pPr>
        <w:pStyle w:val="TH"/>
        <w:rPr>
          <w:ins w:id="1002" w:author="Ryan Hakju Lee" w:date="2023-11-16T11:16:00Z"/>
        </w:rPr>
      </w:pPr>
      <w:ins w:id="1003" w:author="Ryan Hakju Lee" w:date="2023-11-16T08:08:00Z">
        <w:r w:rsidRPr="006436AF">
          <w:t xml:space="preserve">Table </w:t>
        </w:r>
      </w:ins>
      <w:ins w:id="1004" w:author="Ryan Hakju Lee" w:date="2023-11-16T08:10:00Z">
        <w:r>
          <w:t>6</w:t>
        </w:r>
      </w:ins>
      <w:ins w:id="1005" w:author="Ryan Hakju Lee" w:date="2023-11-16T08:08:00Z">
        <w:r w:rsidRPr="006436AF">
          <w:t>.</w:t>
        </w:r>
        <w:r>
          <w:t>1</w:t>
        </w:r>
        <w:r w:rsidRPr="006436AF">
          <w:noBreakHyphen/>
          <w:t xml:space="preserve">1: </w:t>
        </w:r>
        <w:r>
          <w:t>List</w:t>
        </w:r>
        <w:r w:rsidRPr="006436AF">
          <w:t xml:space="preserve"> of APIs relevant to </w:t>
        </w:r>
        <w:r>
          <w:t>RTC-1</w:t>
        </w:r>
      </w:ins>
    </w:p>
    <w:tbl>
      <w:tblPr>
        <w:tblStyle w:val="a7"/>
        <w:tblW w:w="0" w:type="auto"/>
        <w:tblLook w:val="04A0" w:firstRow="1" w:lastRow="0" w:firstColumn="1" w:lastColumn="0" w:noHBand="0" w:noVBand="1"/>
      </w:tblPr>
      <w:tblGrid>
        <w:gridCol w:w="2709"/>
        <w:gridCol w:w="1622"/>
        <w:gridCol w:w="2150"/>
        <w:gridCol w:w="1686"/>
        <w:gridCol w:w="1462"/>
        <w:tblGridChange w:id="1006">
          <w:tblGrid>
            <w:gridCol w:w="2709"/>
            <w:gridCol w:w="1622"/>
            <w:gridCol w:w="2150"/>
            <w:gridCol w:w="1686"/>
            <w:gridCol w:w="1462"/>
          </w:tblGrid>
        </w:tblGridChange>
      </w:tblGrid>
      <w:tr w:rsidR="007338E5" w:rsidRPr="005F72D2" w14:paraId="44EB3C22" w14:textId="77777777" w:rsidTr="006F3D1F">
        <w:trPr>
          <w:ins w:id="1007" w:author="Ryan Hakju Lee" w:date="2023-11-16T11:16:00Z"/>
        </w:trPr>
        <w:tc>
          <w:tcPr>
            <w:tcW w:w="2709" w:type="dxa"/>
          </w:tcPr>
          <w:p w14:paraId="08EF90B1" w14:textId="77777777" w:rsidR="007338E5" w:rsidRPr="006D1996" w:rsidRDefault="007338E5" w:rsidP="006F3D1F">
            <w:pPr>
              <w:pStyle w:val="TAH"/>
              <w:rPr>
                <w:ins w:id="1008" w:author="Ryan Hakju Lee" w:date="2023-11-16T11:16:00Z"/>
              </w:rPr>
            </w:pPr>
            <w:ins w:id="1009" w:author="Ryan Hakju Lee" w:date="2023-11-16T11:16:00Z">
              <w:r w:rsidRPr="006D1996">
                <w:t>API</w:t>
              </w:r>
            </w:ins>
          </w:p>
        </w:tc>
        <w:tc>
          <w:tcPr>
            <w:tcW w:w="1622" w:type="dxa"/>
          </w:tcPr>
          <w:p w14:paraId="698E7F36" w14:textId="77777777" w:rsidR="007338E5" w:rsidRPr="006D1996" w:rsidRDefault="007338E5" w:rsidP="006F3D1F">
            <w:pPr>
              <w:pStyle w:val="TAH"/>
              <w:rPr>
                <w:ins w:id="1010" w:author="Ryan Hakju Lee" w:date="2023-11-16T11:16:00Z"/>
              </w:rPr>
            </w:pPr>
            <w:ins w:id="1011" w:author="Ryan Hakju Lee" w:date="2023-11-16T11:16:00Z">
              <w:r w:rsidRPr="006D1996">
                <w:t>Inherited</w:t>
              </w:r>
            </w:ins>
          </w:p>
        </w:tc>
        <w:tc>
          <w:tcPr>
            <w:tcW w:w="2150" w:type="dxa"/>
          </w:tcPr>
          <w:p w14:paraId="1AB31B34" w14:textId="77777777" w:rsidR="007338E5" w:rsidRPr="006D1996" w:rsidRDefault="007338E5" w:rsidP="006F3D1F">
            <w:pPr>
              <w:pStyle w:val="TAH"/>
              <w:rPr>
                <w:ins w:id="1012" w:author="Ryan Hakju Lee" w:date="2023-11-16T11:16:00Z"/>
              </w:rPr>
            </w:pPr>
            <w:ins w:id="1013" w:author="Ryan Hakju Lee" w:date="2023-11-16T11:16:00Z">
              <w:r w:rsidRPr="006D1996">
                <w:t>Extended</w:t>
              </w:r>
            </w:ins>
          </w:p>
        </w:tc>
        <w:tc>
          <w:tcPr>
            <w:tcW w:w="1686" w:type="dxa"/>
          </w:tcPr>
          <w:p w14:paraId="64275289" w14:textId="77777777" w:rsidR="007338E5" w:rsidRPr="006D1996" w:rsidRDefault="007338E5" w:rsidP="006F3D1F">
            <w:pPr>
              <w:pStyle w:val="TAH"/>
              <w:rPr>
                <w:ins w:id="1014" w:author="Ryan Hakju Lee" w:date="2023-11-16T11:16:00Z"/>
              </w:rPr>
            </w:pPr>
            <w:ins w:id="1015" w:author="Ryan Hakju Lee" w:date="2023-11-16T11:16:00Z">
              <w:r w:rsidRPr="006D1996">
                <w:t>Not Relevant</w:t>
              </w:r>
            </w:ins>
          </w:p>
        </w:tc>
        <w:tc>
          <w:tcPr>
            <w:tcW w:w="1462" w:type="dxa"/>
          </w:tcPr>
          <w:p w14:paraId="539637E5" w14:textId="77777777" w:rsidR="007338E5" w:rsidRPr="006D1996" w:rsidRDefault="007338E5" w:rsidP="006F3D1F">
            <w:pPr>
              <w:pStyle w:val="TAH"/>
              <w:rPr>
                <w:ins w:id="1016" w:author="Ryan Hakju Lee" w:date="2023-11-16T11:16:00Z"/>
              </w:rPr>
            </w:pPr>
            <w:ins w:id="1017" w:author="Ryan Hakju Lee" w:date="2023-11-16T11:16:00Z">
              <w:r w:rsidRPr="006D1996">
                <w:t>New</w:t>
              </w:r>
            </w:ins>
          </w:p>
        </w:tc>
      </w:tr>
      <w:tr w:rsidR="007338E5" w:rsidRPr="005F72D2" w14:paraId="6CC1AC97" w14:textId="77777777" w:rsidTr="007338E5">
        <w:tblPrEx>
          <w:tblW w:w="0" w:type="auto"/>
          <w:tblPrExChange w:id="1018" w:author="Ryan Hakju Lee" w:date="2023-11-16T11:16:00Z">
            <w:tblPrEx>
              <w:tblW w:w="0" w:type="auto"/>
            </w:tblPrEx>
          </w:tblPrExChange>
        </w:tblPrEx>
        <w:trPr>
          <w:trHeight w:val="426"/>
          <w:ins w:id="1019" w:author="Ryan Hakju Lee" w:date="2023-11-16T11:16:00Z"/>
        </w:trPr>
        <w:tc>
          <w:tcPr>
            <w:tcW w:w="2709" w:type="dxa"/>
            <w:tcPrChange w:id="1020" w:author="Ryan Hakju Lee" w:date="2023-11-16T11:16:00Z">
              <w:tcPr>
                <w:tcW w:w="2709" w:type="dxa"/>
              </w:tcPr>
            </w:tcPrChange>
          </w:tcPr>
          <w:p w14:paraId="0F6ECC6E" w14:textId="77777777" w:rsidR="007338E5" w:rsidRPr="005F72D2" w:rsidRDefault="007338E5" w:rsidP="006F3D1F">
            <w:pPr>
              <w:pStyle w:val="TAL"/>
              <w:rPr>
                <w:ins w:id="1021" w:author="Ryan Hakju Lee" w:date="2023-11-16T11:16:00Z"/>
              </w:rPr>
            </w:pPr>
            <w:ins w:id="1022" w:author="Ryan Hakju Lee" w:date="2023-11-16T11:16:00Z">
              <w:r w:rsidRPr="005F72D2">
                <w:t>Provisioning Sessions API</w:t>
              </w:r>
            </w:ins>
          </w:p>
        </w:tc>
        <w:tc>
          <w:tcPr>
            <w:tcW w:w="1622" w:type="dxa"/>
            <w:tcPrChange w:id="1023" w:author="Ryan Hakju Lee" w:date="2023-11-16T11:16:00Z">
              <w:tcPr>
                <w:tcW w:w="1622" w:type="dxa"/>
              </w:tcPr>
            </w:tcPrChange>
          </w:tcPr>
          <w:p w14:paraId="28A556E7" w14:textId="77777777" w:rsidR="007338E5" w:rsidRPr="005F72D2" w:rsidRDefault="007338E5" w:rsidP="006F3D1F">
            <w:pPr>
              <w:pStyle w:val="TAL"/>
              <w:jc w:val="center"/>
              <w:rPr>
                <w:ins w:id="1024" w:author="Ryan Hakju Lee" w:date="2023-11-16T11:16:00Z"/>
              </w:rPr>
            </w:pPr>
          </w:p>
        </w:tc>
        <w:tc>
          <w:tcPr>
            <w:tcW w:w="2150" w:type="dxa"/>
            <w:tcPrChange w:id="1025" w:author="Ryan Hakju Lee" w:date="2023-11-16T11:16:00Z">
              <w:tcPr>
                <w:tcW w:w="2150" w:type="dxa"/>
              </w:tcPr>
            </w:tcPrChange>
          </w:tcPr>
          <w:p w14:paraId="6A03A592" w14:textId="190EA0D7" w:rsidR="007338E5" w:rsidRPr="006D1996" w:rsidRDefault="007338E5" w:rsidP="006F3D1F">
            <w:pPr>
              <w:pStyle w:val="TAL"/>
              <w:jc w:val="center"/>
              <w:rPr>
                <w:ins w:id="1026" w:author="Ryan Hakju Lee" w:date="2023-11-16T11:16:00Z"/>
                <w:lang w:eastAsia="ko-KR"/>
              </w:rPr>
            </w:pPr>
            <w:ins w:id="1027" w:author="Ryan Hakju Lee" w:date="2023-11-16T11:16:00Z">
              <w:r>
                <w:rPr>
                  <w:rFonts w:hint="eastAsia"/>
                  <w:lang w:eastAsia="ko-KR"/>
                </w:rPr>
                <w:t>O</w:t>
              </w:r>
            </w:ins>
          </w:p>
        </w:tc>
        <w:tc>
          <w:tcPr>
            <w:tcW w:w="1686" w:type="dxa"/>
            <w:tcPrChange w:id="1028" w:author="Ryan Hakju Lee" w:date="2023-11-16T11:16:00Z">
              <w:tcPr>
                <w:tcW w:w="1686" w:type="dxa"/>
              </w:tcPr>
            </w:tcPrChange>
          </w:tcPr>
          <w:p w14:paraId="28F3C116" w14:textId="77777777" w:rsidR="007338E5" w:rsidRPr="005F72D2" w:rsidRDefault="007338E5" w:rsidP="006F3D1F">
            <w:pPr>
              <w:pStyle w:val="TAL"/>
              <w:jc w:val="center"/>
              <w:rPr>
                <w:ins w:id="1029" w:author="Ryan Hakju Lee" w:date="2023-11-16T11:16:00Z"/>
              </w:rPr>
            </w:pPr>
          </w:p>
        </w:tc>
        <w:tc>
          <w:tcPr>
            <w:tcW w:w="1462" w:type="dxa"/>
            <w:tcPrChange w:id="1030" w:author="Ryan Hakju Lee" w:date="2023-11-16T11:16:00Z">
              <w:tcPr>
                <w:tcW w:w="1462" w:type="dxa"/>
              </w:tcPr>
            </w:tcPrChange>
          </w:tcPr>
          <w:p w14:paraId="2A4323D0" w14:textId="77777777" w:rsidR="007338E5" w:rsidRPr="005F72D2" w:rsidRDefault="007338E5" w:rsidP="006F3D1F">
            <w:pPr>
              <w:pStyle w:val="TAL"/>
              <w:jc w:val="center"/>
              <w:rPr>
                <w:ins w:id="1031" w:author="Ryan Hakju Lee" w:date="2023-11-16T11:16:00Z"/>
              </w:rPr>
            </w:pPr>
          </w:p>
        </w:tc>
      </w:tr>
      <w:tr w:rsidR="007338E5" w:rsidRPr="005F72D2" w14:paraId="1A6868DE" w14:textId="77777777" w:rsidTr="007338E5">
        <w:tblPrEx>
          <w:tblW w:w="0" w:type="auto"/>
          <w:tblPrExChange w:id="1032" w:author="Ryan Hakju Lee" w:date="2023-11-16T11:16:00Z">
            <w:tblPrEx>
              <w:tblW w:w="0" w:type="auto"/>
            </w:tblPrEx>
          </w:tblPrExChange>
        </w:tblPrEx>
        <w:trPr>
          <w:trHeight w:val="426"/>
          <w:ins w:id="1033" w:author="Ryan Hakju Lee" w:date="2023-11-16T11:16:00Z"/>
        </w:trPr>
        <w:tc>
          <w:tcPr>
            <w:tcW w:w="2709" w:type="dxa"/>
            <w:tcPrChange w:id="1034" w:author="Ryan Hakju Lee" w:date="2023-11-16T11:16:00Z">
              <w:tcPr>
                <w:tcW w:w="2709" w:type="dxa"/>
              </w:tcPr>
            </w:tcPrChange>
          </w:tcPr>
          <w:p w14:paraId="5D070860" w14:textId="77777777" w:rsidR="007338E5" w:rsidRPr="005F72D2" w:rsidRDefault="007338E5" w:rsidP="006F3D1F">
            <w:pPr>
              <w:pStyle w:val="TAL"/>
              <w:rPr>
                <w:ins w:id="1035" w:author="Ryan Hakju Lee" w:date="2023-11-16T11:16:00Z"/>
              </w:rPr>
            </w:pPr>
            <w:ins w:id="1036" w:author="Ryan Hakju Lee" w:date="2023-11-16T11:16:00Z">
              <w:r w:rsidRPr="005F72D2">
                <w:t>Server Certificates Provisioning</w:t>
              </w:r>
              <w:r>
                <w:t xml:space="preserve"> API</w:t>
              </w:r>
            </w:ins>
          </w:p>
        </w:tc>
        <w:tc>
          <w:tcPr>
            <w:tcW w:w="1622" w:type="dxa"/>
            <w:tcPrChange w:id="1037" w:author="Ryan Hakju Lee" w:date="2023-11-16T11:16:00Z">
              <w:tcPr>
                <w:tcW w:w="1622" w:type="dxa"/>
              </w:tcPr>
            </w:tcPrChange>
          </w:tcPr>
          <w:p w14:paraId="71D93DE3" w14:textId="77777777" w:rsidR="007338E5" w:rsidRPr="005F72D2" w:rsidRDefault="007338E5" w:rsidP="006F3D1F">
            <w:pPr>
              <w:pStyle w:val="TAL"/>
              <w:jc w:val="center"/>
              <w:rPr>
                <w:ins w:id="1038" w:author="Ryan Hakju Lee" w:date="2023-11-16T11:16:00Z"/>
              </w:rPr>
            </w:pPr>
          </w:p>
        </w:tc>
        <w:tc>
          <w:tcPr>
            <w:tcW w:w="2150" w:type="dxa"/>
            <w:tcPrChange w:id="1039" w:author="Ryan Hakju Lee" w:date="2023-11-16T11:16:00Z">
              <w:tcPr>
                <w:tcW w:w="2150" w:type="dxa"/>
              </w:tcPr>
            </w:tcPrChange>
          </w:tcPr>
          <w:p w14:paraId="362826B3" w14:textId="77777777" w:rsidR="007338E5" w:rsidRPr="005F72D2" w:rsidRDefault="007338E5" w:rsidP="006F3D1F">
            <w:pPr>
              <w:pStyle w:val="TAL"/>
              <w:jc w:val="center"/>
              <w:rPr>
                <w:ins w:id="1040" w:author="Ryan Hakju Lee" w:date="2023-11-16T11:16:00Z"/>
              </w:rPr>
            </w:pPr>
          </w:p>
        </w:tc>
        <w:tc>
          <w:tcPr>
            <w:tcW w:w="1686" w:type="dxa"/>
            <w:tcPrChange w:id="1041" w:author="Ryan Hakju Lee" w:date="2023-11-16T11:16:00Z">
              <w:tcPr>
                <w:tcW w:w="1686" w:type="dxa"/>
              </w:tcPr>
            </w:tcPrChange>
          </w:tcPr>
          <w:p w14:paraId="3D6176F8" w14:textId="31053B42" w:rsidR="007338E5" w:rsidRPr="005F72D2" w:rsidRDefault="007338E5" w:rsidP="006F3D1F">
            <w:pPr>
              <w:pStyle w:val="TAL"/>
              <w:jc w:val="center"/>
              <w:rPr>
                <w:ins w:id="1042" w:author="Ryan Hakju Lee" w:date="2023-11-16T11:16:00Z"/>
              </w:rPr>
            </w:pPr>
            <w:ins w:id="1043" w:author="Ryan Hakju Lee" w:date="2023-11-16T11:16:00Z">
              <w:r>
                <w:t>O</w:t>
              </w:r>
              <w:r w:rsidRPr="005F72D2">
                <w:t xml:space="preserve"> (but can be reused)</w:t>
              </w:r>
            </w:ins>
          </w:p>
        </w:tc>
        <w:tc>
          <w:tcPr>
            <w:tcW w:w="1462" w:type="dxa"/>
            <w:tcPrChange w:id="1044" w:author="Ryan Hakju Lee" w:date="2023-11-16T11:16:00Z">
              <w:tcPr>
                <w:tcW w:w="1462" w:type="dxa"/>
              </w:tcPr>
            </w:tcPrChange>
          </w:tcPr>
          <w:p w14:paraId="5F1DEF0B" w14:textId="77777777" w:rsidR="007338E5" w:rsidRPr="005F72D2" w:rsidRDefault="007338E5" w:rsidP="006F3D1F">
            <w:pPr>
              <w:pStyle w:val="TAL"/>
              <w:jc w:val="center"/>
              <w:rPr>
                <w:ins w:id="1045" w:author="Ryan Hakju Lee" w:date="2023-11-16T11:16:00Z"/>
              </w:rPr>
            </w:pPr>
          </w:p>
        </w:tc>
      </w:tr>
      <w:tr w:rsidR="007338E5" w:rsidRPr="005F72D2" w14:paraId="6E568C6C" w14:textId="77777777" w:rsidTr="007338E5">
        <w:tblPrEx>
          <w:tblW w:w="0" w:type="auto"/>
          <w:tblPrExChange w:id="1046" w:author="Ryan Hakju Lee" w:date="2023-11-16T11:16:00Z">
            <w:tblPrEx>
              <w:tblW w:w="0" w:type="auto"/>
            </w:tblPrEx>
          </w:tblPrExChange>
        </w:tblPrEx>
        <w:trPr>
          <w:trHeight w:val="426"/>
          <w:ins w:id="1047" w:author="Ryan Hakju Lee" w:date="2023-11-16T11:16:00Z"/>
        </w:trPr>
        <w:tc>
          <w:tcPr>
            <w:tcW w:w="2709" w:type="dxa"/>
            <w:tcPrChange w:id="1048" w:author="Ryan Hakju Lee" w:date="2023-11-16T11:16:00Z">
              <w:tcPr>
                <w:tcW w:w="2709" w:type="dxa"/>
              </w:tcPr>
            </w:tcPrChange>
          </w:tcPr>
          <w:p w14:paraId="328BC765" w14:textId="77777777" w:rsidR="007338E5" w:rsidRPr="005F72D2" w:rsidRDefault="007338E5" w:rsidP="006F3D1F">
            <w:pPr>
              <w:pStyle w:val="TAL"/>
              <w:rPr>
                <w:ins w:id="1049" w:author="Ryan Hakju Lee" w:date="2023-11-16T11:16:00Z"/>
              </w:rPr>
            </w:pPr>
            <w:ins w:id="1050" w:author="Ryan Hakju Lee" w:date="2023-11-16T11:16:00Z">
              <w:r w:rsidRPr="005F72D2">
                <w:t>Content Preparation Templates</w:t>
              </w:r>
              <w:r>
                <w:t xml:space="preserve"> API</w:t>
              </w:r>
            </w:ins>
          </w:p>
        </w:tc>
        <w:tc>
          <w:tcPr>
            <w:tcW w:w="1622" w:type="dxa"/>
            <w:tcPrChange w:id="1051" w:author="Ryan Hakju Lee" w:date="2023-11-16T11:16:00Z">
              <w:tcPr>
                <w:tcW w:w="1622" w:type="dxa"/>
              </w:tcPr>
            </w:tcPrChange>
          </w:tcPr>
          <w:p w14:paraId="376D30C1" w14:textId="77777777" w:rsidR="007338E5" w:rsidRPr="005F72D2" w:rsidRDefault="007338E5" w:rsidP="006F3D1F">
            <w:pPr>
              <w:pStyle w:val="TAL"/>
              <w:jc w:val="center"/>
              <w:rPr>
                <w:ins w:id="1052" w:author="Ryan Hakju Lee" w:date="2023-11-16T11:16:00Z"/>
              </w:rPr>
            </w:pPr>
          </w:p>
        </w:tc>
        <w:tc>
          <w:tcPr>
            <w:tcW w:w="2150" w:type="dxa"/>
            <w:tcPrChange w:id="1053" w:author="Ryan Hakju Lee" w:date="2023-11-16T11:16:00Z">
              <w:tcPr>
                <w:tcW w:w="2150" w:type="dxa"/>
              </w:tcPr>
            </w:tcPrChange>
          </w:tcPr>
          <w:p w14:paraId="72F42564" w14:textId="77777777" w:rsidR="007338E5" w:rsidRPr="005F72D2" w:rsidRDefault="007338E5" w:rsidP="006F3D1F">
            <w:pPr>
              <w:pStyle w:val="TAL"/>
              <w:jc w:val="center"/>
              <w:rPr>
                <w:ins w:id="1054" w:author="Ryan Hakju Lee" w:date="2023-11-16T11:16:00Z"/>
              </w:rPr>
            </w:pPr>
          </w:p>
        </w:tc>
        <w:tc>
          <w:tcPr>
            <w:tcW w:w="1686" w:type="dxa"/>
            <w:tcPrChange w:id="1055" w:author="Ryan Hakju Lee" w:date="2023-11-16T11:16:00Z">
              <w:tcPr>
                <w:tcW w:w="1686" w:type="dxa"/>
              </w:tcPr>
            </w:tcPrChange>
          </w:tcPr>
          <w:p w14:paraId="1B4B5FE5" w14:textId="00379A18" w:rsidR="007338E5" w:rsidRPr="005F72D2" w:rsidRDefault="007338E5" w:rsidP="006F3D1F">
            <w:pPr>
              <w:pStyle w:val="TAL"/>
              <w:jc w:val="center"/>
              <w:rPr>
                <w:ins w:id="1056" w:author="Ryan Hakju Lee" w:date="2023-11-16T11:16:00Z"/>
                <w:lang w:eastAsia="ko-KR"/>
              </w:rPr>
            </w:pPr>
            <w:ins w:id="1057" w:author="Ryan Hakju Lee" w:date="2023-11-16T11:16:00Z">
              <w:r>
                <w:rPr>
                  <w:rFonts w:hint="eastAsia"/>
                  <w:lang w:eastAsia="ko-KR"/>
                </w:rPr>
                <w:t>O</w:t>
              </w:r>
            </w:ins>
          </w:p>
        </w:tc>
        <w:tc>
          <w:tcPr>
            <w:tcW w:w="1462" w:type="dxa"/>
            <w:tcPrChange w:id="1058" w:author="Ryan Hakju Lee" w:date="2023-11-16T11:16:00Z">
              <w:tcPr>
                <w:tcW w:w="1462" w:type="dxa"/>
              </w:tcPr>
            </w:tcPrChange>
          </w:tcPr>
          <w:p w14:paraId="35AAA3B1" w14:textId="77777777" w:rsidR="007338E5" w:rsidRPr="005F72D2" w:rsidRDefault="007338E5" w:rsidP="006F3D1F">
            <w:pPr>
              <w:pStyle w:val="TAL"/>
              <w:jc w:val="center"/>
              <w:rPr>
                <w:ins w:id="1059" w:author="Ryan Hakju Lee" w:date="2023-11-16T11:16:00Z"/>
              </w:rPr>
            </w:pPr>
          </w:p>
        </w:tc>
      </w:tr>
      <w:tr w:rsidR="007338E5" w:rsidRPr="005F72D2" w14:paraId="48D28C0B" w14:textId="77777777" w:rsidTr="007338E5">
        <w:tblPrEx>
          <w:tblW w:w="0" w:type="auto"/>
          <w:tblPrExChange w:id="1060" w:author="Ryan Hakju Lee" w:date="2023-11-16T11:16:00Z">
            <w:tblPrEx>
              <w:tblW w:w="0" w:type="auto"/>
            </w:tblPrEx>
          </w:tblPrExChange>
        </w:tblPrEx>
        <w:trPr>
          <w:trHeight w:val="426"/>
          <w:ins w:id="1061" w:author="Ryan Hakju Lee" w:date="2023-11-16T11:16:00Z"/>
        </w:trPr>
        <w:tc>
          <w:tcPr>
            <w:tcW w:w="2709" w:type="dxa"/>
            <w:tcPrChange w:id="1062" w:author="Ryan Hakju Lee" w:date="2023-11-16T11:16:00Z">
              <w:tcPr>
                <w:tcW w:w="2709" w:type="dxa"/>
              </w:tcPr>
            </w:tcPrChange>
          </w:tcPr>
          <w:p w14:paraId="0956043F" w14:textId="77777777" w:rsidR="007338E5" w:rsidRPr="005F72D2" w:rsidRDefault="007338E5" w:rsidP="006F3D1F">
            <w:pPr>
              <w:pStyle w:val="TAL"/>
              <w:rPr>
                <w:ins w:id="1063" w:author="Ryan Hakju Lee" w:date="2023-11-16T11:16:00Z"/>
              </w:rPr>
            </w:pPr>
            <w:ins w:id="1064" w:author="Ryan Hakju Lee" w:date="2023-11-16T11:16:00Z">
              <w:r w:rsidRPr="005F72D2">
                <w:t>Content Protocols Discovery</w:t>
              </w:r>
              <w:r>
                <w:t xml:space="preserve"> API</w:t>
              </w:r>
            </w:ins>
          </w:p>
        </w:tc>
        <w:tc>
          <w:tcPr>
            <w:tcW w:w="1622" w:type="dxa"/>
            <w:tcPrChange w:id="1065" w:author="Ryan Hakju Lee" w:date="2023-11-16T11:16:00Z">
              <w:tcPr>
                <w:tcW w:w="1622" w:type="dxa"/>
              </w:tcPr>
            </w:tcPrChange>
          </w:tcPr>
          <w:p w14:paraId="43EDA5DA" w14:textId="77777777" w:rsidR="007338E5" w:rsidRPr="005F72D2" w:rsidRDefault="007338E5" w:rsidP="006F3D1F">
            <w:pPr>
              <w:pStyle w:val="TAL"/>
              <w:jc w:val="center"/>
              <w:rPr>
                <w:ins w:id="1066" w:author="Ryan Hakju Lee" w:date="2023-11-16T11:16:00Z"/>
              </w:rPr>
            </w:pPr>
          </w:p>
        </w:tc>
        <w:tc>
          <w:tcPr>
            <w:tcW w:w="2150" w:type="dxa"/>
            <w:tcPrChange w:id="1067" w:author="Ryan Hakju Lee" w:date="2023-11-16T11:16:00Z">
              <w:tcPr>
                <w:tcW w:w="2150" w:type="dxa"/>
              </w:tcPr>
            </w:tcPrChange>
          </w:tcPr>
          <w:p w14:paraId="0F00622F" w14:textId="77777777" w:rsidR="007338E5" w:rsidRPr="005F72D2" w:rsidRDefault="007338E5" w:rsidP="006F3D1F">
            <w:pPr>
              <w:pStyle w:val="TAL"/>
              <w:jc w:val="center"/>
              <w:rPr>
                <w:ins w:id="1068" w:author="Ryan Hakju Lee" w:date="2023-11-16T11:16:00Z"/>
              </w:rPr>
            </w:pPr>
          </w:p>
        </w:tc>
        <w:tc>
          <w:tcPr>
            <w:tcW w:w="1686" w:type="dxa"/>
            <w:tcPrChange w:id="1069" w:author="Ryan Hakju Lee" w:date="2023-11-16T11:16:00Z">
              <w:tcPr>
                <w:tcW w:w="1686" w:type="dxa"/>
              </w:tcPr>
            </w:tcPrChange>
          </w:tcPr>
          <w:p w14:paraId="1CC34B37" w14:textId="1FB525DE" w:rsidR="007338E5" w:rsidRPr="005F72D2" w:rsidRDefault="007338E5" w:rsidP="006F3D1F">
            <w:pPr>
              <w:pStyle w:val="TAL"/>
              <w:jc w:val="center"/>
              <w:rPr>
                <w:ins w:id="1070" w:author="Ryan Hakju Lee" w:date="2023-11-16T11:16:00Z"/>
                <w:lang w:eastAsia="ko-KR"/>
              </w:rPr>
            </w:pPr>
            <w:ins w:id="1071" w:author="Ryan Hakju Lee" w:date="2023-11-16T11:16:00Z">
              <w:r>
                <w:rPr>
                  <w:rFonts w:hint="eastAsia"/>
                  <w:lang w:eastAsia="ko-KR"/>
                </w:rPr>
                <w:t>O</w:t>
              </w:r>
            </w:ins>
          </w:p>
        </w:tc>
        <w:tc>
          <w:tcPr>
            <w:tcW w:w="1462" w:type="dxa"/>
            <w:tcPrChange w:id="1072" w:author="Ryan Hakju Lee" w:date="2023-11-16T11:16:00Z">
              <w:tcPr>
                <w:tcW w:w="1462" w:type="dxa"/>
              </w:tcPr>
            </w:tcPrChange>
          </w:tcPr>
          <w:p w14:paraId="0B2941EB" w14:textId="77777777" w:rsidR="007338E5" w:rsidRPr="005F72D2" w:rsidRDefault="007338E5" w:rsidP="006F3D1F">
            <w:pPr>
              <w:pStyle w:val="TAL"/>
              <w:jc w:val="center"/>
              <w:rPr>
                <w:ins w:id="1073" w:author="Ryan Hakju Lee" w:date="2023-11-16T11:16:00Z"/>
              </w:rPr>
            </w:pPr>
          </w:p>
        </w:tc>
      </w:tr>
      <w:tr w:rsidR="007338E5" w:rsidRPr="005F72D2" w14:paraId="4309A53D" w14:textId="77777777" w:rsidTr="007338E5">
        <w:tblPrEx>
          <w:tblW w:w="0" w:type="auto"/>
          <w:tblPrExChange w:id="1074" w:author="Ryan Hakju Lee" w:date="2023-11-16T11:16:00Z">
            <w:tblPrEx>
              <w:tblW w:w="0" w:type="auto"/>
            </w:tblPrEx>
          </w:tblPrExChange>
        </w:tblPrEx>
        <w:trPr>
          <w:trHeight w:val="426"/>
          <w:ins w:id="1075" w:author="Ryan Hakju Lee" w:date="2023-11-16T11:16:00Z"/>
        </w:trPr>
        <w:tc>
          <w:tcPr>
            <w:tcW w:w="2709" w:type="dxa"/>
            <w:tcPrChange w:id="1076" w:author="Ryan Hakju Lee" w:date="2023-11-16T11:16:00Z">
              <w:tcPr>
                <w:tcW w:w="2709" w:type="dxa"/>
              </w:tcPr>
            </w:tcPrChange>
          </w:tcPr>
          <w:p w14:paraId="50535A43" w14:textId="77777777" w:rsidR="007338E5" w:rsidRPr="005F72D2" w:rsidRDefault="007338E5" w:rsidP="006F3D1F">
            <w:pPr>
              <w:pStyle w:val="TAL"/>
              <w:rPr>
                <w:ins w:id="1077" w:author="Ryan Hakju Lee" w:date="2023-11-16T11:16:00Z"/>
              </w:rPr>
            </w:pPr>
            <w:ins w:id="1078" w:author="Ryan Hakju Lee" w:date="2023-11-16T11:16:00Z">
              <w:r w:rsidRPr="005F72D2">
                <w:t>Content Hosting Provisioning</w:t>
              </w:r>
              <w:r>
                <w:t xml:space="preserve"> API</w:t>
              </w:r>
            </w:ins>
          </w:p>
        </w:tc>
        <w:tc>
          <w:tcPr>
            <w:tcW w:w="1622" w:type="dxa"/>
            <w:tcPrChange w:id="1079" w:author="Ryan Hakju Lee" w:date="2023-11-16T11:16:00Z">
              <w:tcPr>
                <w:tcW w:w="1622" w:type="dxa"/>
              </w:tcPr>
            </w:tcPrChange>
          </w:tcPr>
          <w:p w14:paraId="28BA9522" w14:textId="77777777" w:rsidR="007338E5" w:rsidRPr="005F72D2" w:rsidRDefault="007338E5" w:rsidP="006F3D1F">
            <w:pPr>
              <w:pStyle w:val="TAL"/>
              <w:jc w:val="center"/>
              <w:rPr>
                <w:ins w:id="1080" w:author="Ryan Hakju Lee" w:date="2023-11-16T11:16:00Z"/>
              </w:rPr>
            </w:pPr>
          </w:p>
        </w:tc>
        <w:tc>
          <w:tcPr>
            <w:tcW w:w="2150" w:type="dxa"/>
            <w:tcPrChange w:id="1081" w:author="Ryan Hakju Lee" w:date="2023-11-16T11:16:00Z">
              <w:tcPr>
                <w:tcW w:w="2150" w:type="dxa"/>
              </w:tcPr>
            </w:tcPrChange>
          </w:tcPr>
          <w:p w14:paraId="18F7F632" w14:textId="77777777" w:rsidR="007338E5" w:rsidRPr="005F72D2" w:rsidRDefault="007338E5" w:rsidP="006F3D1F">
            <w:pPr>
              <w:pStyle w:val="TAL"/>
              <w:jc w:val="center"/>
              <w:rPr>
                <w:ins w:id="1082" w:author="Ryan Hakju Lee" w:date="2023-11-16T11:16:00Z"/>
              </w:rPr>
            </w:pPr>
          </w:p>
        </w:tc>
        <w:tc>
          <w:tcPr>
            <w:tcW w:w="1686" w:type="dxa"/>
            <w:tcPrChange w:id="1083" w:author="Ryan Hakju Lee" w:date="2023-11-16T11:16:00Z">
              <w:tcPr>
                <w:tcW w:w="1686" w:type="dxa"/>
              </w:tcPr>
            </w:tcPrChange>
          </w:tcPr>
          <w:p w14:paraId="7BACA285" w14:textId="7FC01A93" w:rsidR="007338E5" w:rsidRPr="005F72D2" w:rsidRDefault="007338E5" w:rsidP="006F3D1F">
            <w:pPr>
              <w:pStyle w:val="TAL"/>
              <w:jc w:val="center"/>
              <w:rPr>
                <w:ins w:id="1084" w:author="Ryan Hakju Lee" w:date="2023-11-16T11:16:00Z"/>
                <w:lang w:eastAsia="ko-KR"/>
              </w:rPr>
            </w:pPr>
            <w:ins w:id="1085" w:author="Ryan Hakju Lee" w:date="2023-11-16T11:16:00Z">
              <w:r>
                <w:rPr>
                  <w:rFonts w:hint="eastAsia"/>
                  <w:lang w:eastAsia="ko-KR"/>
                </w:rPr>
                <w:t>O</w:t>
              </w:r>
            </w:ins>
          </w:p>
        </w:tc>
        <w:tc>
          <w:tcPr>
            <w:tcW w:w="1462" w:type="dxa"/>
            <w:tcPrChange w:id="1086" w:author="Ryan Hakju Lee" w:date="2023-11-16T11:16:00Z">
              <w:tcPr>
                <w:tcW w:w="1462" w:type="dxa"/>
              </w:tcPr>
            </w:tcPrChange>
          </w:tcPr>
          <w:p w14:paraId="28E3B7A9" w14:textId="77777777" w:rsidR="007338E5" w:rsidRPr="005F72D2" w:rsidRDefault="007338E5" w:rsidP="006F3D1F">
            <w:pPr>
              <w:pStyle w:val="TAL"/>
              <w:jc w:val="center"/>
              <w:rPr>
                <w:ins w:id="1087" w:author="Ryan Hakju Lee" w:date="2023-11-16T11:16:00Z"/>
              </w:rPr>
            </w:pPr>
          </w:p>
        </w:tc>
      </w:tr>
      <w:tr w:rsidR="007338E5" w:rsidRPr="005F72D2" w14:paraId="0C633014" w14:textId="77777777" w:rsidTr="007338E5">
        <w:tblPrEx>
          <w:tblW w:w="0" w:type="auto"/>
          <w:tblPrExChange w:id="1088" w:author="Ryan Hakju Lee" w:date="2023-11-16T11:16:00Z">
            <w:tblPrEx>
              <w:tblW w:w="0" w:type="auto"/>
            </w:tblPrEx>
          </w:tblPrExChange>
        </w:tblPrEx>
        <w:trPr>
          <w:trHeight w:val="426"/>
          <w:ins w:id="1089" w:author="Ryan Hakju Lee" w:date="2023-11-16T11:16:00Z"/>
        </w:trPr>
        <w:tc>
          <w:tcPr>
            <w:tcW w:w="2709" w:type="dxa"/>
            <w:tcPrChange w:id="1090" w:author="Ryan Hakju Lee" w:date="2023-11-16T11:16:00Z">
              <w:tcPr>
                <w:tcW w:w="2709" w:type="dxa"/>
              </w:tcPr>
            </w:tcPrChange>
          </w:tcPr>
          <w:p w14:paraId="6414DCA4" w14:textId="77777777" w:rsidR="007338E5" w:rsidRPr="005F72D2" w:rsidRDefault="007338E5" w:rsidP="006F3D1F">
            <w:pPr>
              <w:pStyle w:val="TAL"/>
              <w:rPr>
                <w:ins w:id="1091" w:author="Ryan Hakju Lee" w:date="2023-11-16T11:16:00Z"/>
              </w:rPr>
            </w:pPr>
            <w:ins w:id="1092" w:author="Ryan Hakju Lee" w:date="2023-11-16T11:16:00Z">
              <w:r w:rsidRPr="005F72D2">
                <w:t>Consumption Reporting Provisioning</w:t>
              </w:r>
              <w:r>
                <w:t xml:space="preserve"> API</w:t>
              </w:r>
            </w:ins>
          </w:p>
        </w:tc>
        <w:tc>
          <w:tcPr>
            <w:tcW w:w="1622" w:type="dxa"/>
            <w:tcPrChange w:id="1093" w:author="Ryan Hakju Lee" w:date="2023-11-16T11:16:00Z">
              <w:tcPr>
                <w:tcW w:w="1622" w:type="dxa"/>
              </w:tcPr>
            </w:tcPrChange>
          </w:tcPr>
          <w:p w14:paraId="0F61645C" w14:textId="7BF087FD" w:rsidR="007338E5" w:rsidRPr="005F72D2" w:rsidRDefault="007338E5" w:rsidP="006F3D1F">
            <w:pPr>
              <w:pStyle w:val="TAL"/>
              <w:jc w:val="center"/>
              <w:rPr>
                <w:ins w:id="1094" w:author="Ryan Hakju Lee" w:date="2023-11-16T11:16:00Z"/>
                <w:lang w:eastAsia="ko-KR"/>
              </w:rPr>
            </w:pPr>
            <w:ins w:id="1095" w:author="Ryan Hakju Lee" w:date="2023-11-16T11:16:00Z">
              <w:r>
                <w:rPr>
                  <w:rFonts w:hint="eastAsia"/>
                  <w:lang w:eastAsia="ko-KR"/>
                </w:rPr>
                <w:t>O</w:t>
              </w:r>
            </w:ins>
          </w:p>
        </w:tc>
        <w:tc>
          <w:tcPr>
            <w:tcW w:w="2150" w:type="dxa"/>
            <w:tcPrChange w:id="1096" w:author="Ryan Hakju Lee" w:date="2023-11-16T11:16:00Z">
              <w:tcPr>
                <w:tcW w:w="2150" w:type="dxa"/>
              </w:tcPr>
            </w:tcPrChange>
          </w:tcPr>
          <w:p w14:paraId="2653DCAA" w14:textId="77777777" w:rsidR="007338E5" w:rsidRPr="005F72D2" w:rsidRDefault="007338E5" w:rsidP="006F3D1F">
            <w:pPr>
              <w:pStyle w:val="TAL"/>
              <w:jc w:val="center"/>
              <w:rPr>
                <w:ins w:id="1097" w:author="Ryan Hakju Lee" w:date="2023-11-16T11:16:00Z"/>
              </w:rPr>
            </w:pPr>
          </w:p>
        </w:tc>
        <w:tc>
          <w:tcPr>
            <w:tcW w:w="1686" w:type="dxa"/>
            <w:tcPrChange w:id="1098" w:author="Ryan Hakju Lee" w:date="2023-11-16T11:16:00Z">
              <w:tcPr>
                <w:tcW w:w="1686" w:type="dxa"/>
              </w:tcPr>
            </w:tcPrChange>
          </w:tcPr>
          <w:p w14:paraId="7A4524EB" w14:textId="77777777" w:rsidR="007338E5" w:rsidRPr="005F72D2" w:rsidRDefault="007338E5" w:rsidP="006F3D1F">
            <w:pPr>
              <w:pStyle w:val="TAL"/>
              <w:jc w:val="center"/>
              <w:rPr>
                <w:ins w:id="1099" w:author="Ryan Hakju Lee" w:date="2023-11-16T11:16:00Z"/>
              </w:rPr>
            </w:pPr>
          </w:p>
        </w:tc>
        <w:tc>
          <w:tcPr>
            <w:tcW w:w="1462" w:type="dxa"/>
            <w:tcPrChange w:id="1100" w:author="Ryan Hakju Lee" w:date="2023-11-16T11:16:00Z">
              <w:tcPr>
                <w:tcW w:w="1462" w:type="dxa"/>
              </w:tcPr>
            </w:tcPrChange>
          </w:tcPr>
          <w:p w14:paraId="49A6504B" w14:textId="77777777" w:rsidR="007338E5" w:rsidRPr="005F72D2" w:rsidRDefault="007338E5" w:rsidP="006F3D1F">
            <w:pPr>
              <w:pStyle w:val="TAL"/>
              <w:jc w:val="center"/>
              <w:rPr>
                <w:ins w:id="1101" w:author="Ryan Hakju Lee" w:date="2023-11-16T11:16:00Z"/>
              </w:rPr>
            </w:pPr>
          </w:p>
        </w:tc>
      </w:tr>
      <w:tr w:rsidR="007338E5" w:rsidRPr="005F72D2" w14:paraId="796BCBED" w14:textId="77777777" w:rsidTr="007338E5">
        <w:tblPrEx>
          <w:tblW w:w="0" w:type="auto"/>
          <w:tblPrExChange w:id="1102" w:author="Ryan Hakju Lee" w:date="2023-11-16T11:16:00Z">
            <w:tblPrEx>
              <w:tblW w:w="0" w:type="auto"/>
            </w:tblPrEx>
          </w:tblPrExChange>
        </w:tblPrEx>
        <w:trPr>
          <w:trHeight w:val="426"/>
          <w:ins w:id="1103" w:author="Ryan Hakju Lee" w:date="2023-11-16T11:16:00Z"/>
        </w:trPr>
        <w:tc>
          <w:tcPr>
            <w:tcW w:w="2709" w:type="dxa"/>
            <w:tcPrChange w:id="1104" w:author="Ryan Hakju Lee" w:date="2023-11-16T11:16:00Z">
              <w:tcPr>
                <w:tcW w:w="2709" w:type="dxa"/>
              </w:tcPr>
            </w:tcPrChange>
          </w:tcPr>
          <w:p w14:paraId="54383925" w14:textId="77777777" w:rsidR="007338E5" w:rsidRPr="005F72D2" w:rsidRDefault="007338E5" w:rsidP="006F3D1F">
            <w:pPr>
              <w:pStyle w:val="TAL"/>
              <w:rPr>
                <w:ins w:id="1105" w:author="Ryan Hakju Lee" w:date="2023-11-16T11:16:00Z"/>
              </w:rPr>
            </w:pPr>
            <w:ins w:id="1106" w:author="Ryan Hakju Lee" w:date="2023-11-16T11:16:00Z">
              <w:r w:rsidRPr="005F72D2">
                <w:t>Metrics Reporting Provisioning</w:t>
              </w:r>
              <w:r>
                <w:t xml:space="preserve"> API</w:t>
              </w:r>
            </w:ins>
          </w:p>
        </w:tc>
        <w:tc>
          <w:tcPr>
            <w:tcW w:w="1622" w:type="dxa"/>
            <w:tcPrChange w:id="1107" w:author="Ryan Hakju Lee" w:date="2023-11-16T11:16:00Z">
              <w:tcPr>
                <w:tcW w:w="1622" w:type="dxa"/>
              </w:tcPr>
            </w:tcPrChange>
          </w:tcPr>
          <w:p w14:paraId="0BF51E08" w14:textId="77777777" w:rsidR="007338E5" w:rsidRPr="005F72D2" w:rsidRDefault="007338E5" w:rsidP="006F3D1F">
            <w:pPr>
              <w:pStyle w:val="TAL"/>
              <w:jc w:val="center"/>
              <w:rPr>
                <w:ins w:id="1108" w:author="Ryan Hakju Lee" w:date="2023-11-16T11:16:00Z"/>
              </w:rPr>
            </w:pPr>
          </w:p>
        </w:tc>
        <w:tc>
          <w:tcPr>
            <w:tcW w:w="2150" w:type="dxa"/>
            <w:tcPrChange w:id="1109" w:author="Ryan Hakju Lee" w:date="2023-11-16T11:16:00Z">
              <w:tcPr>
                <w:tcW w:w="2150" w:type="dxa"/>
              </w:tcPr>
            </w:tcPrChange>
          </w:tcPr>
          <w:p w14:paraId="558DC75C" w14:textId="27D56D1C" w:rsidR="007338E5" w:rsidRPr="005F72D2" w:rsidRDefault="007338E5" w:rsidP="006F3D1F">
            <w:pPr>
              <w:pStyle w:val="TAL"/>
              <w:jc w:val="center"/>
              <w:rPr>
                <w:ins w:id="1110" w:author="Ryan Hakju Lee" w:date="2023-11-16T11:16:00Z"/>
                <w:lang w:eastAsia="ko-KR"/>
              </w:rPr>
            </w:pPr>
            <w:ins w:id="1111" w:author="Ryan Hakju Lee" w:date="2023-11-16T11:16:00Z">
              <w:r>
                <w:rPr>
                  <w:rFonts w:hint="eastAsia"/>
                  <w:lang w:eastAsia="ko-KR"/>
                </w:rPr>
                <w:t>O</w:t>
              </w:r>
            </w:ins>
          </w:p>
        </w:tc>
        <w:tc>
          <w:tcPr>
            <w:tcW w:w="1686" w:type="dxa"/>
            <w:tcPrChange w:id="1112" w:author="Ryan Hakju Lee" w:date="2023-11-16T11:16:00Z">
              <w:tcPr>
                <w:tcW w:w="1686" w:type="dxa"/>
              </w:tcPr>
            </w:tcPrChange>
          </w:tcPr>
          <w:p w14:paraId="3B2605F0" w14:textId="77777777" w:rsidR="007338E5" w:rsidRPr="005F72D2" w:rsidRDefault="007338E5" w:rsidP="006F3D1F">
            <w:pPr>
              <w:pStyle w:val="TAL"/>
              <w:jc w:val="center"/>
              <w:rPr>
                <w:ins w:id="1113" w:author="Ryan Hakju Lee" w:date="2023-11-16T11:16:00Z"/>
              </w:rPr>
            </w:pPr>
          </w:p>
        </w:tc>
        <w:tc>
          <w:tcPr>
            <w:tcW w:w="1462" w:type="dxa"/>
            <w:tcPrChange w:id="1114" w:author="Ryan Hakju Lee" w:date="2023-11-16T11:16:00Z">
              <w:tcPr>
                <w:tcW w:w="1462" w:type="dxa"/>
              </w:tcPr>
            </w:tcPrChange>
          </w:tcPr>
          <w:p w14:paraId="3CBEA925" w14:textId="77777777" w:rsidR="007338E5" w:rsidRPr="005F72D2" w:rsidRDefault="007338E5" w:rsidP="006F3D1F">
            <w:pPr>
              <w:pStyle w:val="TAL"/>
              <w:jc w:val="center"/>
              <w:rPr>
                <w:ins w:id="1115" w:author="Ryan Hakju Lee" w:date="2023-11-16T11:16:00Z"/>
              </w:rPr>
            </w:pPr>
          </w:p>
        </w:tc>
      </w:tr>
      <w:tr w:rsidR="007338E5" w:rsidRPr="005F72D2" w14:paraId="26E4CCAD" w14:textId="77777777" w:rsidTr="007338E5">
        <w:tblPrEx>
          <w:tblW w:w="0" w:type="auto"/>
          <w:tblPrExChange w:id="1116" w:author="Ryan Hakju Lee" w:date="2023-11-16T11:16:00Z">
            <w:tblPrEx>
              <w:tblW w:w="0" w:type="auto"/>
            </w:tblPrEx>
          </w:tblPrExChange>
        </w:tblPrEx>
        <w:trPr>
          <w:trHeight w:val="426"/>
          <w:ins w:id="1117" w:author="Ryan Hakju Lee" w:date="2023-11-16T11:16:00Z"/>
        </w:trPr>
        <w:tc>
          <w:tcPr>
            <w:tcW w:w="2709" w:type="dxa"/>
            <w:tcPrChange w:id="1118" w:author="Ryan Hakju Lee" w:date="2023-11-16T11:16:00Z">
              <w:tcPr>
                <w:tcW w:w="2709" w:type="dxa"/>
              </w:tcPr>
            </w:tcPrChange>
          </w:tcPr>
          <w:p w14:paraId="377B3AFC" w14:textId="77777777" w:rsidR="007338E5" w:rsidRPr="005F72D2" w:rsidRDefault="007338E5" w:rsidP="006F3D1F">
            <w:pPr>
              <w:pStyle w:val="TAL"/>
              <w:rPr>
                <w:ins w:id="1119" w:author="Ryan Hakju Lee" w:date="2023-11-16T11:16:00Z"/>
              </w:rPr>
            </w:pPr>
            <w:ins w:id="1120" w:author="Ryan Hakju Lee" w:date="2023-11-16T11:16:00Z">
              <w:r w:rsidRPr="005F72D2">
                <w:t>Policy Templates Provisioning</w:t>
              </w:r>
              <w:r>
                <w:t xml:space="preserve"> API</w:t>
              </w:r>
            </w:ins>
          </w:p>
        </w:tc>
        <w:tc>
          <w:tcPr>
            <w:tcW w:w="1622" w:type="dxa"/>
            <w:tcPrChange w:id="1121" w:author="Ryan Hakju Lee" w:date="2023-11-16T11:16:00Z">
              <w:tcPr>
                <w:tcW w:w="1622" w:type="dxa"/>
              </w:tcPr>
            </w:tcPrChange>
          </w:tcPr>
          <w:p w14:paraId="0D92A101" w14:textId="77777777" w:rsidR="007338E5" w:rsidRPr="005F72D2" w:rsidRDefault="007338E5" w:rsidP="006F3D1F">
            <w:pPr>
              <w:pStyle w:val="TAL"/>
              <w:jc w:val="center"/>
              <w:rPr>
                <w:ins w:id="1122" w:author="Ryan Hakju Lee" w:date="2023-11-16T11:16:00Z"/>
              </w:rPr>
            </w:pPr>
          </w:p>
        </w:tc>
        <w:tc>
          <w:tcPr>
            <w:tcW w:w="2150" w:type="dxa"/>
            <w:tcPrChange w:id="1123" w:author="Ryan Hakju Lee" w:date="2023-11-16T11:16:00Z">
              <w:tcPr>
                <w:tcW w:w="2150" w:type="dxa"/>
              </w:tcPr>
            </w:tcPrChange>
          </w:tcPr>
          <w:p w14:paraId="4D375377" w14:textId="0F2C3AF1" w:rsidR="007338E5" w:rsidRPr="005F72D2" w:rsidRDefault="007338E5" w:rsidP="006F3D1F">
            <w:pPr>
              <w:pStyle w:val="TAL"/>
              <w:jc w:val="center"/>
              <w:rPr>
                <w:ins w:id="1124" w:author="Ryan Hakju Lee" w:date="2023-11-16T11:16:00Z"/>
              </w:rPr>
            </w:pPr>
            <w:ins w:id="1125" w:author="Ryan Hakju Lee" w:date="2023-11-16T11:16:00Z">
              <w:r>
                <w:t>O</w:t>
              </w:r>
            </w:ins>
          </w:p>
        </w:tc>
        <w:tc>
          <w:tcPr>
            <w:tcW w:w="1686" w:type="dxa"/>
            <w:tcPrChange w:id="1126" w:author="Ryan Hakju Lee" w:date="2023-11-16T11:16:00Z">
              <w:tcPr>
                <w:tcW w:w="1686" w:type="dxa"/>
              </w:tcPr>
            </w:tcPrChange>
          </w:tcPr>
          <w:p w14:paraId="5E89ED98" w14:textId="77777777" w:rsidR="007338E5" w:rsidRPr="005F72D2" w:rsidRDefault="007338E5" w:rsidP="006F3D1F">
            <w:pPr>
              <w:pStyle w:val="TAL"/>
              <w:jc w:val="center"/>
              <w:rPr>
                <w:ins w:id="1127" w:author="Ryan Hakju Lee" w:date="2023-11-16T11:16:00Z"/>
              </w:rPr>
            </w:pPr>
          </w:p>
        </w:tc>
        <w:tc>
          <w:tcPr>
            <w:tcW w:w="1462" w:type="dxa"/>
            <w:tcPrChange w:id="1128" w:author="Ryan Hakju Lee" w:date="2023-11-16T11:16:00Z">
              <w:tcPr>
                <w:tcW w:w="1462" w:type="dxa"/>
              </w:tcPr>
            </w:tcPrChange>
          </w:tcPr>
          <w:p w14:paraId="6C6CD99A" w14:textId="77777777" w:rsidR="007338E5" w:rsidRPr="005F72D2" w:rsidRDefault="007338E5" w:rsidP="006F3D1F">
            <w:pPr>
              <w:pStyle w:val="TAL"/>
              <w:jc w:val="center"/>
              <w:rPr>
                <w:ins w:id="1129" w:author="Ryan Hakju Lee" w:date="2023-11-16T11:16:00Z"/>
              </w:rPr>
            </w:pPr>
          </w:p>
        </w:tc>
      </w:tr>
      <w:tr w:rsidR="007338E5" w:rsidRPr="005F72D2" w14:paraId="73F3B53E" w14:textId="77777777" w:rsidTr="007338E5">
        <w:tblPrEx>
          <w:tblW w:w="0" w:type="auto"/>
          <w:tblPrExChange w:id="1130" w:author="Ryan Hakju Lee" w:date="2023-11-16T11:16:00Z">
            <w:tblPrEx>
              <w:tblW w:w="0" w:type="auto"/>
            </w:tblPrEx>
          </w:tblPrExChange>
        </w:tblPrEx>
        <w:trPr>
          <w:trHeight w:val="426"/>
          <w:ins w:id="1131" w:author="Ryan Hakju Lee" w:date="2023-11-16T11:16:00Z"/>
        </w:trPr>
        <w:tc>
          <w:tcPr>
            <w:tcW w:w="2709" w:type="dxa"/>
            <w:tcPrChange w:id="1132" w:author="Ryan Hakju Lee" w:date="2023-11-16T11:16:00Z">
              <w:tcPr>
                <w:tcW w:w="2709" w:type="dxa"/>
              </w:tcPr>
            </w:tcPrChange>
          </w:tcPr>
          <w:p w14:paraId="328CD9B2" w14:textId="77777777" w:rsidR="007338E5" w:rsidRPr="005F72D2" w:rsidRDefault="007338E5" w:rsidP="006F3D1F">
            <w:pPr>
              <w:pStyle w:val="TAL"/>
              <w:rPr>
                <w:ins w:id="1133" w:author="Ryan Hakju Lee" w:date="2023-11-16T11:16:00Z"/>
              </w:rPr>
            </w:pPr>
            <w:ins w:id="1134" w:author="Ryan Hakju Lee" w:date="2023-11-16T11:16:00Z">
              <w:r w:rsidRPr="005F72D2">
                <w:t>Edge Resources Provisioning</w:t>
              </w:r>
              <w:r>
                <w:t xml:space="preserve"> API</w:t>
              </w:r>
            </w:ins>
          </w:p>
        </w:tc>
        <w:tc>
          <w:tcPr>
            <w:tcW w:w="1622" w:type="dxa"/>
            <w:tcPrChange w:id="1135" w:author="Ryan Hakju Lee" w:date="2023-11-16T11:16:00Z">
              <w:tcPr>
                <w:tcW w:w="1622" w:type="dxa"/>
              </w:tcPr>
            </w:tcPrChange>
          </w:tcPr>
          <w:p w14:paraId="60885B20" w14:textId="2BBCCC9D" w:rsidR="007338E5" w:rsidRPr="005F72D2" w:rsidRDefault="007338E5" w:rsidP="006F3D1F">
            <w:pPr>
              <w:pStyle w:val="TAL"/>
              <w:jc w:val="center"/>
              <w:rPr>
                <w:ins w:id="1136" w:author="Ryan Hakju Lee" w:date="2023-11-16T11:16:00Z"/>
                <w:lang w:eastAsia="ko-KR"/>
              </w:rPr>
            </w:pPr>
            <w:ins w:id="1137" w:author="Ryan Hakju Lee" w:date="2023-11-16T11:16:00Z">
              <w:r>
                <w:rPr>
                  <w:rFonts w:hint="eastAsia"/>
                  <w:lang w:eastAsia="ko-KR"/>
                </w:rPr>
                <w:t>O</w:t>
              </w:r>
            </w:ins>
          </w:p>
        </w:tc>
        <w:tc>
          <w:tcPr>
            <w:tcW w:w="2150" w:type="dxa"/>
            <w:tcPrChange w:id="1138" w:author="Ryan Hakju Lee" w:date="2023-11-16T11:16:00Z">
              <w:tcPr>
                <w:tcW w:w="2150" w:type="dxa"/>
              </w:tcPr>
            </w:tcPrChange>
          </w:tcPr>
          <w:p w14:paraId="6A1CD62E" w14:textId="77777777" w:rsidR="007338E5" w:rsidRPr="005F72D2" w:rsidRDefault="007338E5" w:rsidP="006F3D1F">
            <w:pPr>
              <w:pStyle w:val="TAL"/>
              <w:jc w:val="center"/>
              <w:rPr>
                <w:ins w:id="1139" w:author="Ryan Hakju Lee" w:date="2023-11-16T11:16:00Z"/>
              </w:rPr>
            </w:pPr>
          </w:p>
        </w:tc>
        <w:tc>
          <w:tcPr>
            <w:tcW w:w="1686" w:type="dxa"/>
            <w:tcPrChange w:id="1140" w:author="Ryan Hakju Lee" w:date="2023-11-16T11:16:00Z">
              <w:tcPr>
                <w:tcW w:w="1686" w:type="dxa"/>
              </w:tcPr>
            </w:tcPrChange>
          </w:tcPr>
          <w:p w14:paraId="6F5190B4" w14:textId="77777777" w:rsidR="007338E5" w:rsidRPr="005F72D2" w:rsidRDefault="007338E5" w:rsidP="006F3D1F">
            <w:pPr>
              <w:pStyle w:val="TAL"/>
              <w:jc w:val="center"/>
              <w:rPr>
                <w:ins w:id="1141" w:author="Ryan Hakju Lee" w:date="2023-11-16T11:16:00Z"/>
              </w:rPr>
            </w:pPr>
          </w:p>
        </w:tc>
        <w:tc>
          <w:tcPr>
            <w:tcW w:w="1462" w:type="dxa"/>
            <w:tcPrChange w:id="1142" w:author="Ryan Hakju Lee" w:date="2023-11-16T11:16:00Z">
              <w:tcPr>
                <w:tcW w:w="1462" w:type="dxa"/>
              </w:tcPr>
            </w:tcPrChange>
          </w:tcPr>
          <w:p w14:paraId="27293C1C" w14:textId="77777777" w:rsidR="007338E5" w:rsidRPr="005F72D2" w:rsidRDefault="007338E5" w:rsidP="006F3D1F">
            <w:pPr>
              <w:pStyle w:val="TAL"/>
              <w:jc w:val="center"/>
              <w:rPr>
                <w:ins w:id="1143" w:author="Ryan Hakju Lee" w:date="2023-11-16T11:16:00Z"/>
              </w:rPr>
            </w:pPr>
          </w:p>
        </w:tc>
      </w:tr>
      <w:tr w:rsidR="007338E5" w:rsidRPr="005F72D2" w14:paraId="3359F79C" w14:textId="77777777" w:rsidTr="007338E5">
        <w:tblPrEx>
          <w:tblW w:w="0" w:type="auto"/>
          <w:tblPrExChange w:id="1144" w:author="Ryan Hakju Lee" w:date="2023-11-16T11:16:00Z">
            <w:tblPrEx>
              <w:tblW w:w="0" w:type="auto"/>
            </w:tblPrEx>
          </w:tblPrExChange>
        </w:tblPrEx>
        <w:trPr>
          <w:trHeight w:val="426"/>
          <w:ins w:id="1145" w:author="Ryan Hakju Lee" w:date="2023-11-16T11:16:00Z"/>
        </w:trPr>
        <w:tc>
          <w:tcPr>
            <w:tcW w:w="2709" w:type="dxa"/>
            <w:tcPrChange w:id="1146" w:author="Ryan Hakju Lee" w:date="2023-11-16T11:16:00Z">
              <w:tcPr>
                <w:tcW w:w="2709" w:type="dxa"/>
              </w:tcPr>
            </w:tcPrChange>
          </w:tcPr>
          <w:p w14:paraId="677CF8C4" w14:textId="77777777" w:rsidR="007338E5" w:rsidRPr="005F72D2" w:rsidRDefault="007338E5" w:rsidP="006F3D1F">
            <w:pPr>
              <w:pStyle w:val="TAL"/>
              <w:rPr>
                <w:ins w:id="1147" w:author="Ryan Hakju Lee" w:date="2023-11-16T11:16:00Z"/>
              </w:rPr>
            </w:pPr>
            <w:ins w:id="1148" w:author="Ryan Hakju Lee" w:date="2023-11-16T11:16:00Z">
              <w:r w:rsidRPr="005F72D2">
                <w:t>Event Data Processing Provisioning</w:t>
              </w:r>
              <w:r>
                <w:t xml:space="preserve"> API</w:t>
              </w:r>
            </w:ins>
          </w:p>
        </w:tc>
        <w:tc>
          <w:tcPr>
            <w:tcW w:w="1622" w:type="dxa"/>
            <w:tcPrChange w:id="1149" w:author="Ryan Hakju Lee" w:date="2023-11-16T11:16:00Z">
              <w:tcPr>
                <w:tcW w:w="1622" w:type="dxa"/>
              </w:tcPr>
            </w:tcPrChange>
          </w:tcPr>
          <w:p w14:paraId="4060711D" w14:textId="77777777" w:rsidR="007338E5" w:rsidRPr="005F72D2" w:rsidRDefault="007338E5" w:rsidP="006F3D1F">
            <w:pPr>
              <w:pStyle w:val="TAL"/>
              <w:jc w:val="center"/>
              <w:rPr>
                <w:ins w:id="1150" w:author="Ryan Hakju Lee" w:date="2023-11-16T11:16:00Z"/>
              </w:rPr>
            </w:pPr>
          </w:p>
        </w:tc>
        <w:tc>
          <w:tcPr>
            <w:tcW w:w="2150" w:type="dxa"/>
            <w:tcPrChange w:id="1151" w:author="Ryan Hakju Lee" w:date="2023-11-16T11:16:00Z">
              <w:tcPr>
                <w:tcW w:w="2150" w:type="dxa"/>
              </w:tcPr>
            </w:tcPrChange>
          </w:tcPr>
          <w:p w14:paraId="4EE02D51" w14:textId="77777777" w:rsidR="007338E5" w:rsidRPr="005F72D2" w:rsidRDefault="007338E5" w:rsidP="006F3D1F">
            <w:pPr>
              <w:pStyle w:val="TAL"/>
              <w:jc w:val="center"/>
              <w:rPr>
                <w:ins w:id="1152" w:author="Ryan Hakju Lee" w:date="2023-11-16T11:16:00Z"/>
              </w:rPr>
            </w:pPr>
          </w:p>
        </w:tc>
        <w:tc>
          <w:tcPr>
            <w:tcW w:w="1686" w:type="dxa"/>
            <w:tcPrChange w:id="1153" w:author="Ryan Hakju Lee" w:date="2023-11-16T11:16:00Z">
              <w:tcPr>
                <w:tcW w:w="1686" w:type="dxa"/>
              </w:tcPr>
            </w:tcPrChange>
          </w:tcPr>
          <w:p w14:paraId="093756B8" w14:textId="10C95693" w:rsidR="007338E5" w:rsidRPr="005F72D2" w:rsidRDefault="007338E5" w:rsidP="006F3D1F">
            <w:pPr>
              <w:pStyle w:val="TAL"/>
              <w:jc w:val="center"/>
              <w:rPr>
                <w:ins w:id="1154" w:author="Ryan Hakju Lee" w:date="2023-11-16T11:16:00Z"/>
              </w:rPr>
            </w:pPr>
            <w:ins w:id="1155" w:author="Ryan Hakju Lee" w:date="2023-11-16T11:16:00Z">
              <w:r>
                <w:t>O</w:t>
              </w:r>
              <w:r w:rsidRPr="005F72D2">
                <w:t xml:space="preserve"> (but can be reused)</w:t>
              </w:r>
            </w:ins>
          </w:p>
        </w:tc>
        <w:tc>
          <w:tcPr>
            <w:tcW w:w="1462" w:type="dxa"/>
            <w:tcPrChange w:id="1156" w:author="Ryan Hakju Lee" w:date="2023-11-16T11:16:00Z">
              <w:tcPr>
                <w:tcW w:w="1462" w:type="dxa"/>
              </w:tcPr>
            </w:tcPrChange>
          </w:tcPr>
          <w:p w14:paraId="2B067F9A" w14:textId="77777777" w:rsidR="007338E5" w:rsidRPr="005F72D2" w:rsidRDefault="007338E5" w:rsidP="006F3D1F">
            <w:pPr>
              <w:pStyle w:val="TAL"/>
              <w:jc w:val="center"/>
              <w:rPr>
                <w:ins w:id="1157" w:author="Ryan Hakju Lee" w:date="2023-11-16T11:16:00Z"/>
              </w:rPr>
            </w:pPr>
          </w:p>
        </w:tc>
      </w:tr>
      <w:tr w:rsidR="007338E5" w:rsidRPr="005F72D2" w14:paraId="3672C821" w14:textId="77777777" w:rsidTr="007338E5">
        <w:tblPrEx>
          <w:tblW w:w="0" w:type="auto"/>
          <w:tblPrExChange w:id="1158" w:author="Ryan Hakju Lee" w:date="2023-11-16T11:16:00Z">
            <w:tblPrEx>
              <w:tblW w:w="0" w:type="auto"/>
            </w:tblPrEx>
          </w:tblPrExChange>
        </w:tblPrEx>
        <w:trPr>
          <w:trHeight w:val="426"/>
          <w:ins w:id="1159" w:author="Ryan Hakju Lee" w:date="2023-11-16T11:16:00Z"/>
        </w:trPr>
        <w:tc>
          <w:tcPr>
            <w:tcW w:w="2709" w:type="dxa"/>
            <w:tcPrChange w:id="1160" w:author="Ryan Hakju Lee" w:date="2023-11-16T11:16:00Z">
              <w:tcPr>
                <w:tcW w:w="2709" w:type="dxa"/>
              </w:tcPr>
            </w:tcPrChange>
          </w:tcPr>
          <w:p w14:paraId="1D7CEC26" w14:textId="77777777" w:rsidR="007338E5" w:rsidRPr="005F72D2" w:rsidRDefault="007338E5" w:rsidP="006F3D1F">
            <w:pPr>
              <w:pStyle w:val="TAL"/>
              <w:rPr>
                <w:ins w:id="1161" w:author="Ryan Hakju Lee" w:date="2023-11-16T11:16:00Z"/>
              </w:rPr>
            </w:pPr>
            <w:ins w:id="1162" w:author="Ryan Hakju Lee" w:date="2023-11-16T11:16:00Z">
              <w:r w:rsidRPr="005F72D2">
                <w:t>Configuration Provisioning</w:t>
              </w:r>
              <w:r>
                <w:t xml:space="preserve"> API</w:t>
              </w:r>
            </w:ins>
          </w:p>
        </w:tc>
        <w:tc>
          <w:tcPr>
            <w:tcW w:w="1622" w:type="dxa"/>
            <w:tcPrChange w:id="1163" w:author="Ryan Hakju Lee" w:date="2023-11-16T11:16:00Z">
              <w:tcPr>
                <w:tcW w:w="1622" w:type="dxa"/>
              </w:tcPr>
            </w:tcPrChange>
          </w:tcPr>
          <w:p w14:paraId="5C7C246D" w14:textId="77777777" w:rsidR="007338E5" w:rsidRPr="005F72D2" w:rsidRDefault="007338E5" w:rsidP="006F3D1F">
            <w:pPr>
              <w:pStyle w:val="TAL"/>
              <w:jc w:val="center"/>
              <w:rPr>
                <w:ins w:id="1164" w:author="Ryan Hakju Lee" w:date="2023-11-16T11:16:00Z"/>
              </w:rPr>
            </w:pPr>
          </w:p>
        </w:tc>
        <w:tc>
          <w:tcPr>
            <w:tcW w:w="2150" w:type="dxa"/>
            <w:tcPrChange w:id="1165" w:author="Ryan Hakju Lee" w:date="2023-11-16T11:16:00Z">
              <w:tcPr>
                <w:tcW w:w="2150" w:type="dxa"/>
              </w:tcPr>
            </w:tcPrChange>
          </w:tcPr>
          <w:p w14:paraId="218E5366" w14:textId="77777777" w:rsidR="007338E5" w:rsidRPr="005F72D2" w:rsidRDefault="007338E5" w:rsidP="006F3D1F">
            <w:pPr>
              <w:pStyle w:val="TAL"/>
              <w:jc w:val="center"/>
              <w:rPr>
                <w:ins w:id="1166" w:author="Ryan Hakju Lee" w:date="2023-11-16T11:16:00Z"/>
              </w:rPr>
            </w:pPr>
          </w:p>
        </w:tc>
        <w:tc>
          <w:tcPr>
            <w:tcW w:w="1686" w:type="dxa"/>
            <w:tcPrChange w:id="1167" w:author="Ryan Hakju Lee" w:date="2023-11-16T11:16:00Z">
              <w:tcPr>
                <w:tcW w:w="1686" w:type="dxa"/>
              </w:tcPr>
            </w:tcPrChange>
          </w:tcPr>
          <w:p w14:paraId="6C2235D0" w14:textId="77777777" w:rsidR="007338E5" w:rsidRPr="005F72D2" w:rsidRDefault="007338E5" w:rsidP="006F3D1F">
            <w:pPr>
              <w:pStyle w:val="TAL"/>
              <w:jc w:val="center"/>
              <w:rPr>
                <w:ins w:id="1168" w:author="Ryan Hakju Lee" w:date="2023-11-16T11:16:00Z"/>
              </w:rPr>
            </w:pPr>
          </w:p>
        </w:tc>
        <w:tc>
          <w:tcPr>
            <w:tcW w:w="1462" w:type="dxa"/>
            <w:tcPrChange w:id="1169" w:author="Ryan Hakju Lee" w:date="2023-11-16T11:16:00Z">
              <w:tcPr>
                <w:tcW w:w="1462" w:type="dxa"/>
              </w:tcPr>
            </w:tcPrChange>
          </w:tcPr>
          <w:p w14:paraId="77774A85" w14:textId="09703920" w:rsidR="007338E5" w:rsidRPr="005F72D2" w:rsidRDefault="007338E5" w:rsidP="006F3D1F">
            <w:pPr>
              <w:pStyle w:val="TAL"/>
              <w:jc w:val="center"/>
              <w:rPr>
                <w:ins w:id="1170" w:author="Ryan Hakju Lee" w:date="2023-11-16T11:16:00Z"/>
                <w:lang w:eastAsia="ko-KR"/>
              </w:rPr>
            </w:pPr>
            <w:ins w:id="1171" w:author="Ryan Hakju Lee" w:date="2023-11-16T11:16:00Z">
              <w:r>
                <w:rPr>
                  <w:rFonts w:hint="eastAsia"/>
                  <w:lang w:eastAsia="ko-KR"/>
                </w:rPr>
                <w:t>O</w:t>
              </w:r>
            </w:ins>
          </w:p>
        </w:tc>
      </w:tr>
    </w:tbl>
    <w:p w14:paraId="063C1356" w14:textId="77777777" w:rsidR="007338E5" w:rsidRPr="00936B4B" w:rsidRDefault="007338E5" w:rsidP="00C9474C">
      <w:pPr>
        <w:pStyle w:val="TH"/>
        <w:rPr>
          <w:ins w:id="1172" w:author="Ryan Hakju Lee" w:date="2023-11-16T08:08:00Z"/>
        </w:rPr>
      </w:pPr>
    </w:p>
    <w:p w14:paraId="4EB8D0B0" w14:textId="39C0427F" w:rsidR="00C9474C" w:rsidRDefault="00C9474C" w:rsidP="00C9474C">
      <w:pPr>
        <w:pStyle w:val="21"/>
        <w:rPr>
          <w:ins w:id="1173" w:author="Ryan Hakju Lee" w:date="2023-11-16T08:10:00Z"/>
        </w:rPr>
      </w:pPr>
      <w:bookmarkStart w:id="1174" w:name="_Toc151062102"/>
      <w:ins w:id="1175" w:author="Ryan Hakju Lee" w:date="2023-11-16T08:10:00Z">
        <w:r>
          <w:t>6.2</w:t>
        </w:r>
        <w:r>
          <w:tab/>
        </w:r>
        <w:r w:rsidRPr="006436AF">
          <w:t>Provisioning Sessions API</w:t>
        </w:r>
        <w:bookmarkEnd w:id="1174"/>
      </w:ins>
    </w:p>
    <w:p w14:paraId="232ABF4A" w14:textId="77777777" w:rsidR="00C9474C" w:rsidRDefault="00C9474C" w:rsidP="00C9474C">
      <w:pPr>
        <w:rPr>
          <w:ins w:id="1176" w:author="Ryan Hakju Lee" w:date="2023-11-16T08:10:00Z"/>
        </w:rPr>
      </w:pPr>
      <w:ins w:id="1177" w:author="Ryan Hakju Lee" w:date="2023-11-16T08:10:00Z">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System</w:t>
        </w:r>
        <w:r>
          <w:t xml:space="preserve">. The resource structure and the data model are specified in clause 8.3 of TS 26.510. When Provisioning Session API is used in RTC, the </w:t>
        </w:r>
        <w:r>
          <w:rPr>
            <w:rStyle w:val="Code"/>
          </w:rPr>
          <w:t>provisionedConfigurationIds</w:t>
        </w:r>
        <w:r>
          <w:t xml:space="preserve"> object shall be present. </w:t>
        </w:r>
      </w:ins>
    </w:p>
    <w:p w14:paraId="39F93B12" w14:textId="77777777" w:rsidR="00C9474C" w:rsidRPr="00835D4A" w:rsidRDefault="00C9474C" w:rsidP="00C9474C">
      <w:pPr>
        <w:rPr>
          <w:ins w:id="1178" w:author="Ryan Hakju Lee" w:date="2023-11-16T08:10:00Z"/>
          <w:color w:val="FF0000"/>
          <w:lang w:eastAsia="ko-KR"/>
        </w:rPr>
      </w:pPr>
      <w:ins w:id="1179" w:author="Ryan Hakju Lee" w:date="2023-11-16T08:10:00Z">
        <w:r w:rsidRPr="00835D4A">
          <w:rPr>
            <w:color w:val="FF0000"/>
            <w:lang w:eastAsia="ko-KR"/>
          </w:rPr>
          <w:t>[Editor’s Note: The following table should be included in clause 8.3 of TS 26.510;</w:t>
        </w:r>
      </w:ins>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7"/>
        <w:gridCol w:w="2596"/>
        <w:gridCol w:w="1202"/>
      </w:tblGrid>
      <w:tr w:rsidR="00C9474C" w:rsidRPr="00C9474C" w14:paraId="1297C6D4" w14:textId="77777777" w:rsidTr="00C9474C">
        <w:trPr>
          <w:jc w:val="center"/>
          <w:ins w:id="1180" w:author="Ryan Hakju Lee" w:date="2023-11-16T08:10: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BFC6E" w14:textId="77777777" w:rsidR="00C9474C" w:rsidRPr="00C9474C" w:rsidRDefault="00C9474C" w:rsidP="00C9474C">
            <w:pPr>
              <w:pStyle w:val="TAL"/>
              <w:ind w:left="284" w:hanging="177"/>
              <w:rPr>
                <w:ins w:id="1181" w:author="Ryan Hakju Lee" w:date="2023-11-16T08:10:00Z"/>
                <w:rStyle w:val="Code"/>
                <w:color w:val="FF0000"/>
                <w:rPrChange w:id="1182" w:author="Ryan Hakju Lee" w:date="2023-11-16T08:11:00Z">
                  <w:rPr>
                    <w:ins w:id="1183" w:author="Ryan Hakju Lee" w:date="2023-11-16T08:10:00Z"/>
                    <w:rStyle w:val="Code"/>
                  </w:rPr>
                </w:rPrChange>
              </w:rPr>
            </w:pPr>
            <w:ins w:id="1184" w:author="Ryan Hakju Lee" w:date="2023-11-16T08:10:00Z">
              <w:r w:rsidRPr="00C9474C">
                <w:rPr>
                  <w:rStyle w:val="Code"/>
                  <w:color w:val="FF0000"/>
                  <w:rPrChange w:id="1185" w:author="Ryan Hakju Lee" w:date="2023-11-16T08:11:00Z">
                    <w:rPr>
                      <w:rStyle w:val="Code"/>
                    </w:rPr>
                  </w:rPrChange>
                </w:rPr>
                <w:t>provisionedConfigurationIds</w:t>
              </w:r>
            </w:ins>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FC819" w14:textId="77777777" w:rsidR="00C9474C" w:rsidRPr="00C9474C" w:rsidRDefault="00C9474C" w:rsidP="00C9474C">
            <w:pPr>
              <w:pStyle w:val="DataType"/>
              <w:rPr>
                <w:ins w:id="1186" w:author="Ryan Hakju Lee" w:date="2023-11-16T08:10:00Z"/>
                <w:color w:val="FF0000"/>
                <w:rPrChange w:id="1187" w:author="Ryan Hakju Lee" w:date="2023-11-16T08:11:00Z">
                  <w:rPr>
                    <w:ins w:id="1188" w:author="Ryan Hakju Lee" w:date="2023-11-16T08:10:00Z"/>
                  </w:rPr>
                </w:rPrChange>
              </w:rPr>
            </w:pPr>
            <w:ins w:id="1189" w:author="Ryan Hakju Lee" w:date="2023-11-16T08:10:00Z">
              <w:r w:rsidRPr="00C9474C">
                <w:rPr>
                  <w:color w:val="FF0000"/>
                  <w:rPrChange w:id="1190" w:author="Ryan Hakju Lee" w:date="2023-11-16T08:11:00Z">
                    <w:rPr/>
                  </w:rPrChange>
                </w:rPr>
                <w:t>Array(ResourceId)</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C5381" w14:textId="77777777" w:rsidR="00C9474C" w:rsidRPr="00C9474C" w:rsidRDefault="00C9474C" w:rsidP="00C9474C">
            <w:pPr>
              <w:pStyle w:val="TAC"/>
              <w:rPr>
                <w:ins w:id="1191" w:author="Ryan Hakju Lee" w:date="2023-11-16T08:10:00Z"/>
                <w:color w:val="FF0000"/>
                <w:rPrChange w:id="1192" w:author="Ryan Hakju Lee" w:date="2023-11-16T08:11:00Z">
                  <w:rPr>
                    <w:ins w:id="1193" w:author="Ryan Hakju Lee" w:date="2023-11-16T08:10:00Z"/>
                  </w:rPr>
                </w:rPrChange>
              </w:rPr>
            </w:pPr>
            <w:ins w:id="1194" w:author="Ryan Hakju Lee" w:date="2023-11-16T08:10:00Z">
              <w:r w:rsidRPr="00C9474C">
                <w:rPr>
                  <w:color w:val="FF0000"/>
                  <w:rPrChange w:id="1195" w:author="Ryan Hakju Lee" w:date="2023-11-16T08:11:00Z">
                    <w:rPr/>
                  </w:rPrChange>
                </w:rPr>
                <w:t>0..1</w:t>
              </w:r>
            </w:ins>
          </w:p>
        </w:tc>
        <w:tc>
          <w:tcPr>
            <w:tcW w:w="368" w:type="pct"/>
            <w:tcBorders>
              <w:top w:val="single" w:sz="4" w:space="0" w:color="000000"/>
              <w:left w:val="single" w:sz="4" w:space="0" w:color="000000"/>
              <w:bottom w:val="single" w:sz="4" w:space="0" w:color="000000"/>
              <w:right w:val="single" w:sz="4" w:space="0" w:color="000000"/>
            </w:tcBorders>
          </w:tcPr>
          <w:p w14:paraId="6C7C4F55" w14:textId="77777777" w:rsidR="00C9474C" w:rsidRPr="00C9474C" w:rsidRDefault="00C9474C" w:rsidP="00C9474C">
            <w:pPr>
              <w:pStyle w:val="TAC"/>
              <w:rPr>
                <w:ins w:id="1196" w:author="Ryan Hakju Lee" w:date="2023-11-16T08:10:00Z"/>
                <w:color w:val="FF0000"/>
                <w:rPrChange w:id="1197" w:author="Ryan Hakju Lee" w:date="2023-11-16T08:11:00Z">
                  <w:rPr>
                    <w:ins w:id="1198" w:author="Ryan Hakju Lee" w:date="2023-11-16T08:10:00Z"/>
                  </w:rPr>
                </w:rPrChange>
              </w:rPr>
            </w:pPr>
            <w:ins w:id="1199" w:author="Ryan Hakju Lee" w:date="2023-11-16T08:10:00Z">
              <w:r w:rsidRPr="00C9474C">
                <w:rPr>
                  <w:color w:val="FF0000"/>
                  <w:rPrChange w:id="1200" w:author="Ryan Hakju Lee" w:date="2023-11-16T08:11:00Z">
                    <w:rPr/>
                  </w:rPrChange>
                </w:rPr>
                <w:t>C: -</w:t>
              </w:r>
              <w:r w:rsidRPr="00C9474C">
                <w:rPr>
                  <w:color w:val="FF0000"/>
                  <w:rPrChange w:id="1201" w:author="Ryan Hakju Lee" w:date="2023-11-16T08:11:00Z">
                    <w:rPr/>
                  </w:rPrChange>
                </w:rPr>
                <w:br/>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FC570D" w14:textId="77777777" w:rsidR="00C9474C" w:rsidRPr="00C9474C" w:rsidRDefault="00C9474C" w:rsidP="00C9474C">
            <w:pPr>
              <w:pStyle w:val="TAL"/>
              <w:rPr>
                <w:ins w:id="1202" w:author="Ryan Hakju Lee" w:date="2023-11-16T08:10:00Z"/>
                <w:color w:val="FF0000"/>
                <w:rPrChange w:id="1203" w:author="Ryan Hakju Lee" w:date="2023-11-16T08:11:00Z">
                  <w:rPr>
                    <w:ins w:id="1204" w:author="Ryan Hakju Lee" w:date="2023-11-16T08:10:00Z"/>
                  </w:rPr>
                </w:rPrChange>
              </w:rPr>
            </w:pPr>
            <w:ins w:id="1205" w:author="Ryan Hakju Lee" w:date="2023-11-16T08:10:00Z">
              <w:r w:rsidRPr="00C9474C">
                <w:rPr>
                  <w:color w:val="FF0000"/>
                  <w:rPrChange w:id="1206" w:author="Ryan Hakju Lee" w:date="2023-11-16T08:11:00Z">
                    <w:rPr/>
                  </w:rPrChange>
                </w:rPr>
                <w:t>A list of the provisioned configuration identifiers that are currently associated with this Provisioning Session.</w:t>
              </w:r>
            </w:ins>
          </w:p>
        </w:tc>
        <w:tc>
          <w:tcPr>
            <w:tcW w:w="626" w:type="pct"/>
            <w:tcBorders>
              <w:top w:val="single" w:sz="4" w:space="0" w:color="000000"/>
              <w:left w:val="single" w:sz="4" w:space="0" w:color="000000"/>
              <w:bottom w:val="single" w:sz="4" w:space="0" w:color="000000"/>
              <w:right w:val="single" w:sz="4" w:space="0" w:color="000000"/>
            </w:tcBorders>
          </w:tcPr>
          <w:p w14:paraId="26A49293" w14:textId="77777777" w:rsidR="00C9474C" w:rsidRPr="00C9474C" w:rsidRDefault="00C9474C" w:rsidP="00C9474C">
            <w:pPr>
              <w:pStyle w:val="TAL"/>
              <w:rPr>
                <w:ins w:id="1207" w:author="Ryan Hakju Lee" w:date="2023-11-16T08:10:00Z"/>
                <w:rStyle w:val="Code"/>
                <w:color w:val="FF0000"/>
                <w:rPrChange w:id="1208" w:author="Ryan Hakju Lee" w:date="2023-11-16T08:11:00Z">
                  <w:rPr>
                    <w:ins w:id="1209" w:author="Ryan Hakju Lee" w:date="2023-11-16T08:10:00Z"/>
                    <w:rStyle w:val="Code"/>
                  </w:rPr>
                </w:rPrChange>
              </w:rPr>
            </w:pPr>
            <w:ins w:id="1210" w:author="Ryan Hakju Lee" w:date="2023-11-16T08:10:00Z">
              <w:r w:rsidRPr="00C9474C">
                <w:rPr>
                  <w:rStyle w:val="Code"/>
                  <w:color w:val="FF0000"/>
                  <w:rPrChange w:id="1211" w:author="Ryan Hakju Lee" w:date="2023-11-16T08:11:00Z">
                    <w:rPr>
                      <w:rStyle w:val="Code"/>
                    </w:rPr>
                  </w:rPrChange>
                </w:rPr>
                <w:t>rtc</w:t>
              </w:r>
            </w:ins>
          </w:p>
        </w:tc>
      </w:tr>
    </w:tbl>
    <w:p w14:paraId="63B37A0C" w14:textId="77777777" w:rsidR="00C9474C" w:rsidRPr="00C9474C" w:rsidRDefault="00C9474C" w:rsidP="00C9474C">
      <w:pPr>
        <w:rPr>
          <w:ins w:id="1212" w:author="Ryan Hakju Lee" w:date="2023-11-16T08:10:00Z"/>
          <w:color w:val="FF0000"/>
          <w:lang w:eastAsia="ko-KR"/>
          <w:rPrChange w:id="1213" w:author="Ryan Hakju Lee" w:date="2023-11-16T08:11:00Z">
            <w:rPr>
              <w:ins w:id="1214" w:author="Ryan Hakju Lee" w:date="2023-11-16T08:10:00Z"/>
              <w:lang w:eastAsia="ko-KR"/>
            </w:rPr>
          </w:rPrChange>
        </w:rPr>
      </w:pPr>
      <w:ins w:id="1215" w:author="Ryan Hakju Lee" w:date="2023-11-16T08:10:00Z">
        <w:r w:rsidRPr="00C9474C">
          <w:rPr>
            <w:color w:val="FF0000"/>
            <w:lang w:eastAsia="ko-KR"/>
            <w:rPrChange w:id="1216" w:author="Ryan Hakju Lee" w:date="2023-11-16T08:11:00Z">
              <w:rPr>
                <w:lang w:eastAsia="ko-KR"/>
              </w:rPr>
            </w:rPrChange>
          </w:rPr>
          <w:t>]</w:t>
        </w:r>
      </w:ins>
    </w:p>
    <w:p w14:paraId="775DFFB0" w14:textId="7E25AE32" w:rsidR="00C9474C" w:rsidRDefault="00C9474C" w:rsidP="00C9474C">
      <w:pPr>
        <w:pStyle w:val="21"/>
        <w:rPr>
          <w:ins w:id="1217" w:author="Ryan Hakju Lee" w:date="2023-11-16T08:10:00Z"/>
        </w:rPr>
      </w:pPr>
      <w:bookmarkStart w:id="1218" w:name="_Toc151062103"/>
      <w:ins w:id="1219" w:author="Ryan Hakju Lee" w:date="2023-11-16T08:10:00Z">
        <w:r>
          <w:t>6.3</w:t>
        </w:r>
        <w:r>
          <w:tab/>
          <w:t>Configuration</w:t>
        </w:r>
        <w:r w:rsidRPr="006436AF">
          <w:t xml:space="preserve"> Provisioning API</w:t>
        </w:r>
        <w:bookmarkEnd w:id="1218"/>
      </w:ins>
    </w:p>
    <w:p w14:paraId="6C270144" w14:textId="77777777" w:rsidR="00C9474C" w:rsidRDefault="00C9474C" w:rsidP="00C9474C">
      <w:pPr>
        <w:rPr>
          <w:ins w:id="1220" w:author="Ryan Hakju Lee" w:date="2023-11-16T08:10:00Z"/>
        </w:rPr>
      </w:pPr>
      <w:ins w:id="1221" w:author="Ryan Hakju Lee" w:date="2023-11-16T08:10:00Z">
        <w:r>
          <w:t>The Configuration Provisioning API is used by the Application Provider to provision configuration that will be relayed to the RTC MSH for usage with RTC sessions of that Application Provider. The resource structure and the data model are specified in clause 8.xx of TS 26.510.</w:t>
        </w:r>
      </w:ins>
    </w:p>
    <w:p w14:paraId="2F687122" w14:textId="77777777" w:rsidR="00C9474C" w:rsidRDefault="00C9474C" w:rsidP="00C9474C">
      <w:pPr>
        <w:rPr>
          <w:ins w:id="1222" w:author="Ryan Hakju Lee" w:date="2023-11-16T08:10:00Z"/>
        </w:rPr>
      </w:pPr>
      <w:ins w:id="1223" w:author="Ryan Hakju Lee" w:date="2023-11-16T08:10:00Z">
        <w:r w:rsidRPr="006F3D1F">
          <w:rPr>
            <w:rFonts w:hint="eastAsia"/>
            <w:color w:val="FF0000"/>
            <w:lang w:eastAsia="ko-KR"/>
          </w:rPr>
          <w:t>E</w:t>
        </w:r>
        <w:r w:rsidRPr="006F3D1F">
          <w:rPr>
            <w:color w:val="FF0000"/>
            <w:lang w:eastAsia="ko-KR"/>
          </w:rPr>
          <w:t xml:space="preserve">ditor’s Note: The </w:t>
        </w:r>
        <w:r>
          <w:rPr>
            <w:color w:val="FF0000"/>
            <w:lang w:eastAsia="ko-KR"/>
          </w:rPr>
          <w:t xml:space="preserve">data model for this API, as provided in S4-231711 </w:t>
        </w:r>
        <w:r w:rsidRPr="006F3D1F">
          <w:rPr>
            <w:color w:val="FF0000"/>
            <w:lang w:eastAsia="ko-KR"/>
          </w:rPr>
          <w:t>should be included in clause 8.</w:t>
        </w:r>
        <w:r>
          <w:rPr>
            <w:color w:val="FF0000"/>
            <w:lang w:eastAsia="ko-KR"/>
          </w:rPr>
          <w:t>xx</w:t>
        </w:r>
        <w:r w:rsidRPr="006F3D1F">
          <w:rPr>
            <w:color w:val="FF0000"/>
            <w:lang w:eastAsia="ko-KR"/>
          </w:rPr>
          <w:t xml:space="preserve"> of TS 26.510</w:t>
        </w:r>
      </w:ins>
    </w:p>
    <w:p w14:paraId="54C900B0" w14:textId="39B4C193" w:rsidR="00C9474C" w:rsidRDefault="00C9474C" w:rsidP="00C9474C">
      <w:pPr>
        <w:pStyle w:val="21"/>
        <w:rPr>
          <w:ins w:id="1224" w:author="Ryan Hakju Lee" w:date="2023-11-16T08:10:00Z"/>
        </w:rPr>
      </w:pPr>
      <w:bookmarkStart w:id="1225" w:name="_Toc151062104"/>
      <w:ins w:id="1226" w:author="Ryan Hakju Lee" w:date="2023-11-16T08:11:00Z">
        <w:r>
          <w:lastRenderedPageBreak/>
          <w:t>6</w:t>
        </w:r>
      </w:ins>
      <w:ins w:id="1227" w:author="Ryan Hakju Lee" w:date="2023-11-16T08:10:00Z">
        <w:r>
          <w:t>.4</w:t>
        </w:r>
        <w:r>
          <w:tab/>
        </w:r>
        <w:r w:rsidRPr="006436AF">
          <w:t>Consumption Reporting Provisioning API</w:t>
        </w:r>
        <w:bookmarkEnd w:id="1225"/>
      </w:ins>
    </w:p>
    <w:p w14:paraId="3E2C49E3" w14:textId="6F37B67E" w:rsidR="00C9474C" w:rsidRDefault="00C9474C" w:rsidP="00C9474C">
      <w:pPr>
        <w:rPr>
          <w:ins w:id="1228" w:author="Ryan Hakju Lee" w:date="2023-11-16T08:10:00Z"/>
        </w:rPr>
      </w:pPr>
      <w:ins w:id="1229" w:author="Ryan Hakju Lee" w:date="2023-11-16T08:10:00Z">
        <w:r>
          <w:t xml:space="preserve">The </w:t>
        </w:r>
        <w:r w:rsidRPr="006436AF">
          <w:t xml:space="preserve">Consumption Reporting Provisioning </w:t>
        </w:r>
        <w:r>
          <w:t xml:space="preserve">API </w:t>
        </w:r>
        <w:r w:rsidRPr="006436AF">
          <w:rPr>
            <w:color w:val="000000"/>
          </w:rPr>
          <w:t xml:space="preserve">is a RESTful API that allows </w:t>
        </w:r>
      </w:ins>
      <w:ins w:id="1230" w:author="Ryan Hakju Lee" w:date="2023-11-16T11:13:00Z">
        <w:r w:rsidR="00D60C6D">
          <w:rPr>
            <w:color w:val="000000"/>
          </w:rPr>
          <w:t xml:space="preserve">the </w:t>
        </w:r>
      </w:ins>
      <w:ins w:id="1231" w:author="Ryan Hakju Lee" w:date="2023-11-16T08:10:00Z">
        <w:r>
          <w:rPr>
            <w:color w:val="000000"/>
          </w:rPr>
          <w:t>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 The resource structure and the data model are specified in clause 8.11 of TS 26.510.</w:t>
        </w:r>
      </w:ins>
    </w:p>
    <w:p w14:paraId="441B5D29" w14:textId="1E4B47D6" w:rsidR="00C9474C" w:rsidRPr="006436AF" w:rsidRDefault="00C9474C" w:rsidP="00C9474C">
      <w:pPr>
        <w:pStyle w:val="21"/>
        <w:rPr>
          <w:ins w:id="1232" w:author="Ryan Hakju Lee" w:date="2023-11-16T08:10:00Z"/>
        </w:rPr>
      </w:pPr>
      <w:bookmarkStart w:id="1233" w:name="_Toc146627012"/>
      <w:bookmarkStart w:id="1234" w:name="_Toc151062105"/>
      <w:ins w:id="1235" w:author="Ryan Hakju Lee" w:date="2023-11-16T08:11:00Z">
        <w:r>
          <w:t>6</w:t>
        </w:r>
      </w:ins>
      <w:ins w:id="1236" w:author="Ryan Hakju Lee" w:date="2023-11-16T08:10:00Z">
        <w:r w:rsidRPr="006436AF">
          <w:t>.</w:t>
        </w:r>
        <w:r>
          <w:t>5</w:t>
        </w:r>
        <w:r w:rsidRPr="006436AF">
          <w:tab/>
          <w:t>Edge Resources Provisioning API</w:t>
        </w:r>
        <w:bookmarkEnd w:id="1233"/>
        <w:bookmarkEnd w:id="1234"/>
      </w:ins>
    </w:p>
    <w:p w14:paraId="68D1C39C" w14:textId="77777777" w:rsidR="00C9474C" w:rsidRDefault="00C9474C" w:rsidP="00C9474C">
      <w:pPr>
        <w:rPr>
          <w:ins w:id="1237" w:author="Ryan Hakju Lee" w:date="2023-11-16T08:10:00Z"/>
        </w:rPr>
      </w:pPr>
      <w:ins w:id="1238" w:author="Ryan Hakju Lee" w:date="2023-11-16T08:10:00Z">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The resource structure and the data model are specified in clause 8.6 of TS 26.510.</w:t>
        </w:r>
      </w:ins>
    </w:p>
    <w:p w14:paraId="524A3015" w14:textId="4BF59A99" w:rsidR="00C9474C" w:rsidRPr="006436AF" w:rsidRDefault="00C9474C" w:rsidP="00C9474C">
      <w:pPr>
        <w:pStyle w:val="21"/>
        <w:rPr>
          <w:ins w:id="1239" w:author="Ryan Hakju Lee" w:date="2023-11-16T08:10:00Z"/>
        </w:rPr>
      </w:pPr>
      <w:bookmarkStart w:id="1240" w:name="_Toc146627007"/>
      <w:bookmarkStart w:id="1241" w:name="_Toc151062106"/>
      <w:ins w:id="1242" w:author="Ryan Hakju Lee" w:date="2023-11-16T08:11:00Z">
        <w:r>
          <w:t>6</w:t>
        </w:r>
      </w:ins>
      <w:ins w:id="1243" w:author="Ryan Hakju Lee" w:date="2023-11-16T08:10:00Z">
        <w:r w:rsidRPr="006436AF">
          <w:t>.</w:t>
        </w:r>
        <w:r>
          <w:t>6</w:t>
        </w:r>
        <w:r w:rsidRPr="006436AF">
          <w:tab/>
          <w:t>Policy Templates Provisioning API</w:t>
        </w:r>
        <w:bookmarkEnd w:id="1240"/>
        <w:bookmarkEnd w:id="1241"/>
      </w:ins>
    </w:p>
    <w:p w14:paraId="03236B80" w14:textId="77777777" w:rsidR="00C9474C" w:rsidRDefault="00C9474C" w:rsidP="00C9474C">
      <w:pPr>
        <w:rPr>
          <w:ins w:id="1244" w:author="Ryan Hakju Lee" w:date="2023-11-16T08:10:00Z"/>
        </w:rPr>
      </w:pPr>
      <w:ins w:id="1245" w:author="Ryan Hakju Lee" w:date="2023-11-16T08:10:00Z">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t>8.7 of TS 26.510</w:t>
        </w:r>
        <w:r w:rsidRPr="006436AF">
          <w:t xml:space="preserve">. </w:t>
        </w:r>
      </w:ins>
    </w:p>
    <w:p w14:paraId="00DFC720" w14:textId="3609AA80" w:rsidR="00C9474C" w:rsidRPr="00835D4A" w:rsidRDefault="00C9474C" w:rsidP="00C9474C">
      <w:pPr>
        <w:rPr>
          <w:ins w:id="1246" w:author="Ryan Hakju Lee" w:date="2023-11-16T08:10:00Z"/>
          <w:color w:val="FF0000"/>
          <w:lang w:eastAsia="ko-KR"/>
        </w:rPr>
      </w:pPr>
      <w:ins w:id="1247" w:author="Ryan Hakju Lee" w:date="2023-11-16T08:10:00Z">
        <w:r w:rsidRPr="00835D4A">
          <w:rPr>
            <w:rFonts w:hint="eastAsia"/>
            <w:color w:val="FF0000"/>
            <w:lang w:eastAsia="ko-KR"/>
          </w:rPr>
          <w:t>E</w:t>
        </w:r>
        <w:r w:rsidRPr="00835D4A">
          <w:rPr>
            <w:color w:val="FF0000"/>
            <w:lang w:eastAsia="ko-KR"/>
          </w:rPr>
          <w:t xml:space="preserve">ditor’s Note: The </w:t>
        </w:r>
      </w:ins>
      <w:ins w:id="1248" w:author="Ryan Hakju Lee" w:date="2023-11-16T08:14:00Z">
        <w:r w:rsidRPr="00A3125B">
          <w:rPr>
            <w:color w:val="FF0000"/>
            <w:lang w:eastAsia="ko-KR"/>
          </w:rPr>
          <w:t>extended features for RTC</w:t>
        </w:r>
      </w:ins>
      <w:ins w:id="1249" w:author="Ryan Hakju Lee" w:date="2023-11-16T08:10:00Z">
        <w:r w:rsidRPr="00AA19A2">
          <w:rPr>
            <w:color w:val="FF0000"/>
            <w:lang w:eastAsia="ko-KR"/>
          </w:rPr>
          <w:t xml:space="preserve"> should be </w:t>
        </w:r>
      </w:ins>
      <w:ins w:id="1250" w:author="Ryan Hakju Lee" w:date="2023-11-16T08:15:00Z">
        <w:r>
          <w:rPr>
            <w:color w:val="FF0000"/>
            <w:lang w:eastAsia="ko-KR"/>
          </w:rPr>
          <w:t xml:space="preserve">added </w:t>
        </w:r>
      </w:ins>
      <w:ins w:id="1251" w:author="Ryan Hakju Lee" w:date="2023-11-16T08:10:00Z">
        <w:r w:rsidRPr="00835D4A">
          <w:rPr>
            <w:color w:val="FF0000"/>
            <w:lang w:eastAsia="ko-KR"/>
          </w:rPr>
          <w:t>in clause 8.7 of TS 26.510</w:t>
        </w:r>
      </w:ins>
      <w:ins w:id="1252" w:author="Ryan Hakju Lee" w:date="2023-11-16T08:15:00Z">
        <w:r>
          <w:rPr>
            <w:color w:val="FF0000"/>
            <w:lang w:eastAsia="ko-KR"/>
          </w:rPr>
          <w:t xml:space="preserve">, including </w:t>
        </w:r>
      </w:ins>
      <w:ins w:id="1253" w:author="Ryan Hakju Lee" w:date="2023-11-16T08:14:00Z">
        <w:r w:rsidRPr="00C9474C">
          <w:rPr>
            <w:rStyle w:val="Code"/>
            <w:color w:val="FF0000"/>
            <w:rPrChange w:id="1254" w:author="Ryan Hakju Lee" w:date="2023-11-16T08:14:00Z">
              <w:rPr>
                <w:rStyle w:val="Code"/>
              </w:rPr>
            </w:rPrChange>
          </w:rPr>
          <w:t>RTCQoSSpecification</w:t>
        </w:r>
        <w:r w:rsidRPr="00835D4A">
          <w:rPr>
            <w:color w:val="FF0000"/>
            <w:lang w:eastAsia="ko-KR"/>
          </w:rPr>
          <w:t xml:space="preserve"> object </w:t>
        </w:r>
        <w:r>
          <w:rPr>
            <w:color w:val="FF0000"/>
            <w:lang w:eastAsia="ko-KR"/>
          </w:rPr>
          <w:t>proposed</w:t>
        </w:r>
      </w:ins>
      <w:ins w:id="1255" w:author="Ryan Hakju Lee" w:date="2023-11-16T08:15:00Z">
        <w:r>
          <w:rPr>
            <w:color w:val="FF0000"/>
            <w:lang w:eastAsia="ko-KR"/>
          </w:rPr>
          <w:t xml:space="preserve">. Note that </w:t>
        </w:r>
        <w:r w:rsidRPr="00C9474C">
          <w:rPr>
            <w:rStyle w:val="Code"/>
            <w:color w:val="FF0000"/>
            <w:rPrChange w:id="1256" w:author="Ryan Hakju Lee" w:date="2023-11-16T08:16:00Z">
              <w:rPr>
                <w:rStyle w:val="Code"/>
              </w:rPr>
            </w:rPrChange>
          </w:rPr>
          <w:t>RTCQoSSpecification</w:t>
        </w:r>
        <w:r>
          <w:rPr>
            <w:rStyle w:val="Code"/>
          </w:rPr>
          <w:t xml:space="preserve"> </w:t>
        </w:r>
        <w:r w:rsidRPr="00C9474C">
          <w:rPr>
            <w:color w:val="FF0000"/>
            <w:lang w:eastAsia="ko-KR"/>
            <w:rPrChange w:id="1257" w:author="Ryan Hakju Lee" w:date="2023-11-16T08:16:00Z">
              <w:rPr>
                <w:rStyle w:val="Code"/>
              </w:rPr>
            </w:rPrChange>
          </w:rPr>
          <w:t xml:space="preserve">should re-named </w:t>
        </w:r>
      </w:ins>
      <w:ins w:id="1258" w:author="Ryan Hakju Lee" w:date="2023-11-16T08:17:00Z">
        <w:r w:rsidR="00124750">
          <w:rPr>
            <w:color w:val="FF0000"/>
            <w:lang w:eastAsia="ko-KR"/>
          </w:rPr>
          <w:t xml:space="preserve">and revised </w:t>
        </w:r>
      </w:ins>
      <w:ins w:id="1259" w:author="Ryan Hakju Lee" w:date="2023-11-16T08:16:00Z">
        <w:r w:rsidR="00124750">
          <w:rPr>
            <w:color w:val="FF0000"/>
            <w:lang w:eastAsia="ko-KR"/>
          </w:rPr>
          <w:t>for common usage.</w:t>
        </w:r>
      </w:ins>
      <w:ins w:id="1260" w:author="Ryan Hakju Lee" w:date="2023-11-16T08:15:00Z">
        <w:r>
          <w:rPr>
            <w:rStyle w:val="Code"/>
          </w:rPr>
          <w:t xml:space="preserve"> </w:t>
        </w:r>
      </w:ins>
    </w:p>
    <w:p w14:paraId="160D8137" w14:textId="356A9AA2" w:rsidR="004207B1" w:rsidRPr="006436AF" w:rsidRDefault="004207B1" w:rsidP="004207B1">
      <w:pPr>
        <w:pStyle w:val="21"/>
        <w:rPr>
          <w:ins w:id="1261" w:author="Ryan Hakju Lee" w:date="2023-11-16T08:17:00Z"/>
        </w:rPr>
      </w:pPr>
      <w:bookmarkStart w:id="1262" w:name="_Toc68899627"/>
      <w:bookmarkStart w:id="1263" w:name="_Toc71214378"/>
      <w:bookmarkStart w:id="1264" w:name="_Toc71722052"/>
      <w:bookmarkStart w:id="1265" w:name="_Toc74859104"/>
      <w:bookmarkStart w:id="1266" w:name="_Toc146627002"/>
      <w:bookmarkStart w:id="1267" w:name="_Toc151062107"/>
      <w:ins w:id="1268" w:author="Ryan Hakju Lee" w:date="2023-11-16T08:17:00Z">
        <w:r>
          <w:t>6</w:t>
        </w:r>
        <w:r w:rsidRPr="006436AF">
          <w:t>.</w:t>
        </w:r>
        <w:r>
          <w:t>7</w:t>
        </w:r>
        <w:r w:rsidRPr="006436AF">
          <w:tab/>
          <w:t>Metrics Reporting Provisioning API</w:t>
        </w:r>
        <w:bookmarkEnd w:id="1262"/>
        <w:bookmarkEnd w:id="1263"/>
        <w:bookmarkEnd w:id="1264"/>
        <w:bookmarkEnd w:id="1265"/>
        <w:bookmarkEnd w:id="1266"/>
        <w:bookmarkEnd w:id="1267"/>
      </w:ins>
    </w:p>
    <w:p w14:paraId="16DE10CD" w14:textId="62CFCEA2" w:rsidR="00D60C6D" w:rsidRPr="00CC1F51" w:rsidRDefault="004207B1" w:rsidP="00D60C6D">
      <w:pPr>
        <w:keepNext/>
        <w:rPr>
          <w:ins w:id="1269" w:author="Ryan Hakju Lee" w:date="2023-11-16T11:12:00Z"/>
        </w:rPr>
      </w:pPr>
      <w:bookmarkStart w:id="1270" w:name="_MCCTEMPBM_CRPT71130338___5"/>
      <w:ins w:id="1271" w:author="Ryan Hakju Lee" w:date="2023-11-16T08:17:00Z">
        <w:r w:rsidRPr="006436AF">
          <w:rPr>
            <w:color w:val="000000"/>
          </w:rPr>
          <w:t xml:space="preserve">The </w:t>
        </w:r>
        <w:r w:rsidRPr="006436AF">
          <w:t xml:space="preserve">Metrics Reporting Provisioning </w:t>
        </w:r>
        <w:r>
          <w:rPr>
            <w:color w:val="000000"/>
          </w:rPr>
          <w:t xml:space="preserve">API allows a RTC </w:t>
        </w:r>
        <w:r w:rsidRPr="006436AF">
          <w:rPr>
            <w:color w:val="000000"/>
          </w:rPr>
          <w:t>Application Provider to configure</w:t>
        </w:r>
        <w:r w:rsidRPr="006436AF">
          <w:t xml:space="preserve"> the Metrics Collection and Reporting procedure for a particular </w:t>
        </w:r>
        <w:r>
          <w:t>RTC session at reference point RTC-1</w:t>
        </w:r>
        <w:r w:rsidRPr="006436AF">
          <w:t>.</w:t>
        </w:r>
        <w:r>
          <w:t xml:space="preserve"> </w:t>
        </w:r>
      </w:ins>
      <w:ins w:id="1272" w:author="Ryan Hakju Lee" w:date="2023-11-16T11:12:00Z">
        <w:r w:rsidR="00D60C6D" w:rsidRPr="00CC1F51">
          <w:t xml:space="preserve">The </w:t>
        </w:r>
      </w:ins>
      <w:ins w:id="1273" w:author="Ryan Hakju Lee" w:date="2023-11-16T11:13:00Z">
        <w:r w:rsidR="00D60C6D">
          <w:t>metric</w:t>
        </w:r>
      </w:ins>
      <w:ins w:id="1274" w:author="Ryan Hakju Lee" w:date="2023-11-16T11:12:00Z">
        <w:r w:rsidR="00D60C6D" w:rsidRPr="00CC1F51">
          <w:t xml:space="preserve"> reporting scheme is signalled using in the </w:t>
        </w:r>
        <w:r w:rsidR="00D60C6D">
          <w:rPr>
            <w:rFonts w:ascii="Courier New" w:hAnsi="Courier New" w:cs="Courier New"/>
            <w:b/>
          </w:rPr>
          <w:t>Scheme</w:t>
        </w:r>
        <w:r w:rsidR="00D60C6D" w:rsidRPr="00CC1F51">
          <w:t xml:space="preserve"> element in the </w:t>
        </w:r>
        <w:r w:rsidR="00D60C6D" w:rsidRPr="00BF3222">
          <w:rPr>
            <w:rStyle w:val="Code"/>
            <w:sz w:val="20"/>
          </w:rPr>
          <w:t>MetricsReportingConfiguration</w:t>
        </w:r>
        <w:r w:rsidR="00D60C6D" w:rsidRPr="00CC1F51">
          <w:t xml:space="preserve">. The URN to be used for the </w:t>
        </w:r>
        <w:bookmarkStart w:id="1275" w:name="MCCQCTEMPBM_00000282"/>
        <w:r w:rsidR="00D60C6D">
          <w:rPr>
            <w:rFonts w:ascii="Courier New" w:hAnsi="Courier New" w:cs="Courier New"/>
            <w:b/>
          </w:rPr>
          <w:t>Scheme</w:t>
        </w:r>
        <w:r w:rsidR="00D60C6D" w:rsidRPr="00CC1F51">
          <w:rPr>
            <w:rFonts w:ascii="Courier New" w:hAnsi="Courier New" w:cs="Courier New"/>
          </w:rPr>
          <w:t>@schemeIdUri</w:t>
        </w:r>
        <w:bookmarkEnd w:id="1275"/>
        <w:r w:rsidR="00D60C6D" w:rsidRPr="00CC1F51">
          <w:t xml:space="preserve"> shall be "</w:t>
        </w:r>
        <w:bookmarkStart w:id="1276" w:name="MCCQCTEMPBM_00000283"/>
        <w:r w:rsidR="00D60C6D" w:rsidRPr="005B2817">
          <w:rPr>
            <w:rFonts w:ascii="Courier New" w:hAnsi="Courier New" w:cs="Courier New"/>
          </w:rPr>
          <w:t>urn:3GPP:ns:PSS:RTC:QM1</w:t>
        </w:r>
        <w:bookmarkEnd w:id="1276"/>
        <w:r w:rsidR="00D60C6D" w:rsidRPr="00CC1F51">
          <w:t>".</w:t>
        </w:r>
      </w:ins>
    </w:p>
    <w:p w14:paraId="1F22E3AA" w14:textId="2093A1BC" w:rsidR="004207B1" w:rsidRPr="006436AF" w:rsidRDefault="00D60C6D" w:rsidP="00D60C6D">
      <w:pPr>
        <w:rPr>
          <w:ins w:id="1277" w:author="Ryan Hakju Lee" w:date="2023-11-16T08:17:00Z"/>
        </w:rPr>
      </w:pPr>
      <w:ins w:id="1278" w:author="Ryan Hakju Lee" w:date="2023-11-16T11:12:00Z">
        <w:r w:rsidRPr="00CC1F51">
          <w:t xml:space="preserve">The semantics and XML syntax of the scheme information for the </w:t>
        </w:r>
        <w:r>
          <w:t>RTC</w:t>
        </w:r>
        <w:r w:rsidRPr="00CC1F51">
          <w:t xml:space="preserve"> quality reporting scheme are specified in </w:t>
        </w:r>
        <w:r w:rsidRPr="000D6E6B">
          <w:t>Table </w:t>
        </w:r>
      </w:ins>
      <w:ins w:id="1279" w:author="Ryan Hakju Lee" w:date="2023-11-16T11:14:00Z">
        <w:r>
          <w:t>6.7-1</w:t>
        </w:r>
      </w:ins>
      <w:ins w:id="1280" w:author="Ryan Hakju Lee" w:date="2023-11-16T11:12:00Z">
        <w:r w:rsidRPr="000D6E6B">
          <w:t xml:space="preserve"> and Table </w:t>
        </w:r>
      </w:ins>
      <w:ins w:id="1281" w:author="Ryan Hakju Lee" w:date="2023-11-16T11:14:00Z">
        <w:r>
          <w:t>6.7-2</w:t>
        </w:r>
      </w:ins>
      <w:ins w:id="1282" w:author="Ryan Hakju Lee" w:date="2023-11-16T11:12:00Z">
        <w:r w:rsidRPr="00CC1F51">
          <w:t>, respectively.</w:t>
        </w:r>
      </w:ins>
    </w:p>
    <w:bookmarkEnd w:id="1270"/>
    <w:p w14:paraId="1884AB94" w14:textId="2F8146C8" w:rsidR="004207B1" w:rsidRDefault="004207B1" w:rsidP="004207B1">
      <w:pPr>
        <w:pStyle w:val="EditorsNote"/>
        <w:rPr>
          <w:ins w:id="1283" w:author="Ryan Hakju Lee" w:date="2023-11-16T11:14:00Z"/>
        </w:rPr>
      </w:pPr>
      <w:ins w:id="1284" w:author="Ryan Hakju Lee" w:date="2023-11-16T08:17:00Z">
        <w:r>
          <w:t>Editor’s Note:.</w:t>
        </w:r>
        <w:r w:rsidRPr="004207B1">
          <w:rPr>
            <w:lang w:eastAsia="ko-KR"/>
          </w:rPr>
          <w:t xml:space="preserve"> </w:t>
        </w:r>
        <w:r w:rsidRPr="006F3D1F">
          <w:rPr>
            <w:lang w:eastAsia="ko-KR"/>
          </w:rPr>
          <w:t xml:space="preserve">The </w:t>
        </w:r>
        <w:r>
          <w:rPr>
            <w:lang w:eastAsia="ko-KR"/>
          </w:rPr>
          <w:t>mo</w:t>
        </w:r>
      </w:ins>
      <w:ins w:id="1285" w:author="Ryan Hakju Lee" w:date="2023-11-16T08:18:00Z">
        <w:r>
          <w:rPr>
            <w:lang w:eastAsia="ko-KR"/>
          </w:rPr>
          <w:t xml:space="preserve">dified </w:t>
        </w:r>
      </w:ins>
      <w:ins w:id="1286" w:author="Ryan Hakju Lee" w:date="2023-11-16T11:12:00Z">
        <w:r w:rsidR="00D60C6D">
          <w:rPr>
            <w:lang w:eastAsia="ko-KR"/>
          </w:rPr>
          <w:t>data model</w:t>
        </w:r>
      </w:ins>
      <w:ins w:id="1287" w:author="Ryan Hakju Lee" w:date="2023-11-16T08:17:00Z">
        <w:r w:rsidRPr="006F3D1F">
          <w:rPr>
            <w:lang w:eastAsia="ko-KR"/>
          </w:rPr>
          <w:t xml:space="preserve"> for RTC</w:t>
        </w:r>
        <w:r>
          <w:t xml:space="preserve"> should be included in clause 8.10 of TS 26.510</w:t>
        </w:r>
      </w:ins>
    </w:p>
    <w:p w14:paraId="1F4F0155" w14:textId="781EE227" w:rsidR="00514E2E" w:rsidRDefault="00514E2E" w:rsidP="00514E2E">
      <w:pPr>
        <w:pStyle w:val="TH"/>
        <w:rPr>
          <w:ins w:id="1288" w:author="Ryan Hakju Lee" w:date="2023-11-16T11:14:00Z"/>
        </w:rPr>
      </w:pPr>
      <w:bookmarkStart w:id="1289" w:name="tab_qr_semantics"/>
      <w:bookmarkStart w:id="1290" w:name="tab_qr_xml"/>
      <w:ins w:id="1291" w:author="Ryan Hakju Lee" w:date="2023-11-16T11:14:00Z">
        <w:r w:rsidRPr="00CC1F51">
          <w:lastRenderedPageBreak/>
          <w:t>Table </w:t>
        </w:r>
        <w:bookmarkEnd w:id="1289"/>
        <w:r>
          <w:t>6.7-1</w:t>
        </w:r>
        <w:r w:rsidRPr="00CC1F51">
          <w:t>: Semantics of Quality Reporting Scheme Information</w:t>
        </w:r>
      </w:ins>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3279"/>
        <w:gridCol w:w="979"/>
        <w:gridCol w:w="4997"/>
      </w:tblGrid>
      <w:tr w:rsidR="00514E2E" w:rsidRPr="00CC1F51" w14:paraId="71FDE2A2" w14:textId="77777777" w:rsidTr="00BB2BCD">
        <w:trPr>
          <w:ins w:id="1292" w:author="Ryan Hakju Lee" w:date="2023-11-16T11:14:00Z"/>
        </w:trPr>
        <w:tc>
          <w:tcPr>
            <w:tcW w:w="1856" w:type="pct"/>
            <w:gridSpan w:val="2"/>
            <w:tcBorders>
              <w:right w:val="single" w:sz="4" w:space="0" w:color="000000"/>
            </w:tcBorders>
          </w:tcPr>
          <w:p w14:paraId="34F2EF73" w14:textId="77777777" w:rsidR="00514E2E" w:rsidRPr="00CC1F51" w:rsidRDefault="00514E2E" w:rsidP="00BB2BCD">
            <w:pPr>
              <w:pStyle w:val="TAH"/>
              <w:rPr>
                <w:ins w:id="1293" w:author="Ryan Hakju Lee" w:date="2023-11-16T11:14:00Z"/>
                <w:szCs w:val="18"/>
              </w:rPr>
            </w:pPr>
            <w:ins w:id="1294" w:author="Ryan Hakju Lee" w:date="2023-11-16T11:14:00Z">
              <w:r w:rsidRPr="00CC1F51">
                <w:rPr>
                  <w:szCs w:val="18"/>
                </w:rPr>
                <w:t>Element or Attribute Name</w:t>
              </w:r>
            </w:ins>
          </w:p>
        </w:tc>
        <w:tc>
          <w:tcPr>
            <w:tcW w:w="515" w:type="pct"/>
            <w:tcBorders>
              <w:left w:val="single" w:sz="4" w:space="0" w:color="000000"/>
              <w:right w:val="single" w:sz="4" w:space="0" w:color="000000"/>
            </w:tcBorders>
          </w:tcPr>
          <w:p w14:paraId="66D8D2E3" w14:textId="77777777" w:rsidR="00514E2E" w:rsidRPr="00CC1F51" w:rsidRDefault="00514E2E" w:rsidP="00BB2BCD">
            <w:pPr>
              <w:pStyle w:val="TAH"/>
              <w:rPr>
                <w:ins w:id="1295" w:author="Ryan Hakju Lee" w:date="2023-11-16T11:14:00Z"/>
                <w:szCs w:val="18"/>
              </w:rPr>
            </w:pPr>
            <w:ins w:id="1296" w:author="Ryan Hakju Lee" w:date="2023-11-16T11:14:00Z">
              <w:r w:rsidRPr="00CC1F51">
                <w:rPr>
                  <w:szCs w:val="18"/>
                </w:rPr>
                <w:t>Use</w:t>
              </w:r>
            </w:ins>
          </w:p>
        </w:tc>
        <w:tc>
          <w:tcPr>
            <w:tcW w:w="2629" w:type="pct"/>
            <w:tcBorders>
              <w:left w:val="single" w:sz="4" w:space="0" w:color="000000"/>
            </w:tcBorders>
          </w:tcPr>
          <w:p w14:paraId="271F2C94" w14:textId="77777777" w:rsidR="00514E2E" w:rsidRPr="00CC1F51" w:rsidRDefault="00514E2E" w:rsidP="00BB2BCD">
            <w:pPr>
              <w:pStyle w:val="TAH"/>
              <w:rPr>
                <w:ins w:id="1297" w:author="Ryan Hakju Lee" w:date="2023-11-16T11:14:00Z"/>
                <w:szCs w:val="18"/>
              </w:rPr>
            </w:pPr>
            <w:ins w:id="1298" w:author="Ryan Hakju Lee" w:date="2023-11-16T11:14:00Z">
              <w:r w:rsidRPr="00CC1F51">
                <w:rPr>
                  <w:szCs w:val="18"/>
                </w:rPr>
                <w:t>Description</w:t>
              </w:r>
            </w:ins>
          </w:p>
        </w:tc>
      </w:tr>
      <w:tr w:rsidR="00514E2E" w:rsidRPr="00CC1F51" w14:paraId="555AC112" w14:textId="77777777" w:rsidTr="00BB2BCD">
        <w:trPr>
          <w:ins w:id="1299" w:author="Ryan Hakju Lee" w:date="2023-11-16T11:14:00Z"/>
        </w:trPr>
        <w:tc>
          <w:tcPr>
            <w:tcW w:w="131" w:type="pct"/>
          </w:tcPr>
          <w:p w14:paraId="33EC5BE3" w14:textId="77777777" w:rsidR="00514E2E" w:rsidRPr="00CC1F51" w:rsidRDefault="00514E2E" w:rsidP="00BB2BCD">
            <w:pPr>
              <w:pStyle w:val="TableCell"/>
              <w:keepNext/>
              <w:rPr>
                <w:ins w:id="1300" w:author="Ryan Hakju Lee" w:date="2023-11-16T11:14:00Z"/>
                <w:b/>
                <w:szCs w:val="18"/>
              </w:rPr>
            </w:pPr>
          </w:p>
        </w:tc>
        <w:tc>
          <w:tcPr>
            <w:tcW w:w="1725" w:type="pct"/>
            <w:tcBorders>
              <w:right w:val="single" w:sz="4" w:space="0" w:color="000000"/>
            </w:tcBorders>
          </w:tcPr>
          <w:p w14:paraId="0D8DD0D6" w14:textId="77777777" w:rsidR="00514E2E" w:rsidRPr="00CC1F51" w:rsidRDefault="00514E2E" w:rsidP="00BB2BCD">
            <w:pPr>
              <w:pStyle w:val="TAL"/>
              <w:rPr>
                <w:ins w:id="1301" w:author="Ryan Hakju Lee" w:date="2023-11-16T11:14:00Z"/>
                <w:rFonts w:ascii="Courier New" w:hAnsi="Courier New" w:cs="Courier New"/>
              </w:rPr>
            </w:pPr>
            <w:bookmarkStart w:id="1302" w:name="MCCQCTEMPBM_00000284"/>
            <w:ins w:id="1303" w:author="Ryan Hakju Lee" w:date="2023-11-16T11:14:00Z">
              <w:r>
                <w:rPr>
                  <w:rFonts w:ascii="Courier New" w:hAnsi="Courier New" w:cs="Courier New"/>
                </w:rPr>
                <w:t>@apn</w:t>
              </w:r>
              <w:bookmarkEnd w:id="1302"/>
            </w:ins>
          </w:p>
        </w:tc>
        <w:tc>
          <w:tcPr>
            <w:tcW w:w="515" w:type="pct"/>
            <w:tcBorders>
              <w:left w:val="single" w:sz="4" w:space="0" w:color="000000"/>
              <w:right w:val="single" w:sz="4" w:space="0" w:color="000000"/>
            </w:tcBorders>
          </w:tcPr>
          <w:p w14:paraId="14914C28" w14:textId="77777777" w:rsidR="00514E2E" w:rsidRPr="00CC1F51" w:rsidRDefault="00514E2E" w:rsidP="00BB2BCD">
            <w:pPr>
              <w:pStyle w:val="TAC"/>
              <w:rPr>
                <w:ins w:id="1304" w:author="Ryan Hakju Lee" w:date="2023-11-16T11:14:00Z"/>
                <w:lang w:eastAsia="zh-CN"/>
              </w:rPr>
            </w:pPr>
            <w:ins w:id="1305" w:author="Ryan Hakju Lee" w:date="2023-11-16T11:14:00Z">
              <w:r w:rsidRPr="00CC1F51">
                <w:rPr>
                  <w:lang w:eastAsia="zh-CN"/>
                </w:rPr>
                <w:t>O</w:t>
              </w:r>
            </w:ins>
          </w:p>
        </w:tc>
        <w:tc>
          <w:tcPr>
            <w:tcW w:w="2629" w:type="pct"/>
            <w:tcBorders>
              <w:left w:val="single" w:sz="4" w:space="0" w:color="000000"/>
            </w:tcBorders>
          </w:tcPr>
          <w:p w14:paraId="252346AA" w14:textId="77777777" w:rsidR="00514E2E" w:rsidRPr="00CC1F51" w:rsidRDefault="00514E2E" w:rsidP="00BB2BCD">
            <w:pPr>
              <w:pStyle w:val="TAL"/>
              <w:rPr>
                <w:ins w:id="1306" w:author="Ryan Hakju Lee" w:date="2023-11-16T11:14:00Z"/>
                <w:lang w:eastAsia="zh-CN"/>
              </w:rPr>
            </w:pPr>
            <w:ins w:id="1307" w:author="Ryan Hakju Lee" w:date="2023-11-16T11:14:00Z">
              <w:r w:rsidRPr="00CC1F51">
                <w:t>This attribute gives the access point that should be used for sending the QoE reports.</w:t>
              </w:r>
            </w:ins>
          </w:p>
        </w:tc>
      </w:tr>
      <w:tr w:rsidR="00514E2E" w:rsidRPr="00CC1F51" w14:paraId="7CBFB74D" w14:textId="77777777" w:rsidTr="00BB2BCD">
        <w:trPr>
          <w:ins w:id="1308" w:author="Ryan Hakju Lee" w:date="2023-11-16T11:14:00Z"/>
        </w:trPr>
        <w:tc>
          <w:tcPr>
            <w:tcW w:w="131" w:type="pct"/>
          </w:tcPr>
          <w:p w14:paraId="15ADBD29" w14:textId="77777777" w:rsidR="00514E2E" w:rsidRPr="00CC1F51" w:rsidRDefault="00514E2E" w:rsidP="00BB2BCD">
            <w:pPr>
              <w:pStyle w:val="TableCell"/>
              <w:keepNext/>
              <w:rPr>
                <w:ins w:id="1309" w:author="Ryan Hakju Lee" w:date="2023-11-16T11:14:00Z"/>
                <w:b/>
                <w:szCs w:val="18"/>
              </w:rPr>
            </w:pPr>
          </w:p>
        </w:tc>
        <w:tc>
          <w:tcPr>
            <w:tcW w:w="1725" w:type="pct"/>
            <w:tcBorders>
              <w:right w:val="single" w:sz="4" w:space="0" w:color="000000"/>
            </w:tcBorders>
          </w:tcPr>
          <w:p w14:paraId="453E9DC5" w14:textId="77777777" w:rsidR="00514E2E" w:rsidRPr="00CC1F51" w:rsidRDefault="00514E2E" w:rsidP="00BB2BCD">
            <w:pPr>
              <w:pStyle w:val="TAL"/>
              <w:rPr>
                <w:ins w:id="1310" w:author="Ryan Hakju Lee" w:date="2023-11-16T11:14:00Z"/>
                <w:rFonts w:ascii="Courier New" w:hAnsi="Courier New" w:cs="Courier New"/>
              </w:rPr>
            </w:pPr>
            <w:ins w:id="1311" w:author="Ryan Hakju Lee" w:date="2023-11-16T11:14:00Z">
              <w:r w:rsidRPr="00CC1F51">
                <w:rPr>
                  <w:rFonts w:ascii="Courier New" w:hAnsi="Courier New" w:cs="Courier New"/>
                </w:rPr>
                <w:t>@format</w:t>
              </w:r>
            </w:ins>
          </w:p>
        </w:tc>
        <w:tc>
          <w:tcPr>
            <w:tcW w:w="515" w:type="pct"/>
            <w:tcBorders>
              <w:left w:val="single" w:sz="4" w:space="0" w:color="000000"/>
              <w:right w:val="single" w:sz="4" w:space="0" w:color="000000"/>
            </w:tcBorders>
          </w:tcPr>
          <w:p w14:paraId="0E375A2C" w14:textId="77777777" w:rsidR="00514E2E" w:rsidRPr="00CC1F51" w:rsidRDefault="00514E2E" w:rsidP="00BB2BCD">
            <w:pPr>
              <w:pStyle w:val="TAC"/>
              <w:rPr>
                <w:ins w:id="1312" w:author="Ryan Hakju Lee" w:date="2023-11-16T11:14:00Z"/>
                <w:lang w:eastAsia="zh-CN"/>
              </w:rPr>
            </w:pPr>
            <w:ins w:id="1313" w:author="Ryan Hakju Lee" w:date="2023-11-16T11:14:00Z">
              <w:r w:rsidRPr="00CC1F51">
                <w:rPr>
                  <w:lang w:eastAsia="zh-CN"/>
                </w:rPr>
                <w:t>O</w:t>
              </w:r>
            </w:ins>
          </w:p>
        </w:tc>
        <w:tc>
          <w:tcPr>
            <w:tcW w:w="2629" w:type="pct"/>
            <w:tcBorders>
              <w:left w:val="single" w:sz="4" w:space="0" w:color="000000"/>
            </w:tcBorders>
          </w:tcPr>
          <w:p w14:paraId="7C8B0806" w14:textId="77777777" w:rsidR="00514E2E" w:rsidRPr="00CC1F51" w:rsidRDefault="00514E2E" w:rsidP="00BB2BCD">
            <w:pPr>
              <w:pStyle w:val="TAL"/>
              <w:rPr>
                <w:ins w:id="1314" w:author="Ryan Hakju Lee" w:date="2023-11-16T11:14:00Z"/>
                <w:lang w:eastAsia="zh-CN"/>
              </w:rPr>
            </w:pPr>
            <w:ins w:id="1315" w:author="Ryan Hakju Lee" w:date="2023-11-16T11:14:00Z">
              <w:r w:rsidRPr="00CC1F51">
                <w:t xml:space="preserve">This field gives the requested format for the reports. Possible formats are: </w:t>
              </w:r>
              <w:r>
                <w:t>"</w:t>
              </w:r>
              <w:r w:rsidRPr="00FD7B98">
                <w:rPr>
                  <w:rFonts w:ascii="Courier New" w:eastAsiaTheme="minorHAnsi" w:hAnsi="Courier New" w:cs="Courier New"/>
                  <w:szCs w:val="18"/>
                  <w:lang w:val="en-US"/>
                </w:rPr>
                <w:t>uncompressed</w:t>
              </w:r>
              <w:r>
                <w:t>"</w:t>
              </w:r>
              <w:r w:rsidRPr="00CC1F51">
                <w:t xml:space="preserve"> and </w:t>
              </w:r>
              <w:r>
                <w:t>"</w:t>
              </w:r>
              <w:r w:rsidRPr="00FD7B98">
                <w:rPr>
                  <w:rFonts w:ascii="Courier New" w:eastAsiaTheme="minorHAnsi" w:hAnsi="Courier New" w:cs="Courier New"/>
                  <w:szCs w:val="18"/>
                  <w:lang w:val="en-US"/>
                </w:rPr>
                <w:t>gzip</w:t>
              </w:r>
              <w:r>
                <w:t>"</w:t>
              </w:r>
              <w:r w:rsidRPr="00CC1F51">
                <w:t>.</w:t>
              </w:r>
            </w:ins>
          </w:p>
        </w:tc>
      </w:tr>
      <w:tr w:rsidR="00514E2E" w:rsidRPr="00CC1F51" w14:paraId="4DFEA61E" w14:textId="77777777" w:rsidTr="00BB2BCD">
        <w:trPr>
          <w:ins w:id="1316" w:author="Ryan Hakju Lee" w:date="2023-11-16T11:14:00Z"/>
        </w:trPr>
        <w:tc>
          <w:tcPr>
            <w:tcW w:w="131" w:type="pct"/>
          </w:tcPr>
          <w:p w14:paraId="61E7FF2E" w14:textId="77777777" w:rsidR="00514E2E" w:rsidRPr="00CC1F51" w:rsidRDefault="00514E2E" w:rsidP="00BB2BCD">
            <w:pPr>
              <w:pStyle w:val="TableCell"/>
              <w:keepNext/>
              <w:rPr>
                <w:ins w:id="1317" w:author="Ryan Hakju Lee" w:date="2023-11-16T11:14:00Z"/>
                <w:b/>
                <w:szCs w:val="18"/>
              </w:rPr>
            </w:pPr>
          </w:p>
        </w:tc>
        <w:tc>
          <w:tcPr>
            <w:tcW w:w="1725" w:type="pct"/>
            <w:tcBorders>
              <w:right w:val="single" w:sz="4" w:space="0" w:color="000000"/>
            </w:tcBorders>
          </w:tcPr>
          <w:p w14:paraId="1C356B71" w14:textId="77777777" w:rsidR="00514E2E" w:rsidRPr="00CC1F51" w:rsidRDefault="00514E2E" w:rsidP="00BB2BCD">
            <w:pPr>
              <w:pStyle w:val="TAL"/>
              <w:rPr>
                <w:ins w:id="1318" w:author="Ryan Hakju Lee" w:date="2023-11-16T11:14:00Z"/>
                <w:rFonts w:ascii="Courier New" w:hAnsi="Courier New" w:cs="Courier New"/>
              </w:rPr>
            </w:pPr>
            <w:ins w:id="1319" w:author="Ryan Hakju Lee" w:date="2023-11-16T11:14:00Z">
              <w:r w:rsidRPr="00CC1F51">
                <w:rPr>
                  <w:rFonts w:ascii="Courier New" w:hAnsi="Courier New" w:cs="Courier New"/>
                </w:rPr>
                <w:t>@samplepercentage</w:t>
              </w:r>
            </w:ins>
          </w:p>
        </w:tc>
        <w:tc>
          <w:tcPr>
            <w:tcW w:w="515" w:type="pct"/>
            <w:tcBorders>
              <w:left w:val="single" w:sz="4" w:space="0" w:color="000000"/>
              <w:right w:val="single" w:sz="4" w:space="0" w:color="000000"/>
            </w:tcBorders>
          </w:tcPr>
          <w:p w14:paraId="48679ED3" w14:textId="77777777" w:rsidR="00514E2E" w:rsidRPr="00CC1F51" w:rsidRDefault="00514E2E" w:rsidP="00BB2BCD">
            <w:pPr>
              <w:pStyle w:val="TAC"/>
              <w:rPr>
                <w:ins w:id="1320" w:author="Ryan Hakju Lee" w:date="2023-11-16T11:14:00Z"/>
                <w:lang w:eastAsia="zh-CN"/>
              </w:rPr>
            </w:pPr>
            <w:ins w:id="1321" w:author="Ryan Hakju Lee" w:date="2023-11-16T11:14:00Z">
              <w:r w:rsidRPr="00CC1F51">
                <w:rPr>
                  <w:lang w:eastAsia="zh-CN"/>
                </w:rPr>
                <w:t>O</w:t>
              </w:r>
            </w:ins>
          </w:p>
        </w:tc>
        <w:tc>
          <w:tcPr>
            <w:tcW w:w="2629" w:type="pct"/>
            <w:tcBorders>
              <w:left w:val="single" w:sz="4" w:space="0" w:color="000000"/>
            </w:tcBorders>
          </w:tcPr>
          <w:p w14:paraId="4A44D726" w14:textId="77777777" w:rsidR="00514E2E" w:rsidRPr="00CC1F51" w:rsidRDefault="00514E2E" w:rsidP="00BB2BCD">
            <w:pPr>
              <w:pStyle w:val="TAL"/>
              <w:rPr>
                <w:ins w:id="1322" w:author="Ryan Hakju Lee" w:date="2023-11-16T11:14:00Z"/>
                <w:lang w:eastAsia="zh-CN"/>
              </w:rPr>
            </w:pPr>
            <w:ins w:id="1323" w:author="Ryan Hakju Lee" w:date="2023-11-16T11:14:00Z">
              <w:r w:rsidRPr="00CC1F51">
                <w:t>Percentage of the clients that should report QoE. The client uses a random number generator with the given percentage to find out if the client should report or not.</w:t>
              </w:r>
            </w:ins>
          </w:p>
        </w:tc>
      </w:tr>
      <w:tr w:rsidR="00514E2E" w:rsidRPr="00CC1F51" w14:paraId="42D7936A" w14:textId="77777777" w:rsidTr="00BB2BCD">
        <w:trPr>
          <w:ins w:id="1324" w:author="Ryan Hakju Lee" w:date="2023-11-16T11:14:00Z"/>
        </w:trPr>
        <w:tc>
          <w:tcPr>
            <w:tcW w:w="131" w:type="pct"/>
          </w:tcPr>
          <w:p w14:paraId="3D37BA85" w14:textId="77777777" w:rsidR="00514E2E" w:rsidRPr="00CC1F51" w:rsidRDefault="00514E2E" w:rsidP="00BB2BCD">
            <w:pPr>
              <w:pStyle w:val="TableCell"/>
              <w:keepNext/>
              <w:rPr>
                <w:ins w:id="1325" w:author="Ryan Hakju Lee" w:date="2023-11-16T11:14:00Z"/>
                <w:b/>
                <w:szCs w:val="18"/>
              </w:rPr>
            </w:pPr>
          </w:p>
        </w:tc>
        <w:tc>
          <w:tcPr>
            <w:tcW w:w="1725" w:type="pct"/>
            <w:tcBorders>
              <w:right w:val="single" w:sz="4" w:space="0" w:color="000000"/>
            </w:tcBorders>
          </w:tcPr>
          <w:p w14:paraId="1DFB5031" w14:textId="77777777" w:rsidR="00514E2E" w:rsidRPr="00CC1F51" w:rsidRDefault="00514E2E" w:rsidP="00BB2BCD">
            <w:pPr>
              <w:pStyle w:val="TAL"/>
              <w:rPr>
                <w:ins w:id="1326" w:author="Ryan Hakju Lee" w:date="2023-11-16T11:14:00Z"/>
                <w:rFonts w:ascii="Courier New" w:hAnsi="Courier New" w:cs="Courier New"/>
              </w:rPr>
            </w:pPr>
            <w:ins w:id="1327" w:author="Ryan Hakju Lee" w:date="2023-11-16T11:14:00Z">
              <w:r w:rsidRPr="00CC1F51">
                <w:rPr>
                  <w:rFonts w:ascii="Courier New" w:hAnsi="Courier New" w:cs="Courier New"/>
                </w:rPr>
                <w:t>@reportingserver</w:t>
              </w:r>
            </w:ins>
          </w:p>
        </w:tc>
        <w:tc>
          <w:tcPr>
            <w:tcW w:w="515" w:type="pct"/>
            <w:tcBorders>
              <w:left w:val="single" w:sz="4" w:space="0" w:color="000000"/>
              <w:right w:val="single" w:sz="4" w:space="0" w:color="000000"/>
            </w:tcBorders>
          </w:tcPr>
          <w:p w14:paraId="4D403367" w14:textId="77777777" w:rsidR="00514E2E" w:rsidRPr="00CC1F51" w:rsidRDefault="00514E2E" w:rsidP="00BB2BCD">
            <w:pPr>
              <w:pStyle w:val="TAC"/>
              <w:rPr>
                <w:ins w:id="1328" w:author="Ryan Hakju Lee" w:date="2023-11-16T11:14:00Z"/>
                <w:lang w:eastAsia="zh-CN"/>
              </w:rPr>
            </w:pPr>
            <w:ins w:id="1329" w:author="Ryan Hakju Lee" w:date="2023-11-16T11:14:00Z">
              <w:r w:rsidRPr="00CC1F51">
                <w:rPr>
                  <w:lang w:eastAsia="zh-CN"/>
                </w:rPr>
                <w:t>M</w:t>
              </w:r>
            </w:ins>
          </w:p>
        </w:tc>
        <w:tc>
          <w:tcPr>
            <w:tcW w:w="2629" w:type="pct"/>
            <w:tcBorders>
              <w:left w:val="single" w:sz="4" w:space="0" w:color="000000"/>
            </w:tcBorders>
          </w:tcPr>
          <w:p w14:paraId="3300DAD3" w14:textId="77777777" w:rsidR="00514E2E" w:rsidRPr="00CC1F51" w:rsidRDefault="00514E2E" w:rsidP="00BB2BCD">
            <w:pPr>
              <w:pStyle w:val="TAL"/>
              <w:rPr>
                <w:ins w:id="1330" w:author="Ryan Hakju Lee" w:date="2023-11-16T11:14:00Z"/>
              </w:rPr>
            </w:pPr>
            <w:ins w:id="1331" w:author="Ryan Hakju Lee" w:date="2023-11-16T11:14:00Z">
              <w:r w:rsidRPr="00CC1F51">
                <w:t>The reporting server URL to which the reports will be sent.</w:t>
              </w:r>
            </w:ins>
          </w:p>
        </w:tc>
      </w:tr>
      <w:tr w:rsidR="00514E2E" w:rsidRPr="00CC1F51" w14:paraId="64D4D478" w14:textId="77777777" w:rsidTr="00BB2BCD">
        <w:trPr>
          <w:ins w:id="1332" w:author="Ryan Hakju Lee" w:date="2023-11-16T11:14:00Z"/>
        </w:trPr>
        <w:tc>
          <w:tcPr>
            <w:tcW w:w="131" w:type="pct"/>
          </w:tcPr>
          <w:p w14:paraId="633F1D47" w14:textId="77777777" w:rsidR="00514E2E" w:rsidRPr="00CC1F51" w:rsidRDefault="00514E2E" w:rsidP="00BB2BCD">
            <w:pPr>
              <w:pStyle w:val="TableCell"/>
              <w:keepNext/>
              <w:rPr>
                <w:ins w:id="1333" w:author="Ryan Hakju Lee" w:date="2023-11-16T11:14:00Z"/>
                <w:b/>
                <w:szCs w:val="18"/>
              </w:rPr>
            </w:pPr>
          </w:p>
        </w:tc>
        <w:tc>
          <w:tcPr>
            <w:tcW w:w="1725" w:type="pct"/>
            <w:tcBorders>
              <w:right w:val="single" w:sz="4" w:space="0" w:color="000000"/>
            </w:tcBorders>
          </w:tcPr>
          <w:p w14:paraId="0753097C" w14:textId="77777777" w:rsidR="00514E2E" w:rsidRPr="00CC1F51" w:rsidRDefault="00514E2E" w:rsidP="00BB2BCD">
            <w:pPr>
              <w:pStyle w:val="TAL"/>
              <w:rPr>
                <w:ins w:id="1334" w:author="Ryan Hakju Lee" w:date="2023-11-16T11:14:00Z"/>
                <w:rFonts w:ascii="Courier New" w:hAnsi="Courier New" w:cs="Courier New"/>
              </w:rPr>
            </w:pPr>
            <w:ins w:id="1335" w:author="Ryan Hakju Lee" w:date="2023-11-16T11:14:00Z">
              <w:r w:rsidRPr="00CC1F51">
                <w:rPr>
                  <w:rFonts w:ascii="Courier New" w:hAnsi="Courier New" w:cs="Courier New"/>
                </w:rPr>
                <w:t>@reportinginterval</w:t>
              </w:r>
            </w:ins>
          </w:p>
        </w:tc>
        <w:tc>
          <w:tcPr>
            <w:tcW w:w="515" w:type="pct"/>
            <w:tcBorders>
              <w:left w:val="single" w:sz="4" w:space="0" w:color="000000"/>
              <w:right w:val="single" w:sz="4" w:space="0" w:color="000000"/>
            </w:tcBorders>
          </w:tcPr>
          <w:p w14:paraId="179F819D" w14:textId="77777777" w:rsidR="00514E2E" w:rsidRPr="00CC1F51" w:rsidRDefault="00514E2E" w:rsidP="00BB2BCD">
            <w:pPr>
              <w:pStyle w:val="TAC"/>
              <w:rPr>
                <w:ins w:id="1336" w:author="Ryan Hakju Lee" w:date="2023-11-16T11:14:00Z"/>
                <w:lang w:eastAsia="zh-CN"/>
              </w:rPr>
            </w:pPr>
            <w:ins w:id="1337" w:author="Ryan Hakju Lee" w:date="2023-11-16T11:14:00Z">
              <w:r w:rsidRPr="00CC1F51">
                <w:rPr>
                  <w:lang w:eastAsia="zh-CN"/>
                </w:rPr>
                <w:t>O</w:t>
              </w:r>
            </w:ins>
          </w:p>
        </w:tc>
        <w:tc>
          <w:tcPr>
            <w:tcW w:w="2629" w:type="pct"/>
            <w:tcBorders>
              <w:left w:val="single" w:sz="4" w:space="0" w:color="000000"/>
            </w:tcBorders>
          </w:tcPr>
          <w:p w14:paraId="5D3C13EA" w14:textId="77777777" w:rsidR="00514E2E" w:rsidRPr="00CC1F51" w:rsidRDefault="00514E2E" w:rsidP="00BB2BCD">
            <w:pPr>
              <w:pStyle w:val="TAL"/>
              <w:rPr>
                <w:ins w:id="1338" w:author="Ryan Hakju Lee" w:date="2023-11-16T11:14:00Z"/>
              </w:rPr>
            </w:pPr>
            <w:ins w:id="1339" w:author="Ryan Hakju Lee" w:date="2023-11-16T11:14:00Z">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t xml:space="preserve"> For each report sent, only the newly collected information since the previous report shall be reported.</w:t>
              </w:r>
            </w:ins>
          </w:p>
        </w:tc>
      </w:tr>
      <w:tr w:rsidR="00514E2E" w:rsidRPr="00CC1F51" w14:paraId="20F6C821" w14:textId="77777777" w:rsidTr="00BB2BCD">
        <w:trPr>
          <w:ins w:id="1340" w:author="Ryan Hakju Lee" w:date="2023-11-16T11:14:00Z"/>
        </w:trPr>
        <w:tc>
          <w:tcPr>
            <w:tcW w:w="131" w:type="pct"/>
          </w:tcPr>
          <w:p w14:paraId="53E7DEFA" w14:textId="77777777" w:rsidR="00514E2E" w:rsidRPr="00CC1F51" w:rsidRDefault="00514E2E" w:rsidP="00BB2BCD">
            <w:pPr>
              <w:pStyle w:val="TableCell"/>
              <w:keepNext/>
              <w:rPr>
                <w:ins w:id="1341" w:author="Ryan Hakju Lee" w:date="2023-11-16T11:14:00Z"/>
                <w:b/>
                <w:szCs w:val="18"/>
              </w:rPr>
            </w:pPr>
          </w:p>
        </w:tc>
        <w:tc>
          <w:tcPr>
            <w:tcW w:w="1725" w:type="pct"/>
            <w:tcBorders>
              <w:right w:val="single" w:sz="4" w:space="0" w:color="000000"/>
            </w:tcBorders>
          </w:tcPr>
          <w:p w14:paraId="0161FF6E" w14:textId="77777777" w:rsidR="00514E2E" w:rsidRPr="00F411B2" w:rsidRDefault="00514E2E" w:rsidP="00BB2BCD">
            <w:pPr>
              <w:pStyle w:val="TAL"/>
              <w:rPr>
                <w:ins w:id="1342" w:author="Ryan Hakju Lee" w:date="2023-11-16T11:14:00Z"/>
                <w:rFonts w:ascii="Courier New" w:hAnsi="Courier New" w:cs="Courier New"/>
              </w:rPr>
            </w:pPr>
            <w:ins w:id="1343" w:author="Ryan Hakju Lee" w:date="2023-11-16T11:14:00Z">
              <w:r w:rsidRPr="00F411B2">
                <w:rPr>
                  <w:rFonts w:ascii="Courier New" w:hAnsi="Courier New" w:cs="Courier New"/>
                </w:rPr>
                <w:t>@measureinterval</w:t>
              </w:r>
            </w:ins>
          </w:p>
        </w:tc>
        <w:tc>
          <w:tcPr>
            <w:tcW w:w="515" w:type="pct"/>
            <w:tcBorders>
              <w:left w:val="single" w:sz="4" w:space="0" w:color="000000"/>
              <w:right w:val="single" w:sz="4" w:space="0" w:color="000000"/>
            </w:tcBorders>
          </w:tcPr>
          <w:p w14:paraId="2790D3F0" w14:textId="77777777" w:rsidR="00514E2E" w:rsidRPr="00F411B2" w:rsidRDefault="00514E2E" w:rsidP="00BB2BCD">
            <w:pPr>
              <w:pStyle w:val="TAC"/>
              <w:rPr>
                <w:ins w:id="1344" w:author="Ryan Hakju Lee" w:date="2023-11-16T11:14:00Z"/>
                <w:lang w:eastAsia="zh-CN"/>
              </w:rPr>
            </w:pPr>
            <w:ins w:id="1345" w:author="Ryan Hakju Lee" w:date="2023-11-16T11:14:00Z">
              <w:r w:rsidRPr="00F411B2">
                <w:rPr>
                  <w:lang w:eastAsia="zh-CN"/>
                </w:rPr>
                <w:t>O</w:t>
              </w:r>
            </w:ins>
          </w:p>
        </w:tc>
        <w:tc>
          <w:tcPr>
            <w:tcW w:w="2629" w:type="pct"/>
            <w:tcBorders>
              <w:left w:val="single" w:sz="4" w:space="0" w:color="000000"/>
            </w:tcBorders>
          </w:tcPr>
          <w:p w14:paraId="7A1F61C5" w14:textId="77777777" w:rsidR="00514E2E" w:rsidRPr="00F411B2" w:rsidRDefault="00514E2E" w:rsidP="00BB2BCD">
            <w:pPr>
              <w:pStyle w:val="TAL"/>
              <w:rPr>
                <w:ins w:id="1346" w:author="Ryan Hakju Lee" w:date="2023-11-16T11:14:00Z"/>
              </w:rPr>
            </w:pPr>
            <w:ins w:id="1347" w:author="Ryan Hakju Lee" w:date="2023-11-16T11:14:00Z">
              <w:r w:rsidRPr="00F411B2">
                <w:t xml:space="preserve">Indicates the time over which each metrics value is calculated. This field splits the session duration into a number of equally sized periods where each period is of the length specified by </w:t>
              </w:r>
              <w:r w:rsidRPr="00F411B2">
                <w:rPr>
                  <w:rFonts w:ascii="Courier New" w:hAnsi="Courier New" w:cs="Courier New"/>
                </w:rPr>
                <w:t>measureinterval</w:t>
              </w:r>
              <w:r w:rsidRPr="00F411B2">
                <w:t xml:space="preserve"> field. If the "</w:t>
              </w:r>
              <w:r w:rsidRPr="00F411B2">
                <w:rPr>
                  <w:rFonts w:ascii="Courier New" w:hAnsi="Courier New" w:cs="Courier New"/>
                </w:rPr>
                <w:t>measureinterval</w:t>
              </w:r>
              <w:r w:rsidRPr="00F411B2">
                <w:t>" field is not present, the metrics resolution shall cover the period specified by the "</w:t>
              </w:r>
              <w:r w:rsidRPr="00F411B2">
                <w:rPr>
                  <w:rFonts w:ascii="Courier New" w:hAnsi="Courier New" w:cs="Courier New"/>
                </w:rPr>
                <w:t>measurerange</w:t>
              </w:r>
              <w:r w:rsidRPr="00F411B2">
                <w:t>" field. If the "</w:t>
              </w:r>
              <w:r w:rsidRPr="00F411B2">
                <w:rPr>
                  <w:rFonts w:ascii="Courier New" w:hAnsi="Courier New" w:cs="Courier New"/>
                </w:rPr>
                <w:t>measurerange</w:t>
              </w:r>
              <w:r w:rsidRPr="00F411B2">
                <w:t>" field is not present the metrics measure interval shall be for the whole session duration.</w:t>
              </w:r>
            </w:ins>
          </w:p>
        </w:tc>
      </w:tr>
      <w:tr w:rsidR="00514E2E" w:rsidRPr="00CC1F51" w14:paraId="423DE43F" w14:textId="77777777" w:rsidTr="00BB2BCD">
        <w:trPr>
          <w:ins w:id="1348" w:author="Ryan Hakju Lee" w:date="2023-11-16T11:14:00Z"/>
        </w:trPr>
        <w:tc>
          <w:tcPr>
            <w:tcW w:w="131" w:type="pct"/>
          </w:tcPr>
          <w:p w14:paraId="3668581B" w14:textId="77777777" w:rsidR="00514E2E" w:rsidRPr="00CC1F51" w:rsidRDefault="00514E2E" w:rsidP="00BB2BCD">
            <w:pPr>
              <w:pStyle w:val="TableCell"/>
              <w:keepNext/>
              <w:rPr>
                <w:ins w:id="1349" w:author="Ryan Hakju Lee" w:date="2023-11-16T11:14:00Z"/>
                <w:b/>
                <w:szCs w:val="18"/>
              </w:rPr>
            </w:pPr>
          </w:p>
        </w:tc>
        <w:tc>
          <w:tcPr>
            <w:tcW w:w="1725" w:type="pct"/>
            <w:tcBorders>
              <w:right w:val="single" w:sz="4" w:space="0" w:color="000000"/>
            </w:tcBorders>
          </w:tcPr>
          <w:p w14:paraId="5C08CD89" w14:textId="77777777" w:rsidR="00514E2E" w:rsidRPr="00F411B2" w:rsidRDefault="00514E2E" w:rsidP="00BB2BCD">
            <w:pPr>
              <w:pStyle w:val="TAL"/>
              <w:rPr>
                <w:ins w:id="1350" w:author="Ryan Hakju Lee" w:date="2023-11-16T11:14:00Z"/>
                <w:rFonts w:ascii="Courier New" w:hAnsi="Courier New" w:cs="Courier New"/>
              </w:rPr>
            </w:pPr>
            <w:ins w:id="1351" w:author="Ryan Hakju Lee" w:date="2023-11-16T11:14:00Z">
              <w:r w:rsidRPr="00F411B2">
                <w:rPr>
                  <w:rFonts w:ascii="Courier New" w:hAnsi="Courier New" w:cs="Courier New"/>
                </w:rPr>
                <w:t>@measurerange</w:t>
              </w:r>
            </w:ins>
          </w:p>
        </w:tc>
        <w:tc>
          <w:tcPr>
            <w:tcW w:w="515" w:type="pct"/>
            <w:tcBorders>
              <w:left w:val="single" w:sz="4" w:space="0" w:color="000000"/>
              <w:right w:val="single" w:sz="4" w:space="0" w:color="000000"/>
            </w:tcBorders>
          </w:tcPr>
          <w:p w14:paraId="58C1F6C8" w14:textId="77777777" w:rsidR="00514E2E" w:rsidRPr="00F411B2" w:rsidRDefault="00514E2E" w:rsidP="00BB2BCD">
            <w:pPr>
              <w:pStyle w:val="TAC"/>
              <w:rPr>
                <w:ins w:id="1352" w:author="Ryan Hakju Lee" w:date="2023-11-16T11:14:00Z"/>
                <w:lang w:eastAsia="zh-CN"/>
              </w:rPr>
            </w:pPr>
            <w:ins w:id="1353" w:author="Ryan Hakju Lee" w:date="2023-11-16T11:14:00Z">
              <w:r w:rsidRPr="00F411B2">
                <w:rPr>
                  <w:lang w:eastAsia="zh-CN"/>
                </w:rPr>
                <w:t>O</w:t>
              </w:r>
            </w:ins>
          </w:p>
        </w:tc>
        <w:tc>
          <w:tcPr>
            <w:tcW w:w="2629" w:type="pct"/>
            <w:tcBorders>
              <w:left w:val="single" w:sz="4" w:space="0" w:color="000000"/>
            </w:tcBorders>
          </w:tcPr>
          <w:p w14:paraId="242533B8" w14:textId="77777777" w:rsidR="00514E2E" w:rsidRPr="00F411B2" w:rsidRDefault="00514E2E" w:rsidP="00BB2BCD">
            <w:pPr>
              <w:pStyle w:val="TAL"/>
              <w:rPr>
                <w:ins w:id="1354" w:author="Ryan Hakju Lee" w:date="2023-11-16T11:14:00Z"/>
              </w:rPr>
            </w:pPr>
            <w:ins w:id="1355" w:author="Ryan Hakju Lee" w:date="2023-11-16T11:14:00Z">
              <w:r w:rsidRPr="00F411B2">
                <w:t>Indicates the time range in the stream for which the QoE metrics will be reported. There shall be only one range per measurement specification. If the "</w:t>
              </w:r>
              <w:r w:rsidRPr="00F411B2">
                <w:rPr>
                  <w:rFonts w:ascii="Courier New" w:hAnsi="Courier New" w:cs="Courier New"/>
                </w:rPr>
                <w:t>measurerange</w:t>
              </w:r>
              <w:r w:rsidRPr="00F411B2">
                <w:t>" field is not present, the metrics range shall be the whole session duration.</w:t>
              </w:r>
            </w:ins>
          </w:p>
        </w:tc>
      </w:tr>
      <w:tr w:rsidR="00514E2E" w:rsidRPr="00CC1F51" w14:paraId="7D533B5C" w14:textId="77777777" w:rsidTr="00BB2BCD">
        <w:trPr>
          <w:trHeight w:val="37"/>
          <w:ins w:id="1356" w:author="Ryan Hakju Lee" w:date="2023-11-16T11:14:00Z"/>
        </w:trPr>
        <w:tc>
          <w:tcPr>
            <w:tcW w:w="131" w:type="pct"/>
          </w:tcPr>
          <w:p w14:paraId="5B6A2CE3" w14:textId="77777777" w:rsidR="00514E2E" w:rsidRPr="00CC1F51" w:rsidRDefault="00514E2E" w:rsidP="00BB2BCD">
            <w:pPr>
              <w:pStyle w:val="TableCell"/>
              <w:keepNext/>
              <w:rPr>
                <w:ins w:id="1357" w:author="Ryan Hakju Lee" w:date="2023-11-16T11:14:00Z"/>
                <w:b/>
                <w:szCs w:val="18"/>
              </w:rPr>
            </w:pPr>
          </w:p>
        </w:tc>
        <w:tc>
          <w:tcPr>
            <w:tcW w:w="1725" w:type="pct"/>
            <w:tcBorders>
              <w:right w:val="single" w:sz="4" w:space="0" w:color="000000"/>
            </w:tcBorders>
          </w:tcPr>
          <w:p w14:paraId="1348DECD" w14:textId="77777777" w:rsidR="00514E2E" w:rsidRPr="00F411B2" w:rsidRDefault="00514E2E" w:rsidP="00BB2BCD">
            <w:pPr>
              <w:pStyle w:val="TAL"/>
              <w:rPr>
                <w:ins w:id="1358" w:author="Ryan Hakju Lee" w:date="2023-11-16T11:14:00Z"/>
                <w:rFonts w:ascii="Courier New" w:hAnsi="Courier New" w:cs="Courier New"/>
              </w:rPr>
            </w:pPr>
            <w:ins w:id="1359" w:author="Ryan Hakju Lee" w:date="2023-11-16T11:14:00Z">
              <w:r w:rsidRPr="00F411B2">
                <w:rPr>
                  <w:rFonts w:ascii="Courier New" w:hAnsi="Courier New" w:cs="Courier New"/>
                </w:rPr>
                <w:t>@syncthreshold</w:t>
              </w:r>
            </w:ins>
          </w:p>
        </w:tc>
        <w:tc>
          <w:tcPr>
            <w:tcW w:w="515" w:type="pct"/>
            <w:tcBorders>
              <w:left w:val="single" w:sz="4" w:space="0" w:color="000000"/>
              <w:right w:val="single" w:sz="4" w:space="0" w:color="000000"/>
            </w:tcBorders>
          </w:tcPr>
          <w:p w14:paraId="6D982C3F" w14:textId="77777777" w:rsidR="00514E2E" w:rsidRPr="00F411B2" w:rsidRDefault="00514E2E" w:rsidP="00BB2BCD">
            <w:pPr>
              <w:pStyle w:val="TAC"/>
              <w:rPr>
                <w:ins w:id="1360" w:author="Ryan Hakju Lee" w:date="2023-11-16T11:14:00Z"/>
                <w:lang w:eastAsia="zh-CN"/>
              </w:rPr>
            </w:pPr>
            <w:ins w:id="1361" w:author="Ryan Hakju Lee" w:date="2023-11-16T11:14:00Z">
              <w:r w:rsidRPr="00F411B2">
                <w:rPr>
                  <w:lang w:eastAsia="zh-CN"/>
                </w:rPr>
                <w:t>O</w:t>
              </w:r>
            </w:ins>
          </w:p>
        </w:tc>
        <w:tc>
          <w:tcPr>
            <w:tcW w:w="2629" w:type="pct"/>
            <w:tcBorders>
              <w:left w:val="single" w:sz="4" w:space="0" w:color="000000"/>
            </w:tcBorders>
          </w:tcPr>
          <w:p w14:paraId="01E65B8F" w14:textId="77777777" w:rsidR="00514E2E" w:rsidRPr="00F411B2" w:rsidRDefault="00514E2E" w:rsidP="00BB2BCD">
            <w:pPr>
              <w:pStyle w:val="TAL"/>
              <w:rPr>
                <w:ins w:id="1362" w:author="Ryan Hakju Lee" w:date="2023-11-16T11:14:00Z"/>
              </w:rPr>
            </w:pPr>
            <w:ins w:id="1363" w:author="Ryan Hakju Lee" w:date="2023-11-16T11:14:00Z">
              <w:r w:rsidRPr="00F411B2">
                <w: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t>
              </w:r>
              <w:r w:rsidRPr="00F411B2">
                <w:rPr>
                  <w:iCs/>
                </w:rPr>
                <w:t>This parameter is specified in ms. When t</w:t>
              </w:r>
              <w:r w:rsidRPr="00F411B2">
                <w:t>he parameter has not been set, it defaults to 100 ms.</w:t>
              </w:r>
            </w:ins>
          </w:p>
        </w:tc>
      </w:tr>
      <w:tr w:rsidR="00514E2E" w:rsidRPr="00CC1F51" w14:paraId="426EE699" w14:textId="77777777" w:rsidTr="00BB2BCD">
        <w:trPr>
          <w:ins w:id="1364" w:author="Ryan Hakju Lee" w:date="2023-11-16T11:14:00Z"/>
        </w:trPr>
        <w:tc>
          <w:tcPr>
            <w:tcW w:w="131" w:type="pct"/>
          </w:tcPr>
          <w:p w14:paraId="7D194463" w14:textId="77777777" w:rsidR="00514E2E" w:rsidRPr="00CC1F51" w:rsidRDefault="00514E2E" w:rsidP="00BB2BCD">
            <w:pPr>
              <w:pStyle w:val="TableCell"/>
              <w:keepNext/>
              <w:rPr>
                <w:ins w:id="1365" w:author="Ryan Hakju Lee" w:date="2023-11-16T11:14:00Z"/>
                <w:b/>
                <w:szCs w:val="18"/>
              </w:rPr>
            </w:pPr>
          </w:p>
        </w:tc>
        <w:tc>
          <w:tcPr>
            <w:tcW w:w="1725" w:type="pct"/>
            <w:tcBorders>
              <w:right w:val="single" w:sz="4" w:space="0" w:color="000000"/>
            </w:tcBorders>
          </w:tcPr>
          <w:p w14:paraId="4D618692" w14:textId="77777777" w:rsidR="00514E2E" w:rsidRPr="00F411B2" w:rsidRDefault="00514E2E" w:rsidP="00BB2BCD">
            <w:pPr>
              <w:pStyle w:val="TAL"/>
              <w:rPr>
                <w:ins w:id="1366" w:author="Ryan Hakju Lee" w:date="2023-11-16T11:14:00Z"/>
                <w:rFonts w:ascii="Courier New" w:hAnsi="Courier New" w:cs="Courier New"/>
              </w:rPr>
            </w:pPr>
            <w:ins w:id="1367" w:author="Ryan Hakju Lee" w:date="2023-11-16T11:14:00Z">
              <w:r w:rsidRPr="00F411B2">
                <w:rPr>
                  <w:rFonts w:ascii="Courier New" w:hAnsi="Courier New" w:cs="Courier New"/>
                </w:rPr>
                <w:t>@jitterthreshold</w:t>
              </w:r>
            </w:ins>
          </w:p>
        </w:tc>
        <w:tc>
          <w:tcPr>
            <w:tcW w:w="515" w:type="pct"/>
            <w:tcBorders>
              <w:left w:val="single" w:sz="4" w:space="0" w:color="000000"/>
              <w:right w:val="single" w:sz="4" w:space="0" w:color="000000"/>
            </w:tcBorders>
          </w:tcPr>
          <w:p w14:paraId="31746B94" w14:textId="77777777" w:rsidR="00514E2E" w:rsidRPr="00F411B2" w:rsidRDefault="00514E2E" w:rsidP="00BB2BCD">
            <w:pPr>
              <w:pStyle w:val="TAC"/>
              <w:rPr>
                <w:ins w:id="1368" w:author="Ryan Hakju Lee" w:date="2023-11-16T11:14:00Z"/>
                <w:lang w:eastAsia="zh-CN"/>
              </w:rPr>
            </w:pPr>
            <w:ins w:id="1369" w:author="Ryan Hakju Lee" w:date="2023-11-16T11:14:00Z">
              <w:r w:rsidRPr="00F411B2">
                <w:rPr>
                  <w:lang w:eastAsia="zh-CN"/>
                </w:rPr>
                <w:t>O</w:t>
              </w:r>
            </w:ins>
          </w:p>
        </w:tc>
        <w:tc>
          <w:tcPr>
            <w:tcW w:w="2629" w:type="pct"/>
            <w:tcBorders>
              <w:left w:val="single" w:sz="4" w:space="0" w:color="000000"/>
            </w:tcBorders>
          </w:tcPr>
          <w:p w14:paraId="5A4FCCC1" w14:textId="77777777" w:rsidR="00514E2E" w:rsidRPr="00F411B2" w:rsidRDefault="00514E2E" w:rsidP="00BB2BCD">
            <w:pPr>
              <w:pStyle w:val="TAL"/>
              <w:rPr>
                <w:ins w:id="1370" w:author="Ryan Hakju Lee" w:date="2023-11-16T11:14:00Z"/>
              </w:rPr>
            </w:pPr>
            <w:ins w:id="1371" w:author="Ryan Hakju Lee" w:date="2023-11-16T11:14:00Z">
              <w:r w:rsidRPr="00F411B2">
                <w:t xml:space="preserve">Indicates the maximum allowed jitter duration between the actual playback time and the expected playback time. This parameter is set to control the amount of allowed jitter. </w:t>
              </w:r>
              <w:r w:rsidRPr="00F411B2">
                <w:rPr>
                  <w:iCs/>
                </w:rPr>
                <w:t>This parameter is specified in ms. When t</w:t>
              </w:r>
              <w:r w:rsidRPr="00F411B2">
                <w:t>he parameter has not been set, it defaults to 100 ms.</w:t>
              </w:r>
            </w:ins>
          </w:p>
        </w:tc>
      </w:tr>
      <w:tr w:rsidR="00514E2E" w:rsidRPr="00CC1F51" w14:paraId="5C8E8818" w14:textId="77777777" w:rsidTr="00BB2BCD">
        <w:trPr>
          <w:ins w:id="1372" w:author="Ryan Hakju Lee" w:date="2023-11-16T11:14:00Z"/>
        </w:trPr>
        <w:tc>
          <w:tcPr>
            <w:tcW w:w="131" w:type="pct"/>
          </w:tcPr>
          <w:p w14:paraId="3391574C" w14:textId="77777777" w:rsidR="00514E2E" w:rsidRPr="00CC1F51" w:rsidRDefault="00514E2E" w:rsidP="00BB2BCD">
            <w:pPr>
              <w:rPr>
                <w:ins w:id="1373" w:author="Ryan Hakju Lee" w:date="2023-11-16T11:14:00Z"/>
                <w:b/>
                <w:sz w:val="18"/>
              </w:rPr>
            </w:pPr>
          </w:p>
        </w:tc>
        <w:tc>
          <w:tcPr>
            <w:tcW w:w="1725" w:type="pct"/>
            <w:tcBorders>
              <w:right w:val="single" w:sz="4" w:space="0" w:color="000000"/>
            </w:tcBorders>
          </w:tcPr>
          <w:p w14:paraId="69CEBEAC" w14:textId="77777777" w:rsidR="00514E2E" w:rsidRPr="006744CA" w:rsidRDefault="00514E2E" w:rsidP="00BB2BCD">
            <w:pPr>
              <w:rPr>
                <w:ins w:id="1374" w:author="Ryan Hakju Lee" w:date="2023-11-16T11:14:00Z"/>
                <w:rFonts w:ascii="Courier New" w:hAnsi="Courier New" w:cs="Courier New"/>
                <w:b/>
                <w:sz w:val="18"/>
                <w:szCs w:val="18"/>
              </w:rPr>
            </w:pPr>
            <w:ins w:id="1375" w:author="Ryan Hakju Lee" w:date="2023-11-16T11:14:00Z">
              <w:r w:rsidRPr="006744CA">
                <w:rPr>
                  <w:rFonts w:ascii="Courier New" w:hAnsi="Courier New" w:cs="Courier New"/>
                  <w:b/>
                  <w:bCs/>
                  <w:sz w:val="18"/>
                  <w:szCs w:val="18"/>
                </w:rPr>
                <w:t>LocationFilter</w:t>
              </w:r>
            </w:ins>
          </w:p>
        </w:tc>
        <w:tc>
          <w:tcPr>
            <w:tcW w:w="515" w:type="pct"/>
            <w:tcBorders>
              <w:left w:val="single" w:sz="4" w:space="0" w:color="000000"/>
              <w:right w:val="single" w:sz="4" w:space="0" w:color="000000"/>
            </w:tcBorders>
          </w:tcPr>
          <w:p w14:paraId="3B75B1F0" w14:textId="77777777" w:rsidR="00514E2E" w:rsidRPr="006744CA" w:rsidRDefault="00514E2E" w:rsidP="00BB2BCD">
            <w:pPr>
              <w:pStyle w:val="TAC"/>
              <w:rPr>
                <w:ins w:id="1376" w:author="Ryan Hakju Lee" w:date="2023-11-16T11:14:00Z"/>
                <w:szCs w:val="18"/>
              </w:rPr>
            </w:pPr>
            <w:ins w:id="1377" w:author="Ryan Hakju Lee" w:date="2023-11-16T11:14:00Z">
              <w:r w:rsidRPr="006744CA">
                <w:rPr>
                  <w:szCs w:val="18"/>
                  <w:lang w:eastAsia="zh-CN"/>
                </w:rPr>
                <w:t>0..1</w:t>
              </w:r>
            </w:ins>
          </w:p>
        </w:tc>
        <w:tc>
          <w:tcPr>
            <w:tcW w:w="2629" w:type="pct"/>
            <w:tcBorders>
              <w:left w:val="single" w:sz="4" w:space="0" w:color="000000"/>
            </w:tcBorders>
          </w:tcPr>
          <w:p w14:paraId="2D381BC8" w14:textId="77777777" w:rsidR="00514E2E" w:rsidRPr="006744CA" w:rsidRDefault="00514E2E" w:rsidP="00BB2BCD">
            <w:pPr>
              <w:pStyle w:val="TAL"/>
              <w:rPr>
                <w:ins w:id="1378" w:author="Ryan Hakju Lee" w:date="2023-11-16T11:14:00Z"/>
                <w:szCs w:val="18"/>
              </w:rPr>
            </w:pPr>
            <w:ins w:id="1379" w:author="Ryan Hakju Lee" w:date="2023-11-16T11:14:00Z">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r w:rsidRPr="003852D7">
                <w:rPr>
                  <w:rFonts w:ascii="Courier New" w:eastAsiaTheme="minorHAnsi" w:hAnsi="Courier New" w:cs="Courier New"/>
                  <w:b/>
                  <w:bCs/>
                  <w:szCs w:val="18"/>
                  <w:lang w:val="en-US"/>
                </w:rPr>
                <w:t>LocationFilter</w:t>
              </w:r>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r w:rsidRPr="003852D7">
                <w:rPr>
                  <w:rFonts w:ascii="Courier New" w:eastAsiaTheme="minorHAnsi" w:hAnsi="Courier New" w:cs="Courier New"/>
                  <w:b/>
                  <w:bCs/>
                  <w:szCs w:val="18"/>
                  <w:lang w:val="en-US"/>
                </w:rPr>
                <w:t>LocationFilter</w:t>
              </w:r>
              <w:r w:rsidRPr="006744CA">
                <w:rPr>
                  <w:szCs w:val="18"/>
                </w:rPr>
                <w:t xml:space="preserve"> is announced in </w:t>
              </w:r>
              <w:r w:rsidRPr="003852D7">
                <w:rPr>
                  <w:rFonts w:ascii="Courier New" w:eastAsiaTheme="minorHAnsi" w:hAnsi="Courier New" w:cs="Courier New"/>
                  <w:szCs w:val="18"/>
                  <w:lang w:val="en-US"/>
                </w:rPr>
                <w:t>cellList</w:t>
              </w:r>
              <w:r w:rsidRPr="006744CA">
                <w:rPr>
                  <w:szCs w:val="18"/>
                </w:rPr>
                <w:t xml:space="preserve">, and each polygon and circular area entry is announced in the </w:t>
              </w:r>
              <w:r w:rsidRPr="003852D7">
                <w:rPr>
                  <w:rFonts w:ascii="Courier New" w:eastAsiaTheme="minorHAnsi" w:hAnsi="Courier New" w:cs="Courier New"/>
                  <w:szCs w:val="18"/>
                  <w:lang w:val="en-US"/>
                </w:rPr>
                <w:t>polygonList</w:t>
              </w:r>
              <w:r w:rsidRPr="006744CA">
                <w:rPr>
                  <w:szCs w:val="18"/>
                </w:rPr>
                <w:t xml:space="preserve"> or and </w:t>
              </w:r>
              <w:r w:rsidRPr="003852D7">
                <w:rPr>
                  <w:rFonts w:ascii="Courier New" w:eastAsiaTheme="minorHAnsi" w:hAnsi="Courier New" w:cs="Courier New"/>
                  <w:szCs w:val="18"/>
                  <w:lang w:val="en-US"/>
                </w:rPr>
                <w:t>circularAreaList</w:t>
              </w:r>
              <w:r w:rsidRPr="006744CA">
                <w:rPr>
                  <w:szCs w:val="18"/>
                </w:rPr>
                <w:t xml:space="preserve"> elements, respectively.</w:t>
              </w:r>
            </w:ins>
          </w:p>
        </w:tc>
      </w:tr>
      <w:tr w:rsidR="00514E2E" w:rsidRPr="00CC1F51" w14:paraId="6FE8224B" w14:textId="77777777" w:rsidTr="00BB2BCD">
        <w:trPr>
          <w:ins w:id="1380" w:author="Ryan Hakju Lee" w:date="2023-11-16T11:14:00Z"/>
        </w:trPr>
        <w:tc>
          <w:tcPr>
            <w:tcW w:w="131" w:type="pct"/>
          </w:tcPr>
          <w:p w14:paraId="6307E2A6" w14:textId="77777777" w:rsidR="00514E2E" w:rsidRPr="00CC1F51" w:rsidRDefault="00514E2E" w:rsidP="00BB2BCD">
            <w:pPr>
              <w:rPr>
                <w:ins w:id="1381" w:author="Ryan Hakju Lee" w:date="2023-11-16T11:14:00Z"/>
                <w:b/>
                <w:sz w:val="18"/>
              </w:rPr>
            </w:pPr>
          </w:p>
        </w:tc>
        <w:tc>
          <w:tcPr>
            <w:tcW w:w="1725" w:type="pct"/>
            <w:tcBorders>
              <w:right w:val="single" w:sz="4" w:space="0" w:color="000000"/>
            </w:tcBorders>
          </w:tcPr>
          <w:p w14:paraId="408EE3A7" w14:textId="77777777" w:rsidR="00514E2E" w:rsidRPr="006744CA" w:rsidRDefault="00514E2E" w:rsidP="00BB2BCD">
            <w:pPr>
              <w:rPr>
                <w:ins w:id="1382" w:author="Ryan Hakju Lee" w:date="2023-11-16T11:14:00Z"/>
                <w:rFonts w:ascii="Courier New" w:hAnsi="Courier New" w:cs="Courier New"/>
                <w:b/>
                <w:sz w:val="18"/>
                <w:szCs w:val="18"/>
              </w:rPr>
            </w:pPr>
            <w:ins w:id="1383" w:author="Ryan Hakju Lee" w:date="2023-11-16T11:14:00Z">
              <w:r>
                <w:rPr>
                  <w:rFonts w:ascii="Courier New" w:hAnsi="Courier New" w:cs="Courier New"/>
                  <w:sz w:val="18"/>
                  <w:szCs w:val="18"/>
                </w:rPr>
                <w:t xml:space="preserve">   Cellist</w:t>
              </w:r>
            </w:ins>
          </w:p>
        </w:tc>
        <w:tc>
          <w:tcPr>
            <w:tcW w:w="515" w:type="pct"/>
            <w:tcBorders>
              <w:left w:val="single" w:sz="4" w:space="0" w:color="000000"/>
              <w:right w:val="single" w:sz="4" w:space="0" w:color="000000"/>
            </w:tcBorders>
          </w:tcPr>
          <w:p w14:paraId="44C06658" w14:textId="77777777" w:rsidR="00514E2E" w:rsidRPr="006744CA" w:rsidRDefault="00514E2E" w:rsidP="00BB2BCD">
            <w:pPr>
              <w:pStyle w:val="TAC"/>
              <w:rPr>
                <w:ins w:id="1384" w:author="Ryan Hakju Lee" w:date="2023-11-16T11:14:00Z"/>
                <w:szCs w:val="18"/>
              </w:rPr>
            </w:pPr>
            <w:ins w:id="1385" w:author="Ryan Hakju Lee" w:date="2023-11-16T11:14:00Z">
              <w:r w:rsidRPr="006744CA">
                <w:rPr>
                  <w:szCs w:val="18"/>
                  <w:lang w:eastAsia="zh-CN"/>
                </w:rPr>
                <w:t>0..N</w:t>
              </w:r>
            </w:ins>
          </w:p>
        </w:tc>
        <w:tc>
          <w:tcPr>
            <w:tcW w:w="2629" w:type="pct"/>
            <w:tcBorders>
              <w:left w:val="single" w:sz="4" w:space="0" w:color="000000"/>
            </w:tcBorders>
          </w:tcPr>
          <w:p w14:paraId="24230E4B" w14:textId="77777777" w:rsidR="00514E2E" w:rsidRPr="006744CA" w:rsidRDefault="00514E2E" w:rsidP="00BB2BCD">
            <w:pPr>
              <w:pStyle w:val="TAL"/>
              <w:rPr>
                <w:ins w:id="1386" w:author="Ryan Hakju Lee" w:date="2023-11-16T11:14:00Z"/>
                <w:szCs w:val="18"/>
              </w:rPr>
            </w:pPr>
            <w:ins w:id="1387" w:author="Ryan Hakju Lee" w:date="2023-11-16T11:14:00Z">
              <w:r w:rsidRPr="006744CA">
                <w:rPr>
                  <w:szCs w:val="18"/>
                </w:rPr>
                <w:t>This element specifies a list of cell identified by E-UTRAN-CGI or CGI.</w:t>
              </w:r>
            </w:ins>
          </w:p>
        </w:tc>
      </w:tr>
      <w:tr w:rsidR="00514E2E" w:rsidRPr="00CC1F51" w14:paraId="0070D841" w14:textId="77777777" w:rsidTr="00BB2BCD">
        <w:trPr>
          <w:ins w:id="1388" w:author="Ryan Hakju Lee" w:date="2023-11-16T11:14:00Z"/>
        </w:trPr>
        <w:tc>
          <w:tcPr>
            <w:tcW w:w="131" w:type="pct"/>
          </w:tcPr>
          <w:p w14:paraId="3778894A" w14:textId="77777777" w:rsidR="00514E2E" w:rsidRPr="00CC1F51" w:rsidRDefault="00514E2E" w:rsidP="00BB2BCD">
            <w:pPr>
              <w:rPr>
                <w:ins w:id="1389" w:author="Ryan Hakju Lee" w:date="2023-11-16T11:14:00Z"/>
                <w:b/>
                <w:sz w:val="18"/>
              </w:rPr>
            </w:pPr>
          </w:p>
        </w:tc>
        <w:tc>
          <w:tcPr>
            <w:tcW w:w="1725" w:type="pct"/>
            <w:tcBorders>
              <w:right w:val="single" w:sz="4" w:space="0" w:color="000000"/>
            </w:tcBorders>
          </w:tcPr>
          <w:p w14:paraId="2637A10B" w14:textId="77777777" w:rsidR="00514E2E" w:rsidRPr="006744CA" w:rsidRDefault="00514E2E" w:rsidP="00BB2BCD">
            <w:pPr>
              <w:rPr>
                <w:ins w:id="1390" w:author="Ryan Hakju Lee" w:date="2023-11-16T11:14:00Z"/>
                <w:rFonts w:ascii="Courier New" w:hAnsi="Courier New" w:cs="Courier New"/>
                <w:b/>
                <w:sz w:val="18"/>
                <w:szCs w:val="18"/>
              </w:rPr>
            </w:pPr>
            <w:ins w:id="1391" w:author="Ryan Hakju Lee" w:date="2023-11-16T11:14:00Z">
              <w:r>
                <w:rPr>
                  <w:rFonts w:ascii="Courier New" w:hAnsi="Courier New" w:cs="Courier New"/>
                  <w:sz w:val="18"/>
                  <w:szCs w:val="18"/>
                </w:rPr>
                <w:t xml:space="preserve">   </w:t>
              </w:r>
              <w:r w:rsidRPr="006744CA">
                <w:rPr>
                  <w:rFonts w:ascii="Courier New" w:hAnsi="Courier New" w:cs="Courier New"/>
                  <w:sz w:val="18"/>
                  <w:szCs w:val="18"/>
                </w:rPr>
                <w:t>Shape</w:t>
              </w:r>
            </w:ins>
          </w:p>
        </w:tc>
        <w:tc>
          <w:tcPr>
            <w:tcW w:w="515" w:type="pct"/>
            <w:tcBorders>
              <w:left w:val="single" w:sz="4" w:space="0" w:color="000000"/>
              <w:right w:val="single" w:sz="4" w:space="0" w:color="000000"/>
            </w:tcBorders>
          </w:tcPr>
          <w:p w14:paraId="3F29EF93" w14:textId="77777777" w:rsidR="00514E2E" w:rsidRPr="006744CA" w:rsidRDefault="00514E2E" w:rsidP="00BB2BCD">
            <w:pPr>
              <w:pStyle w:val="TAC"/>
              <w:rPr>
                <w:ins w:id="1392" w:author="Ryan Hakju Lee" w:date="2023-11-16T11:14:00Z"/>
                <w:szCs w:val="18"/>
              </w:rPr>
            </w:pPr>
          </w:p>
        </w:tc>
        <w:tc>
          <w:tcPr>
            <w:tcW w:w="2629" w:type="pct"/>
            <w:tcBorders>
              <w:left w:val="single" w:sz="4" w:space="0" w:color="000000"/>
            </w:tcBorders>
          </w:tcPr>
          <w:p w14:paraId="46D8A64E" w14:textId="77777777" w:rsidR="00514E2E" w:rsidRPr="006744CA" w:rsidRDefault="00514E2E" w:rsidP="00BB2BCD">
            <w:pPr>
              <w:pStyle w:val="TAL"/>
              <w:rPr>
                <w:ins w:id="1393" w:author="Ryan Hakju Lee" w:date="2023-11-16T11:14:00Z"/>
                <w:szCs w:val="18"/>
              </w:rPr>
            </w:pPr>
            <w:ins w:id="1394" w:author="Ryan Hakju Lee" w:date="2023-11-16T11:14:00Z">
              <w:r w:rsidRPr="006744CA">
                <w:rPr>
                  <w:szCs w:val="18"/>
                </w:rPr>
                <w:t xml:space="preserve">Geographic area comprising one or more instances of </w:t>
              </w:r>
              <w:r w:rsidRPr="003852D7">
                <w:rPr>
                  <w:rFonts w:ascii="Courier New" w:eastAsiaTheme="minorHAnsi" w:hAnsi="Courier New" w:cs="Courier New"/>
                  <w:szCs w:val="18"/>
                  <w:lang w:val="en-US"/>
                </w:rPr>
                <w:t>polygonList</w:t>
              </w:r>
              <w:r w:rsidRPr="006744CA">
                <w:rPr>
                  <w:szCs w:val="18"/>
                </w:rPr>
                <w:t xml:space="preserve"> and/or </w:t>
              </w:r>
              <w:r w:rsidRPr="003852D7">
                <w:rPr>
                  <w:rFonts w:ascii="Courier New" w:eastAsiaTheme="minorHAnsi" w:hAnsi="Courier New" w:cs="Courier New"/>
                  <w:szCs w:val="18"/>
                  <w:lang w:val="en-US"/>
                </w:rPr>
                <w:t>circularAreaList</w:t>
              </w:r>
              <w:r w:rsidRPr="006744CA">
                <w:rPr>
                  <w:szCs w:val="18"/>
                </w:rPr>
                <w:t xml:space="preserve"> elements.</w:t>
              </w:r>
            </w:ins>
          </w:p>
        </w:tc>
      </w:tr>
      <w:tr w:rsidR="00514E2E" w:rsidRPr="00CC1F51" w14:paraId="60E5AB2E" w14:textId="77777777" w:rsidTr="00BB2BCD">
        <w:trPr>
          <w:ins w:id="1395" w:author="Ryan Hakju Lee" w:date="2023-11-16T11:14:00Z"/>
        </w:trPr>
        <w:tc>
          <w:tcPr>
            <w:tcW w:w="131" w:type="pct"/>
          </w:tcPr>
          <w:p w14:paraId="0424E7E5" w14:textId="77777777" w:rsidR="00514E2E" w:rsidRPr="00CC1F51" w:rsidRDefault="00514E2E" w:rsidP="00BB2BCD">
            <w:pPr>
              <w:rPr>
                <w:ins w:id="1396" w:author="Ryan Hakju Lee" w:date="2023-11-16T11:14:00Z"/>
                <w:b/>
                <w:sz w:val="18"/>
              </w:rPr>
            </w:pPr>
          </w:p>
        </w:tc>
        <w:tc>
          <w:tcPr>
            <w:tcW w:w="1725" w:type="pct"/>
            <w:tcBorders>
              <w:right w:val="single" w:sz="4" w:space="0" w:color="000000"/>
            </w:tcBorders>
          </w:tcPr>
          <w:p w14:paraId="16E0EB1A" w14:textId="77777777" w:rsidR="00514E2E" w:rsidRPr="006744CA" w:rsidRDefault="00514E2E" w:rsidP="00BB2BCD">
            <w:pPr>
              <w:rPr>
                <w:ins w:id="1397" w:author="Ryan Hakju Lee" w:date="2023-11-16T11:14:00Z"/>
                <w:rFonts w:ascii="Courier New" w:hAnsi="Courier New" w:cs="Courier New"/>
                <w:b/>
                <w:sz w:val="18"/>
                <w:szCs w:val="18"/>
              </w:rPr>
            </w:pPr>
            <w:ins w:id="1398" w:author="Ryan Hakju Lee" w:date="2023-11-16T11:14:00Z">
              <w:r>
                <w:rPr>
                  <w:rFonts w:ascii="Courier New" w:hAnsi="Courier New" w:cs="Courier New"/>
                  <w:sz w:val="18"/>
                  <w:szCs w:val="18"/>
                </w:rPr>
                <w:t xml:space="preserve">      </w:t>
              </w:r>
              <w:r w:rsidRPr="006744CA">
                <w:rPr>
                  <w:rFonts w:ascii="Courier New" w:hAnsi="Courier New" w:cs="Courier New"/>
                  <w:sz w:val="18"/>
                  <w:szCs w:val="18"/>
                </w:rPr>
                <w:t>polygonList</w:t>
              </w:r>
            </w:ins>
          </w:p>
        </w:tc>
        <w:tc>
          <w:tcPr>
            <w:tcW w:w="515" w:type="pct"/>
            <w:tcBorders>
              <w:left w:val="single" w:sz="4" w:space="0" w:color="000000"/>
              <w:right w:val="single" w:sz="4" w:space="0" w:color="000000"/>
            </w:tcBorders>
          </w:tcPr>
          <w:p w14:paraId="4DA7F82E" w14:textId="77777777" w:rsidR="00514E2E" w:rsidRPr="006744CA" w:rsidRDefault="00514E2E" w:rsidP="00BB2BCD">
            <w:pPr>
              <w:pStyle w:val="TAC"/>
              <w:rPr>
                <w:ins w:id="1399" w:author="Ryan Hakju Lee" w:date="2023-11-16T11:14:00Z"/>
                <w:szCs w:val="18"/>
              </w:rPr>
            </w:pPr>
            <w:ins w:id="1400" w:author="Ryan Hakju Lee" w:date="2023-11-16T11:14:00Z">
              <w:r w:rsidRPr="006744CA">
                <w:rPr>
                  <w:szCs w:val="18"/>
                  <w:lang w:eastAsia="zh-CN"/>
                </w:rPr>
                <w:t>0..N</w:t>
              </w:r>
            </w:ins>
          </w:p>
        </w:tc>
        <w:tc>
          <w:tcPr>
            <w:tcW w:w="2629" w:type="pct"/>
            <w:tcBorders>
              <w:left w:val="single" w:sz="4" w:space="0" w:color="000000"/>
            </w:tcBorders>
          </w:tcPr>
          <w:p w14:paraId="3FE8CBF7" w14:textId="77777777" w:rsidR="00514E2E" w:rsidRPr="006744CA" w:rsidRDefault="00514E2E" w:rsidP="00BB2BCD">
            <w:pPr>
              <w:pStyle w:val="TAL"/>
              <w:rPr>
                <w:ins w:id="1401" w:author="Ryan Hakju Lee" w:date="2023-11-16T11:14:00Z"/>
                <w:szCs w:val="18"/>
              </w:rPr>
            </w:pPr>
            <w:ins w:id="1402" w:author="Ryan Hakju Lee" w:date="2023-11-16T11:14:00Z">
              <w:r w:rsidRPr="006744CA">
                <w:rPr>
                  <w:szCs w:val="18"/>
                </w:rPr>
                <w:t>This element, when present, comprises a list of ‘Polygon’ shapes as defined by OMA MLP.</w:t>
              </w:r>
            </w:ins>
          </w:p>
        </w:tc>
      </w:tr>
      <w:tr w:rsidR="00514E2E" w:rsidRPr="00CC1F51" w14:paraId="540A16EC" w14:textId="77777777" w:rsidTr="00BB2BCD">
        <w:trPr>
          <w:ins w:id="1403" w:author="Ryan Hakju Lee" w:date="2023-11-16T11:14:00Z"/>
        </w:trPr>
        <w:tc>
          <w:tcPr>
            <w:tcW w:w="131" w:type="pct"/>
          </w:tcPr>
          <w:p w14:paraId="65E4E57E" w14:textId="77777777" w:rsidR="00514E2E" w:rsidRPr="00CC1F51" w:rsidRDefault="00514E2E" w:rsidP="00BB2BCD">
            <w:pPr>
              <w:rPr>
                <w:ins w:id="1404" w:author="Ryan Hakju Lee" w:date="2023-11-16T11:14:00Z"/>
                <w:b/>
                <w:sz w:val="18"/>
              </w:rPr>
            </w:pPr>
          </w:p>
        </w:tc>
        <w:tc>
          <w:tcPr>
            <w:tcW w:w="1725" w:type="pct"/>
            <w:tcBorders>
              <w:right w:val="single" w:sz="4" w:space="0" w:color="000000"/>
            </w:tcBorders>
          </w:tcPr>
          <w:p w14:paraId="1944EE30" w14:textId="77777777" w:rsidR="00514E2E" w:rsidRPr="006744CA" w:rsidRDefault="00514E2E" w:rsidP="00BB2BCD">
            <w:pPr>
              <w:rPr>
                <w:ins w:id="1405" w:author="Ryan Hakju Lee" w:date="2023-11-16T11:14:00Z"/>
                <w:rFonts w:ascii="Courier New" w:hAnsi="Courier New" w:cs="Courier New"/>
                <w:b/>
                <w:sz w:val="18"/>
                <w:szCs w:val="18"/>
              </w:rPr>
            </w:pPr>
            <w:ins w:id="1406" w:author="Ryan Hakju Lee" w:date="2023-11-16T11:14:00Z">
              <w:r>
                <w:rPr>
                  <w:rFonts w:ascii="Courier New" w:hAnsi="Courier New" w:cs="Courier New"/>
                  <w:sz w:val="18"/>
                  <w:szCs w:val="18"/>
                </w:rPr>
                <w:t xml:space="preserve">         </w:t>
              </w:r>
              <w:r w:rsidRPr="006744CA">
                <w:rPr>
                  <w:rFonts w:ascii="Courier New" w:hAnsi="Courier New" w:cs="Courier New"/>
                  <w:sz w:val="18"/>
                  <w:szCs w:val="18"/>
                </w:rPr>
                <w:t>@confLevel</w:t>
              </w:r>
            </w:ins>
          </w:p>
        </w:tc>
        <w:tc>
          <w:tcPr>
            <w:tcW w:w="515" w:type="pct"/>
            <w:tcBorders>
              <w:left w:val="single" w:sz="4" w:space="0" w:color="000000"/>
              <w:right w:val="single" w:sz="4" w:space="0" w:color="000000"/>
            </w:tcBorders>
          </w:tcPr>
          <w:p w14:paraId="047271FF" w14:textId="77777777" w:rsidR="00514E2E" w:rsidRPr="006744CA" w:rsidRDefault="00514E2E" w:rsidP="00BB2BCD">
            <w:pPr>
              <w:pStyle w:val="TAC"/>
              <w:rPr>
                <w:ins w:id="1407" w:author="Ryan Hakju Lee" w:date="2023-11-16T11:14:00Z"/>
                <w:szCs w:val="18"/>
              </w:rPr>
            </w:pPr>
            <w:ins w:id="1408" w:author="Ryan Hakju Lee" w:date="2023-11-16T11:14:00Z">
              <w:r w:rsidRPr="006744CA">
                <w:rPr>
                  <w:szCs w:val="18"/>
                  <w:lang w:eastAsia="zh-CN"/>
                </w:rPr>
                <w:t>O</w:t>
              </w:r>
            </w:ins>
          </w:p>
        </w:tc>
        <w:tc>
          <w:tcPr>
            <w:tcW w:w="2629" w:type="pct"/>
            <w:tcBorders>
              <w:left w:val="single" w:sz="4" w:space="0" w:color="000000"/>
            </w:tcBorders>
          </w:tcPr>
          <w:p w14:paraId="358BECD9" w14:textId="77777777" w:rsidR="00514E2E" w:rsidRPr="006744CA" w:rsidRDefault="00514E2E" w:rsidP="00BB2BCD">
            <w:pPr>
              <w:pStyle w:val="TAL"/>
              <w:rPr>
                <w:ins w:id="1409" w:author="Ryan Hakju Lee" w:date="2023-11-16T11:14:00Z"/>
                <w:szCs w:val="18"/>
              </w:rPr>
            </w:pPr>
            <w:ins w:id="1410" w:author="Ryan Hakju Lee" w:date="2023-11-16T11:14:00Z">
              <w:r w:rsidRPr="006744CA">
                <w:rPr>
                  <w:szCs w:val="18"/>
                </w:rPr>
                <w:t xml:space="preserve">This attribute indicates the probability in percent that the </w:t>
              </w:r>
              <w:r>
                <w:rPr>
                  <w:szCs w:val="18"/>
                </w:rPr>
                <w:t>5G-RTC</w:t>
              </w:r>
              <w:r w:rsidRPr="006744CA">
                <w:rPr>
                  <w:szCs w:val="18"/>
                </w:rPr>
                <w:t xml:space="preserve"> client is located in the corresponding polygon area. It is defined as ‘</w:t>
              </w:r>
              <w:r w:rsidRPr="00FD7B98">
                <w:rPr>
                  <w:rFonts w:ascii="Courier New" w:eastAsiaTheme="minorHAnsi" w:hAnsi="Courier New" w:cs="Courier New"/>
                  <w:szCs w:val="18"/>
                  <w:lang w:val="en-US"/>
                </w:rPr>
                <w:t>lev_conf’</w:t>
              </w:r>
              <w:r w:rsidRPr="006744CA">
                <w:rPr>
                  <w:szCs w:val="18"/>
                </w:rPr>
                <w:t xml:space="preserve"> by OMA MLP. If not present, it has default value of 60.</w:t>
              </w:r>
            </w:ins>
          </w:p>
        </w:tc>
      </w:tr>
      <w:tr w:rsidR="00514E2E" w:rsidRPr="00CC1F51" w14:paraId="3F3BF28E" w14:textId="77777777" w:rsidTr="00BB2BCD">
        <w:trPr>
          <w:ins w:id="1411" w:author="Ryan Hakju Lee" w:date="2023-11-16T11:14:00Z"/>
        </w:trPr>
        <w:tc>
          <w:tcPr>
            <w:tcW w:w="131" w:type="pct"/>
          </w:tcPr>
          <w:p w14:paraId="221E50A0" w14:textId="77777777" w:rsidR="00514E2E" w:rsidRPr="00CC1F51" w:rsidRDefault="00514E2E" w:rsidP="00BB2BCD">
            <w:pPr>
              <w:rPr>
                <w:ins w:id="1412" w:author="Ryan Hakju Lee" w:date="2023-11-16T11:14:00Z"/>
                <w:b/>
                <w:sz w:val="18"/>
              </w:rPr>
            </w:pPr>
          </w:p>
        </w:tc>
        <w:tc>
          <w:tcPr>
            <w:tcW w:w="1725" w:type="pct"/>
            <w:tcBorders>
              <w:right w:val="single" w:sz="4" w:space="0" w:color="000000"/>
            </w:tcBorders>
          </w:tcPr>
          <w:p w14:paraId="0007CB64" w14:textId="77777777" w:rsidR="00514E2E" w:rsidRPr="006744CA" w:rsidRDefault="00514E2E" w:rsidP="00BB2BCD">
            <w:pPr>
              <w:rPr>
                <w:ins w:id="1413" w:author="Ryan Hakju Lee" w:date="2023-11-16T11:14:00Z"/>
                <w:rFonts w:ascii="Courier New" w:hAnsi="Courier New" w:cs="Courier New"/>
                <w:b/>
                <w:sz w:val="18"/>
                <w:szCs w:val="18"/>
              </w:rPr>
            </w:pPr>
            <w:ins w:id="1414" w:author="Ryan Hakju Lee" w:date="2023-11-16T11:14:00Z">
              <w:r>
                <w:rPr>
                  <w:rFonts w:ascii="Courier New" w:hAnsi="Courier New" w:cs="Courier New"/>
                  <w:sz w:val="18"/>
                  <w:szCs w:val="18"/>
                </w:rPr>
                <w:t xml:space="preserve">      </w:t>
              </w:r>
              <w:r w:rsidRPr="006744CA">
                <w:rPr>
                  <w:rFonts w:ascii="Courier New" w:hAnsi="Courier New" w:cs="Courier New"/>
                  <w:sz w:val="18"/>
                  <w:szCs w:val="18"/>
                </w:rPr>
                <w:t>circularAreaList</w:t>
              </w:r>
            </w:ins>
          </w:p>
        </w:tc>
        <w:tc>
          <w:tcPr>
            <w:tcW w:w="515" w:type="pct"/>
            <w:tcBorders>
              <w:left w:val="single" w:sz="4" w:space="0" w:color="000000"/>
              <w:right w:val="single" w:sz="4" w:space="0" w:color="000000"/>
            </w:tcBorders>
          </w:tcPr>
          <w:p w14:paraId="461276D2" w14:textId="77777777" w:rsidR="00514E2E" w:rsidRPr="006744CA" w:rsidRDefault="00514E2E" w:rsidP="00BB2BCD">
            <w:pPr>
              <w:pStyle w:val="TAC"/>
              <w:rPr>
                <w:ins w:id="1415" w:author="Ryan Hakju Lee" w:date="2023-11-16T11:14:00Z"/>
                <w:szCs w:val="18"/>
              </w:rPr>
            </w:pPr>
            <w:ins w:id="1416" w:author="Ryan Hakju Lee" w:date="2023-11-16T11:14:00Z">
              <w:r w:rsidRPr="006744CA">
                <w:rPr>
                  <w:szCs w:val="18"/>
                  <w:lang w:eastAsia="zh-CN"/>
                </w:rPr>
                <w:t>0..N</w:t>
              </w:r>
            </w:ins>
          </w:p>
        </w:tc>
        <w:tc>
          <w:tcPr>
            <w:tcW w:w="2629" w:type="pct"/>
            <w:tcBorders>
              <w:left w:val="single" w:sz="4" w:space="0" w:color="000000"/>
            </w:tcBorders>
          </w:tcPr>
          <w:p w14:paraId="4D6538AC" w14:textId="77777777" w:rsidR="00514E2E" w:rsidRPr="006744CA" w:rsidRDefault="00514E2E" w:rsidP="00BB2BCD">
            <w:pPr>
              <w:pStyle w:val="TAL"/>
              <w:rPr>
                <w:ins w:id="1417" w:author="Ryan Hakju Lee" w:date="2023-11-16T11:14:00Z"/>
                <w:szCs w:val="18"/>
              </w:rPr>
            </w:pPr>
            <w:ins w:id="1418" w:author="Ryan Hakju Lee" w:date="2023-11-16T11:14:00Z">
              <w:r w:rsidRPr="006744CA">
                <w:rPr>
                  <w:szCs w:val="18"/>
                </w:rPr>
                <w:t>This element, when present, comprises a list of ‘</w:t>
              </w:r>
              <w:r w:rsidRPr="00FD7B98">
                <w:rPr>
                  <w:rFonts w:ascii="Courier New" w:eastAsiaTheme="minorHAnsi" w:hAnsi="Courier New" w:cs="Courier New"/>
                  <w:szCs w:val="18"/>
                  <w:lang w:val="en-US"/>
                </w:rPr>
                <w:t>CircularArea</w:t>
              </w:r>
              <w:r w:rsidRPr="006744CA">
                <w:rPr>
                  <w:szCs w:val="18"/>
                </w:rPr>
                <w:t>’ shapes as defined by OMA MLP.</w:t>
              </w:r>
            </w:ins>
          </w:p>
        </w:tc>
      </w:tr>
      <w:tr w:rsidR="00514E2E" w:rsidRPr="00CC1F51" w14:paraId="06E88DFF" w14:textId="77777777" w:rsidTr="00BB2BCD">
        <w:trPr>
          <w:ins w:id="1419" w:author="Ryan Hakju Lee" w:date="2023-11-16T11:14:00Z"/>
        </w:trPr>
        <w:tc>
          <w:tcPr>
            <w:tcW w:w="131" w:type="pct"/>
          </w:tcPr>
          <w:p w14:paraId="79D503C7" w14:textId="77777777" w:rsidR="00514E2E" w:rsidRPr="00CC1F51" w:rsidRDefault="00514E2E" w:rsidP="00BB2BCD">
            <w:pPr>
              <w:rPr>
                <w:ins w:id="1420" w:author="Ryan Hakju Lee" w:date="2023-11-16T11:14:00Z"/>
                <w:b/>
                <w:sz w:val="18"/>
              </w:rPr>
            </w:pPr>
          </w:p>
        </w:tc>
        <w:tc>
          <w:tcPr>
            <w:tcW w:w="1725" w:type="pct"/>
            <w:tcBorders>
              <w:right w:val="single" w:sz="4" w:space="0" w:color="000000"/>
            </w:tcBorders>
          </w:tcPr>
          <w:p w14:paraId="7BFEF375" w14:textId="77777777" w:rsidR="00514E2E" w:rsidRPr="006744CA" w:rsidRDefault="00514E2E" w:rsidP="00BB2BCD">
            <w:pPr>
              <w:rPr>
                <w:ins w:id="1421" w:author="Ryan Hakju Lee" w:date="2023-11-16T11:14:00Z"/>
                <w:rFonts w:ascii="Courier New" w:hAnsi="Courier New" w:cs="Courier New"/>
                <w:b/>
                <w:sz w:val="18"/>
                <w:szCs w:val="18"/>
              </w:rPr>
            </w:pPr>
            <w:ins w:id="1422" w:author="Ryan Hakju Lee" w:date="2023-11-16T11:14:00Z">
              <w:r>
                <w:rPr>
                  <w:rFonts w:ascii="Courier New" w:hAnsi="Courier New" w:cs="Courier New"/>
                  <w:sz w:val="18"/>
                  <w:szCs w:val="18"/>
                </w:rPr>
                <w:t xml:space="preserve">         </w:t>
              </w:r>
              <w:r w:rsidRPr="006744CA">
                <w:rPr>
                  <w:rFonts w:ascii="Courier New" w:hAnsi="Courier New" w:cs="Courier New"/>
                  <w:sz w:val="18"/>
                  <w:szCs w:val="18"/>
                </w:rPr>
                <w:t>@confLevel</w:t>
              </w:r>
            </w:ins>
          </w:p>
        </w:tc>
        <w:tc>
          <w:tcPr>
            <w:tcW w:w="515" w:type="pct"/>
            <w:tcBorders>
              <w:left w:val="single" w:sz="4" w:space="0" w:color="000000"/>
              <w:right w:val="single" w:sz="4" w:space="0" w:color="000000"/>
            </w:tcBorders>
          </w:tcPr>
          <w:p w14:paraId="7ECECD9B" w14:textId="77777777" w:rsidR="00514E2E" w:rsidRPr="006744CA" w:rsidRDefault="00514E2E" w:rsidP="00BB2BCD">
            <w:pPr>
              <w:pStyle w:val="TAC"/>
              <w:rPr>
                <w:ins w:id="1423" w:author="Ryan Hakju Lee" w:date="2023-11-16T11:14:00Z"/>
                <w:szCs w:val="18"/>
              </w:rPr>
            </w:pPr>
            <w:ins w:id="1424" w:author="Ryan Hakju Lee" w:date="2023-11-16T11:14:00Z">
              <w:r w:rsidRPr="006744CA">
                <w:rPr>
                  <w:szCs w:val="18"/>
                  <w:lang w:eastAsia="zh-CN"/>
                </w:rPr>
                <w:t>O</w:t>
              </w:r>
            </w:ins>
          </w:p>
        </w:tc>
        <w:tc>
          <w:tcPr>
            <w:tcW w:w="2629" w:type="pct"/>
            <w:tcBorders>
              <w:left w:val="single" w:sz="4" w:space="0" w:color="000000"/>
            </w:tcBorders>
          </w:tcPr>
          <w:p w14:paraId="5EB2A81F" w14:textId="77777777" w:rsidR="00514E2E" w:rsidRPr="006744CA" w:rsidRDefault="00514E2E" w:rsidP="00BB2BCD">
            <w:pPr>
              <w:pStyle w:val="TAL"/>
              <w:rPr>
                <w:ins w:id="1425" w:author="Ryan Hakju Lee" w:date="2023-11-16T11:14:00Z"/>
                <w:szCs w:val="18"/>
              </w:rPr>
            </w:pPr>
            <w:ins w:id="1426" w:author="Ryan Hakju Lee" w:date="2023-11-16T11:14:00Z">
              <w:r w:rsidRPr="006744CA">
                <w:rPr>
                  <w:szCs w:val="18"/>
                </w:rPr>
                <w:t xml:space="preserve">This attribute indicates the probability in percent that the </w:t>
              </w:r>
              <w:r>
                <w:rPr>
                  <w:szCs w:val="18"/>
                </w:rPr>
                <w:t>5G-RTC</w:t>
              </w:r>
              <w:r w:rsidRPr="006744CA">
                <w:rPr>
                  <w:szCs w:val="18"/>
                </w:rPr>
                <w:t xml:space="preserve"> client is located in the corresponding circular area. It is defined as ‘</w:t>
              </w:r>
              <w:r w:rsidRPr="00FD7B98">
                <w:rPr>
                  <w:rFonts w:ascii="Courier New" w:eastAsiaTheme="minorHAnsi" w:hAnsi="Courier New" w:cs="Courier New"/>
                  <w:szCs w:val="18"/>
                  <w:lang w:val="en-US"/>
                </w:rPr>
                <w:t>lev_conf</w:t>
              </w:r>
              <w:r w:rsidRPr="006744CA">
                <w:rPr>
                  <w:szCs w:val="18"/>
                </w:rPr>
                <w:t>’ by OMA MLP. If not present, it has default value of 60.</w:t>
              </w:r>
            </w:ins>
          </w:p>
        </w:tc>
      </w:tr>
      <w:tr w:rsidR="00514E2E" w14:paraId="78442B77" w14:textId="77777777" w:rsidTr="00BB2BCD">
        <w:trPr>
          <w:ins w:id="1427" w:author="Ryan Hakju Lee" w:date="2023-11-16T11:14:00Z"/>
        </w:trPr>
        <w:tc>
          <w:tcPr>
            <w:tcW w:w="131" w:type="pct"/>
            <w:tcBorders>
              <w:top w:val="single" w:sz="4" w:space="0" w:color="000000"/>
              <w:left w:val="single" w:sz="4" w:space="0" w:color="000000"/>
              <w:bottom w:val="single" w:sz="4" w:space="0" w:color="000000"/>
              <w:right w:val="nil"/>
            </w:tcBorders>
          </w:tcPr>
          <w:p w14:paraId="229C3639" w14:textId="77777777" w:rsidR="00514E2E" w:rsidRPr="00155B97" w:rsidRDefault="00514E2E" w:rsidP="00BB2BCD">
            <w:pPr>
              <w:rPr>
                <w:ins w:id="1428" w:author="Ryan Hakju Lee" w:date="2023-11-16T11:14:00Z"/>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DD8E03A" w14:textId="77777777" w:rsidR="00514E2E" w:rsidRPr="00155B97" w:rsidRDefault="00514E2E" w:rsidP="00BB2BCD">
            <w:pPr>
              <w:rPr>
                <w:ins w:id="1429" w:author="Ryan Hakju Lee" w:date="2023-11-16T11:14:00Z"/>
                <w:rFonts w:ascii="Courier New" w:hAnsi="Courier New" w:cs="Courier New"/>
                <w:b/>
                <w:sz w:val="18"/>
                <w:szCs w:val="18"/>
                <w:lang w:eastAsia="zh-CN"/>
              </w:rPr>
            </w:pPr>
            <w:ins w:id="1430" w:author="Ryan Hakju Lee" w:date="2023-11-16T11:14:00Z">
              <w:r w:rsidRPr="00155B97">
                <w:rPr>
                  <w:rFonts w:ascii="Courier New" w:hAnsi="Courier New" w:cs="Courier New"/>
                  <w:b/>
                  <w:sz w:val="18"/>
                  <w:szCs w:val="18"/>
                  <w:lang w:eastAsia="zh-CN"/>
                </w:rPr>
                <w:t>SliceScope</w:t>
              </w:r>
            </w:ins>
          </w:p>
        </w:tc>
        <w:tc>
          <w:tcPr>
            <w:tcW w:w="515" w:type="pct"/>
            <w:tcBorders>
              <w:top w:val="single" w:sz="4" w:space="0" w:color="000000"/>
              <w:left w:val="single" w:sz="4" w:space="0" w:color="000000"/>
              <w:bottom w:val="single" w:sz="4" w:space="0" w:color="000000"/>
              <w:right w:val="single" w:sz="4" w:space="0" w:color="000000"/>
            </w:tcBorders>
          </w:tcPr>
          <w:p w14:paraId="641F01C3" w14:textId="77777777" w:rsidR="00514E2E" w:rsidRDefault="00514E2E" w:rsidP="00BB2BCD">
            <w:pPr>
              <w:pStyle w:val="TAC"/>
              <w:rPr>
                <w:ins w:id="1431" w:author="Ryan Hakju Lee" w:date="2023-11-16T11:14:00Z"/>
                <w:szCs w:val="18"/>
                <w:lang w:eastAsia="zh-CN"/>
              </w:rPr>
            </w:pPr>
            <w:ins w:id="1432" w:author="Ryan Hakju Lee" w:date="2023-11-16T11:14:00Z">
              <w:r>
                <w:rPr>
                  <w:rFonts w:hint="eastAsia"/>
                  <w:szCs w:val="18"/>
                  <w:lang w:eastAsia="zh-CN"/>
                </w:rPr>
                <w:t>0</w:t>
              </w:r>
              <w:r>
                <w:rPr>
                  <w:szCs w:val="18"/>
                  <w:lang w:eastAsia="zh-CN"/>
                </w:rPr>
                <w:t>..1</w:t>
              </w:r>
            </w:ins>
          </w:p>
        </w:tc>
        <w:tc>
          <w:tcPr>
            <w:tcW w:w="2629" w:type="pct"/>
            <w:tcBorders>
              <w:top w:val="single" w:sz="4" w:space="0" w:color="000000"/>
              <w:left w:val="single" w:sz="4" w:space="0" w:color="000000"/>
              <w:bottom w:val="single" w:sz="4" w:space="0" w:color="000000"/>
              <w:right w:val="single" w:sz="4" w:space="0" w:color="000000"/>
            </w:tcBorders>
          </w:tcPr>
          <w:p w14:paraId="149376E0" w14:textId="77777777" w:rsidR="00514E2E" w:rsidRDefault="00514E2E" w:rsidP="00BB2BCD">
            <w:pPr>
              <w:pStyle w:val="TAL"/>
              <w:rPr>
                <w:ins w:id="1433" w:author="Ryan Hakju Lee" w:date="2023-11-16T11:14:00Z"/>
                <w:szCs w:val="18"/>
              </w:rPr>
            </w:pPr>
            <w:ins w:id="1434" w:author="Ryan Hakju Lee" w:date="2023-11-16T11:14:00Z">
              <w:r w:rsidRPr="00C316B2">
                <w:rPr>
                  <w:szCs w:val="18"/>
                </w:rPr>
                <w:t xml:space="preserve">When present, this element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sidRPr="00FD7B98">
                <w:rPr>
                  <w:rFonts w:ascii="Courier New" w:eastAsiaTheme="minorHAnsi" w:hAnsi="Courier New" w:cs="Courier New"/>
                  <w:szCs w:val="18"/>
                  <w:lang w:val="en-US"/>
                </w:rPr>
                <w:t>SliceScope</w:t>
              </w:r>
              <w:r w:rsidRPr="00C316B2">
                <w:rPr>
                  <w:szCs w:val="18"/>
                </w:rPr>
                <w:t xml:space="preserve"> is a list of S-NSSAI</w:t>
              </w:r>
              <w:r>
                <w:rPr>
                  <w:szCs w:val="18"/>
                </w:rPr>
                <w:t>s</w:t>
              </w:r>
              <w:r w:rsidRPr="00C316B2">
                <w:rPr>
                  <w:szCs w:val="18"/>
                </w:rPr>
                <w:t>.</w:t>
              </w:r>
            </w:ins>
          </w:p>
        </w:tc>
      </w:tr>
      <w:tr w:rsidR="00514E2E" w:rsidRPr="00CC1F51" w14:paraId="5170AF45" w14:textId="77777777" w:rsidTr="00BB2BCD">
        <w:trPr>
          <w:ins w:id="1435" w:author="Ryan Hakju Lee" w:date="2023-11-16T11:14:00Z"/>
        </w:trPr>
        <w:tc>
          <w:tcPr>
            <w:tcW w:w="5000" w:type="pct"/>
            <w:gridSpan w:val="4"/>
          </w:tcPr>
          <w:p w14:paraId="6A4467FE" w14:textId="77777777" w:rsidR="00514E2E" w:rsidRPr="00CC1F51" w:rsidRDefault="00514E2E" w:rsidP="00BB2BCD">
            <w:pPr>
              <w:pStyle w:val="TH"/>
              <w:spacing w:before="0" w:after="0"/>
              <w:jc w:val="left"/>
              <w:rPr>
                <w:ins w:id="1436" w:author="Ryan Hakju Lee" w:date="2023-11-16T11:14:00Z"/>
                <w:sz w:val="18"/>
                <w:szCs w:val="18"/>
              </w:rPr>
            </w:pPr>
            <w:ins w:id="1437" w:author="Ryan Hakju Lee" w:date="2023-11-16T11:14:00Z">
              <w:r w:rsidRPr="00CC1F51">
                <w:rPr>
                  <w:sz w:val="18"/>
                  <w:szCs w:val="18"/>
                </w:rPr>
                <w:t>Legend:</w:t>
              </w:r>
            </w:ins>
          </w:p>
          <w:p w14:paraId="5D566D8A" w14:textId="77777777" w:rsidR="00514E2E" w:rsidRPr="00CC1F51" w:rsidRDefault="00514E2E" w:rsidP="00BB2BCD">
            <w:pPr>
              <w:pStyle w:val="TH"/>
              <w:spacing w:before="0" w:after="0"/>
              <w:ind w:left="360"/>
              <w:jc w:val="left"/>
              <w:rPr>
                <w:ins w:id="1438" w:author="Ryan Hakju Lee" w:date="2023-11-16T11:14:00Z"/>
                <w:b w:val="0"/>
                <w:sz w:val="18"/>
                <w:szCs w:val="18"/>
              </w:rPr>
            </w:pPr>
            <w:ins w:id="1439" w:author="Ryan Hakju Lee" w:date="2023-11-16T11:14:00Z">
              <w:r w:rsidRPr="00CC1F51">
                <w:rPr>
                  <w:b w:val="0"/>
                  <w:sz w:val="18"/>
                  <w:szCs w:val="18"/>
                </w:rPr>
                <w:t>For attributes: M=Mandatory, O=Optional, OD=Optional with Default Value, CM=Conditionally Mandatory.</w:t>
              </w:r>
            </w:ins>
          </w:p>
          <w:p w14:paraId="57B5210C" w14:textId="77777777" w:rsidR="00514E2E" w:rsidRPr="00CC1F51" w:rsidRDefault="00514E2E" w:rsidP="00BB2BCD">
            <w:pPr>
              <w:pStyle w:val="TH"/>
              <w:spacing w:before="0" w:after="0"/>
              <w:ind w:left="360"/>
              <w:jc w:val="left"/>
              <w:rPr>
                <w:ins w:id="1440" w:author="Ryan Hakju Lee" w:date="2023-11-16T11:14:00Z"/>
                <w:b w:val="0"/>
                <w:sz w:val="18"/>
                <w:szCs w:val="18"/>
              </w:rPr>
            </w:pPr>
            <w:ins w:id="1441" w:author="Ryan Hakju Lee" w:date="2023-11-16T11:14:00Z">
              <w:r w:rsidRPr="00CC1F51">
                <w:rPr>
                  <w:b w:val="0"/>
                  <w:sz w:val="18"/>
                  <w:szCs w:val="18"/>
                </w:rPr>
                <w:t>For elements: &lt;minOccurs&gt;…&lt;maxOccurs&gt; (N=unbounded)</w:t>
              </w:r>
            </w:ins>
          </w:p>
          <w:p w14:paraId="5AC1A200" w14:textId="77777777" w:rsidR="00514E2E" w:rsidRPr="00CC1F51" w:rsidRDefault="00514E2E" w:rsidP="00BB2BCD">
            <w:pPr>
              <w:pStyle w:val="TH"/>
              <w:spacing w:before="0" w:after="0"/>
              <w:jc w:val="left"/>
              <w:rPr>
                <w:ins w:id="1442" w:author="Ryan Hakju Lee" w:date="2023-11-16T11:14:00Z"/>
                <w:b w:val="0"/>
                <w:sz w:val="18"/>
                <w:szCs w:val="18"/>
              </w:rPr>
            </w:pPr>
            <w:ins w:id="1443" w:author="Ryan Hakju Lee" w:date="2023-11-16T11:14:00Z">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ins>
          </w:p>
        </w:tc>
      </w:tr>
    </w:tbl>
    <w:p w14:paraId="6B00B8AA" w14:textId="77777777" w:rsidR="00514E2E" w:rsidRPr="00CC1F51" w:rsidRDefault="00514E2E" w:rsidP="00514E2E">
      <w:pPr>
        <w:pStyle w:val="FP"/>
        <w:rPr>
          <w:ins w:id="1444" w:author="Ryan Hakju Lee" w:date="2023-11-16T11:14:00Z"/>
        </w:rPr>
      </w:pPr>
    </w:p>
    <w:bookmarkEnd w:id="1290"/>
    <w:p w14:paraId="15B9405B" w14:textId="04817369" w:rsidR="00514E2E" w:rsidRPr="00CC1F51" w:rsidRDefault="00514E2E" w:rsidP="00514E2E">
      <w:pPr>
        <w:pStyle w:val="TH"/>
        <w:rPr>
          <w:ins w:id="1445" w:author="Ryan Hakju Lee" w:date="2023-11-16T11:14:00Z"/>
        </w:rPr>
      </w:pPr>
      <w:ins w:id="1446" w:author="Ryan Hakju Lee" w:date="2023-11-16T11:14:00Z">
        <w:r w:rsidRPr="00CC1F51">
          <w:t>Table </w:t>
        </w:r>
        <w:r>
          <w:t>6.7-2</w:t>
        </w:r>
        <w:r w:rsidRPr="00CC1F51">
          <w:t>: Syntax of Quality Reporting Scheme Information</w:t>
        </w:r>
      </w:ins>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514E2E" w:rsidRPr="00CC1F51" w14:paraId="60672A6E" w14:textId="77777777" w:rsidTr="00BB2BCD">
        <w:trPr>
          <w:ins w:id="1447" w:author="Ryan Hakju Lee" w:date="2023-11-16T11:14:00Z"/>
        </w:trPr>
        <w:tc>
          <w:tcPr>
            <w:tcW w:w="9747" w:type="dxa"/>
            <w:shd w:val="clear" w:color="auto" w:fill="E6E6E6"/>
          </w:tcPr>
          <w:p w14:paraId="7EE69A6D" w14:textId="77777777" w:rsidR="00514E2E" w:rsidRDefault="00514E2E" w:rsidP="00BB2BCD">
            <w:pPr>
              <w:pStyle w:val="PL"/>
              <w:rPr>
                <w:ins w:id="1448" w:author="Ryan Hakju Lee" w:date="2023-11-16T11:14:00Z"/>
                <w:color w:val="000096"/>
                <w:lang w:eastAsia="de-DE"/>
              </w:rPr>
            </w:pPr>
            <w:ins w:id="1449" w:author="Ryan Hakju Lee" w:date="2023-11-16T11:14:00Z">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Pr>
                  <w:color w:val="000000"/>
                  <w:lang w:eastAsia="de-DE"/>
                </w:rPr>
                <w:t>5G RTC</w:t>
              </w:r>
              <w:r w:rsidRPr="00CC1F51">
                <w:rPr>
                  <w:color w:val="000000"/>
                  <w:lang w:eastAsia="de-DE"/>
                </w:rPr>
                <w:t xml:space="preserve">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w:t>
              </w:r>
              <w:r>
                <w:rPr>
                  <w:color w:val="000000"/>
                  <w:lang w:eastAsia="de-DE"/>
                </w:rPr>
                <w:t>5G RTC</w:t>
              </w:r>
              <w:r w:rsidRPr="00CC1F51">
                <w:rPr>
                  <w:color w:val="000000"/>
                  <w:lang w:eastAsia="de-DE"/>
                </w:rPr>
                <w:t>.</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ins>
          </w:p>
          <w:p w14:paraId="6FBF50B7" w14:textId="77777777" w:rsidR="00514E2E" w:rsidRDefault="00514E2E" w:rsidP="00BB2BCD">
            <w:pPr>
              <w:pStyle w:val="PL"/>
              <w:rPr>
                <w:ins w:id="1450" w:author="Ryan Hakju Lee" w:date="2023-11-16T11:14:00Z"/>
                <w:color w:val="000096"/>
              </w:rPr>
            </w:pPr>
            <w:ins w:id="1451" w:author="Ryan Hakju Lee" w:date="2023-11-16T11:14:00Z">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ins>
          </w:p>
          <w:p w14:paraId="198865E8" w14:textId="77777777" w:rsidR="00514E2E" w:rsidRDefault="00514E2E" w:rsidP="00BB2BCD">
            <w:pPr>
              <w:pStyle w:val="PL"/>
              <w:rPr>
                <w:ins w:id="1452" w:author="Ryan Hakju Lee" w:date="2023-11-16T11:14:00Z"/>
                <w:color w:val="000096"/>
              </w:rPr>
            </w:pPr>
            <w:ins w:id="1453" w:author="Ryan Hakju Lee" w:date="2023-11-16T11:14:00Z">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ins>
          </w:p>
          <w:p w14:paraId="20BA3EA3" w14:textId="77777777" w:rsidR="00514E2E" w:rsidRDefault="00514E2E" w:rsidP="00BB2BCD">
            <w:pPr>
              <w:pStyle w:val="PL"/>
              <w:rPr>
                <w:ins w:id="1454" w:author="Ryan Hakju Lee" w:date="2023-11-16T11:14:00Z"/>
                <w:color w:val="000096"/>
                <w:lang w:eastAsia="de-DE"/>
              </w:rPr>
            </w:pPr>
            <w:ins w:id="1455" w:author="Ryan Hakju Lee" w:date="2023-11-16T11:14:00Z">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w:t>
              </w:r>
              <w:r>
                <w:rPr>
                  <w:lang w:eastAsia="de-DE"/>
                </w:rPr>
                <w:t>p</w:t>
              </w:r>
              <w:r w:rsidRPr="00CC1F51">
                <w:rPr>
                  <w:lang w:eastAsia="de-DE"/>
                </w:rPr>
                <w:t>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s</w:t>
              </w:r>
              <w:r w:rsidRPr="00CC1F51">
                <w:rPr>
                  <w:lang w:eastAsia="de-DE"/>
                </w:rPr>
                <w:t>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i</w:t>
              </w:r>
              <w:r w:rsidRPr="00CC1F51">
                <w:rPr>
                  <w:lang w:eastAsia="de-DE"/>
                </w:rPr>
                <w:t>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ins>
          </w:p>
          <w:p w14:paraId="2401C663" w14:textId="77777777" w:rsidR="00514E2E" w:rsidRPr="00EF079A" w:rsidRDefault="00514E2E" w:rsidP="00BB2BCD">
            <w:pPr>
              <w:pStyle w:val="PL"/>
              <w:rPr>
                <w:ins w:id="1456" w:author="Ryan Hakju Lee" w:date="2023-11-16T11:14:00Z"/>
                <w:color w:val="000096"/>
                <w:lang w:eastAsia="de-DE"/>
              </w:rPr>
            </w:pPr>
            <w:ins w:id="1457" w:author="Ryan Hakju Lee" w:date="2023-11-16T11:14:00Z">
              <w:r w:rsidRPr="00CC1F51">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"measureinterval"</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"measurerange"</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ins>
          </w:p>
          <w:p w14:paraId="73248F44" w14:textId="77777777" w:rsidR="00514E2E" w:rsidRDefault="00514E2E" w:rsidP="00BB2BCD">
            <w:pPr>
              <w:pStyle w:val="PL"/>
              <w:rPr>
                <w:ins w:id="1458" w:author="Ryan Hakju Lee" w:date="2023-11-16T11:14:00Z"/>
                <w:color w:val="003296"/>
                <w:lang w:eastAsia="de-DE"/>
              </w:rPr>
            </w:pPr>
            <w:ins w:id="1459" w:author="Ryan Hakju Lee" w:date="2023-11-16T11:14:00Z">
              <w:r w:rsidRPr="00EF079A">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w:t>
              </w:r>
              <w:r w:rsidRPr="00EF079A">
                <w:rPr>
                  <w:rFonts w:cs="Courier New"/>
                </w:rPr>
                <w:t>syncthreshold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"jitter</w:t>
              </w:r>
              <w:r w:rsidRPr="00EF079A">
                <w:rPr>
                  <w:rFonts w:cs="Courier New"/>
                </w:rPr>
                <w:t>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ins>
          </w:p>
          <w:p w14:paraId="5C991298" w14:textId="77777777" w:rsidR="00514E2E" w:rsidRDefault="00514E2E" w:rsidP="00BB2BCD">
            <w:pPr>
              <w:pStyle w:val="PL"/>
              <w:rPr>
                <w:ins w:id="1460" w:author="Ryan Hakju Lee" w:date="2023-11-16T11:14:00Z"/>
                <w:color w:val="003296"/>
                <w:lang w:eastAsia="de-DE"/>
              </w:rPr>
            </w:pPr>
          </w:p>
          <w:p w14:paraId="776B4AD3" w14:textId="77777777" w:rsidR="00514E2E" w:rsidRDefault="00514E2E" w:rsidP="00BB2BCD">
            <w:pPr>
              <w:pStyle w:val="PL"/>
              <w:rPr>
                <w:ins w:id="1461" w:author="Ryan Hakju Lee" w:date="2023-11-16T11:14:00Z"/>
                <w:color w:val="000096"/>
              </w:rPr>
            </w:pPr>
            <w:ins w:id="1462" w:author="Ryan Hakju Lee" w:date="2023-11-16T11:14:00Z">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ins>
          </w:p>
          <w:p w14:paraId="6A227949" w14:textId="77777777" w:rsidR="00514E2E" w:rsidRDefault="00514E2E" w:rsidP="00BB2BCD">
            <w:pPr>
              <w:pStyle w:val="PL"/>
              <w:rPr>
                <w:ins w:id="1463" w:author="Ryan Hakju Lee" w:date="2023-11-16T11:14:00Z"/>
                <w:color w:val="000096"/>
              </w:rPr>
            </w:pPr>
            <w:ins w:id="1464" w:author="Ryan Hakju Lee" w:date="2023-11-16T11:14:00Z">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ins>
          </w:p>
          <w:p w14:paraId="4793D071" w14:textId="77777777" w:rsidR="00514E2E" w:rsidRDefault="00514E2E" w:rsidP="00BB2BCD">
            <w:pPr>
              <w:pStyle w:val="PL"/>
              <w:rPr>
                <w:ins w:id="1465" w:author="Ryan Hakju Lee" w:date="2023-11-16T11:14:00Z"/>
                <w:color w:val="003296"/>
              </w:rPr>
            </w:pPr>
            <w:ins w:id="1466" w:author="Ryan Hakju Lee" w:date="2023-11-16T11:14:00Z">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ins>
          </w:p>
          <w:p w14:paraId="0CB0609C" w14:textId="77777777" w:rsidR="00514E2E" w:rsidRDefault="00514E2E" w:rsidP="00BB2BCD">
            <w:pPr>
              <w:pStyle w:val="PL"/>
              <w:rPr>
                <w:ins w:id="1467" w:author="Ryan Hakju Lee" w:date="2023-11-16T11:14:00Z"/>
                <w:color w:val="000096"/>
              </w:rPr>
            </w:pPr>
            <w:ins w:id="1468" w:author="Ryan Hakju Lee" w:date="2023-11-16T11:14:00Z">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ins>
          </w:p>
          <w:p w14:paraId="6577072D" w14:textId="77777777" w:rsidR="00514E2E" w:rsidRDefault="00514E2E" w:rsidP="00BB2BCD">
            <w:pPr>
              <w:pStyle w:val="PL"/>
              <w:rPr>
                <w:ins w:id="1469" w:author="Ryan Hakju Lee" w:date="2023-11-16T11:14:00Z"/>
                <w:color w:val="003296"/>
              </w:rPr>
            </w:pPr>
            <w:ins w:id="1470" w:author="Ryan Hakju Lee" w:date="2023-11-16T11:14:00Z">
              <w:r w:rsidRPr="00651DD0">
                <w:rPr>
                  <w:color w:val="000000"/>
                </w:rPr>
                <w:t xml:space="preserve">    </w:t>
              </w:r>
              <w:r w:rsidRPr="00651DD0">
                <w:rPr>
                  <w:color w:val="003296"/>
                </w:rPr>
                <w:t>&lt;/xs:complexType&gt;</w:t>
              </w:r>
            </w:ins>
          </w:p>
          <w:p w14:paraId="225B46A1" w14:textId="77777777" w:rsidR="00514E2E" w:rsidRDefault="00514E2E" w:rsidP="00BB2BCD">
            <w:pPr>
              <w:pStyle w:val="PL"/>
              <w:rPr>
                <w:ins w:id="1471" w:author="Ryan Hakju Lee" w:date="2023-11-16T11:14:00Z"/>
                <w:color w:val="000096"/>
                <w:lang w:eastAsia="de-DE"/>
              </w:rPr>
            </w:pPr>
          </w:p>
          <w:p w14:paraId="22B15CF1" w14:textId="77777777" w:rsidR="00514E2E" w:rsidRDefault="00514E2E" w:rsidP="00BB2BCD">
            <w:pPr>
              <w:pStyle w:val="PL"/>
              <w:rPr>
                <w:ins w:id="1472" w:author="Ryan Hakju Lee" w:date="2023-11-16T11:14:00Z"/>
                <w:color w:val="000096"/>
                <w:lang w:eastAsia="zh-CN"/>
              </w:rPr>
            </w:pPr>
            <w:ins w:id="1473" w:author="Ryan Hakju Lee" w:date="2023-11-16T11:14:00Z">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ins>
          </w:p>
          <w:p w14:paraId="094743D9" w14:textId="77777777" w:rsidR="00514E2E" w:rsidRDefault="00514E2E" w:rsidP="00BB2BCD">
            <w:pPr>
              <w:pStyle w:val="PL"/>
              <w:rPr>
                <w:ins w:id="1474" w:author="Ryan Hakju Lee" w:date="2023-11-16T11:14:00Z"/>
                <w:color w:val="000096"/>
              </w:rPr>
            </w:pPr>
            <w:ins w:id="1475" w:author="Ryan Hakju Lee" w:date="2023-11-16T11:14:00Z">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r w:rsidRPr="00651DD0">
                <w:rPr>
                  <w:color w:val="F5844C"/>
                </w:rPr>
                <w:lastRenderedPageBreak/>
                <w:t>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ins>
          </w:p>
          <w:p w14:paraId="0E029B73" w14:textId="77777777" w:rsidR="00514E2E" w:rsidRDefault="00514E2E" w:rsidP="00BB2BCD">
            <w:pPr>
              <w:pStyle w:val="PL"/>
              <w:rPr>
                <w:ins w:id="1476" w:author="Ryan Hakju Lee" w:date="2023-11-16T11:14:00Z"/>
                <w:color w:val="000096"/>
                <w:lang w:eastAsia="zh-CN"/>
              </w:rPr>
            </w:pPr>
            <w:ins w:id="1477" w:author="Ryan Hakju Lee" w:date="2023-11-16T11:14:00Z">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ins>
          </w:p>
          <w:p w14:paraId="1512466C" w14:textId="77777777" w:rsidR="00514E2E" w:rsidRDefault="00514E2E" w:rsidP="00BB2BCD">
            <w:pPr>
              <w:pStyle w:val="PL"/>
              <w:rPr>
                <w:ins w:id="1478" w:author="Ryan Hakju Lee" w:date="2023-11-16T11:14:00Z"/>
                <w:color w:val="003296"/>
              </w:rPr>
            </w:pPr>
            <w:ins w:id="1479" w:author="Ryan Hakju Lee" w:date="2023-11-16T11:14:00Z">
              <w:r>
                <w:rPr>
                  <w:color w:val="003296"/>
                </w:rPr>
                <w:t xml:space="preserve">    </w:t>
              </w:r>
              <w:r w:rsidRPr="00CC1F51">
                <w:rPr>
                  <w:color w:val="003296"/>
                </w:rPr>
                <w:t>&lt;/xs:</w:t>
              </w:r>
              <w:r>
                <w:rPr>
                  <w:color w:val="003296"/>
                </w:rPr>
                <w:t>complexType</w:t>
              </w:r>
              <w:r w:rsidRPr="00CC1F51">
                <w:rPr>
                  <w:color w:val="003296"/>
                </w:rPr>
                <w:t>&gt;</w:t>
              </w:r>
            </w:ins>
          </w:p>
          <w:p w14:paraId="7924672F" w14:textId="77777777" w:rsidR="00514E2E" w:rsidRDefault="00514E2E" w:rsidP="00BB2BCD">
            <w:pPr>
              <w:pStyle w:val="PL"/>
              <w:rPr>
                <w:ins w:id="1480" w:author="Ryan Hakju Lee" w:date="2023-11-16T11:14:00Z"/>
                <w:color w:val="000096"/>
                <w:lang w:eastAsia="de-DE"/>
              </w:rPr>
            </w:pPr>
          </w:p>
          <w:p w14:paraId="049780FF" w14:textId="77777777" w:rsidR="00514E2E" w:rsidRDefault="00514E2E" w:rsidP="00BB2BCD">
            <w:pPr>
              <w:pStyle w:val="PL"/>
              <w:rPr>
                <w:ins w:id="1481" w:author="Ryan Hakju Lee" w:date="2023-11-16T11:14:00Z"/>
                <w:color w:val="000096"/>
                <w:lang w:eastAsia="zh-CN"/>
              </w:rPr>
            </w:pPr>
            <w:ins w:id="1482" w:author="Ryan Hakju Lee" w:date="2023-11-16T11:14:00Z">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ins>
          </w:p>
          <w:p w14:paraId="433C611F" w14:textId="77777777" w:rsidR="00514E2E" w:rsidRDefault="00514E2E" w:rsidP="00BB2BCD">
            <w:pPr>
              <w:pStyle w:val="PL"/>
              <w:rPr>
                <w:ins w:id="1483" w:author="Ryan Hakju Lee" w:date="2023-11-16T11:14:00Z"/>
                <w:color w:val="000096"/>
                <w:lang w:eastAsia="zh-CN"/>
              </w:rPr>
            </w:pPr>
            <w:ins w:id="1484" w:author="Ryan Hakju Lee" w:date="2023-11-16T11:14:00Z">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ins>
          </w:p>
          <w:p w14:paraId="7E66BBB9" w14:textId="77777777" w:rsidR="00514E2E" w:rsidRDefault="00514E2E" w:rsidP="00BB2BCD">
            <w:pPr>
              <w:pStyle w:val="PL"/>
              <w:rPr>
                <w:ins w:id="1485" w:author="Ryan Hakju Lee" w:date="2023-11-16T11:14:00Z"/>
                <w:color w:val="000096"/>
              </w:rPr>
            </w:pPr>
            <w:ins w:id="1486" w:author="Ryan Hakju Lee" w:date="2023-11-16T11:14:00Z">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ins>
          </w:p>
          <w:p w14:paraId="463CA3C4" w14:textId="77777777" w:rsidR="00514E2E" w:rsidRDefault="00514E2E" w:rsidP="00BB2BCD">
            <w:pPr>
              <w:pStyle w:val="PL"/>
              <w:rPr>
                <w:ins w:id="1487" w:author="Ryan Hakju Lee" w:date="2023-11-16T11:14:00Z"/>
                <w:color w:val="003296"/>
              </w:rPr>
            </w:pPr>
            <w:ins w:id="1488" w:author="Ryan Hakju Lee" w:date="2023-11-16T11:14:00Z">
              <w:r w:rsidRPr="00CC1F51">
                <w:rPr>
                  <w:color w:val="000000"/>
                </w:rPr>
                <w:t xml:space="preserve">        </w:t>
              </w:r>
              <w:r w:rsidRPr="00CC1F51">
                <w:rPr>
                  <w:color w:val="003296"/>
                </w:rPr>
                <w:t>&lt;xs:sequence&gt;</w:t>
              </w:r>
            </w:ins>
          </w:p>
          <w:p w14:paraId="1F635DE9" w14:textId="77777777" w:rsidR="00514E2E" w:rsidRDefault="00514E2E" w:rsidP="00BB2BCD">
            <w:pPr>
              <w:pStyle w:val="PL"/>
              <w:rPr>
                <w:ins w:id="1489" w:author="Ryan Hakju Lee" w:date="2023-11-16T11:14:00Z"/>
                <w:color w:val="000096"/>
              </w:rPr>
            </w:pPr>
            <w:ins w:id="1490" w:author="Ryan Hakju Lee" w:date="2023-11-16T11:14:00Z">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ins>
          </w:p>
          <w:p w14:paraId="421686F7" w14:textId="77777777" w:rsidR="00514E2E" w:rsidRDefault="00514E2E" w:rsidP="00BB2BCD">
            <w:pPr>
              <w:pStyle w:val="PL"/>
              <w:rPr>
                <w:ins w:id="1491" w:author="Ryan Hakju Lee" w:date="2023-11-16T11:14:00Z"/>
                <w:color w:val="000096"/>
                <w:lang w:eastAsia="zh-CN"/>
              </w:rPr>
            </w:pPr>
            <w:ins w:id="1492" w:author="Ryan Hakju Lee" w:date="2023-11-16T11:14:00Z">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ins>
          </w:p>
          <w:p w14:paraId="75448AF8" w14:textId="77777777" w:rsidR="00514E2E" w:rsidRDefault="00514E2E" w:rsidP="00BB2BCD">
            <w:pPr>
              <w:pStyle w:val="PL"/>
              <w:rPr>
                <w:ins w:id="1493" w:author="Ryan Hakju Lee" w:date="2023-11-16T11:14:00Z"/>
                <w:color w:val="000096"/>
              </w:rPr>
            </w:pPr>
            <w:ins w:id="1494" w:author="Ryan Hakju Lee" w:date="2023-11-16T11:14:00Z">
              <w:r w:rsidRPr="00CC1F51">
                <w:rPr>
                  <w:color w:val="000000"/>
                </w:rPr>
                <w:t xml:space="preserve">        </w:t>
              </w:r>
              <w:r w:rsidRPr="00CC1F51">
                <w:rPr>
                  <w:color w:val="003296"/>
                </w:rPr>
                <w:t>&lt;/xs:sequence&gt;</w:t>
              </w:r>
            </w:ins>
          </w:p>
          <w:p w14:paraId="619432BE" w14:textId="77777777" w:rsidR="00514E2E" w:rsidRDefault="00514E2E" w:rsidP="00BB2BCD">
            <w:pPr>
              <w:pStyle w:val="PL"/>
              <w:rPr>
                <w:ins w:id="1495" w:author="Ryan Hakju Lee" w:date="2023-11-16T11:14:00Z"/>
                <w:color w:val="000096"/>
                <w:lang w:eastAsia="de-DE"/>
              </w:rPr>
            </w:pPr>
            <w:ins w:id="1496" w:author="Ryan Hakju Lee" w:date="2023-11-16T11:14:00Z">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ins>
          </w:p>
          <w:p w14:paraId="0D6B9D89" w14:textId="77777777" w:rsidR="00514E2E" w:rsidRDefault="00514E2E" w:rsidP="00BB2BCD">
            <w:pPr>
              <w:pStyle w:val="PL"/>
              <w:rPr>
                <w:ins w:id="1497" w:author="Ryan Hakju Lee" w:date="2023-11-16T11:14:00Z"/>
                <w:color w:val="000096"/>
                <w:lang w:eastAsia="zh-CN"/>
              </w:rPr>
            </w:pPr>
            <w:ins w:id="1498" w:author="Ryan Hakju Lee" w:date="2023-11-16T11:14:00Z">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ins>
          </w:p>
          <w:p w14:paraId="74874391" w14:textId="77777777" w:rsidR="00514E2E" w:rsidRDefault="00514E2E" w:rsidP="00BB2BCD">
            <w:pPr>
              <w:pStyle w:val="PL"/>
              <w:rPr>
                <w:ins w:id="1499" w:author="Ryan Hakju Lee" w:date="2023-11-16T11:14:00Z"/>
                <w:color w:val="003296"/>
              </w:rPr>
            </w:pPr>
            <w:ins w:id="1500" w:author="Ryan Hakju Lee" w:date="2023-11-16T11:14:00Z">
              <w:r>
                <w:rPr>
                  <w:color w:val="003296"/>
                </w:rPr>
                <w:t xml:space="preserve">    </w:t>
              </w:r>
              <w:r w:rsidRPr="00CC1F51">
                <w:rPr>
                  <w:color w:val="003296"/>
                </w:rPr>
                <w:t>&lt;/xs:</w:t>
              </w:r>
              <w:r>
                <w:rPr>
                  <w:color w:val="003296"/>
                </w:rPr>
                <w:t>complexType</w:t>
              </w:r>
              <w:r w:rsidRPr="00CC1F51">
                <w:rPr>
                  <w:color w:val="003296"/>
                </w:rPr>
                <w:t>&gt;</w:t>
              </w:r>
            </w:ins>
          </w:p>
          <w:p w14:paraId="043817BA" w14:textId="77777777" w:rsidR="00514E2E" w:rsidRDefault="00514E2E" w:rsidP="00BB2BCD">
            <w:pPr>
              <w:pStyle w:val="PL"/>
              <w:rPr>
                <w:ins w:id="1501" w:author="Ryan Hakju Lee" w:date="2023-11-16T11:14:00Z"/>
                <w:color w:val="000000"/>
              </w:rPr>
            </w:pPr>
          </w:p>
          <w:p w14:paraId="76F2EC65" w14:textId="77777777" w:rsidR="00514E2E" w:rsidRDefault="00514E2E" w:rsidP="00BB2BCD">
            <w:pPr>
              <w:pStyle w:val="PL"/>
              <w:rPr>
                <w:ins w:id="1502" w:author="Ryan Hakju Lee" w:date="2023-11-16T11:14:00Z"/>
                <w:color w:val="000096"/>
                <w:lang w:eastAsia="zh-CN"/>
              </w:rPr>
            </w:pPr>
            <w:ins w:id="1503" w:author="Ryan Hakju Lee" w:date="2023-11-16T11:14:00Z">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ins>
          </w:p>
          <w:p w14:paraId="6063D6E0" w14:textId="77777777" w:rsidR="00514E2E" w:rsidRDefault="00514E2E" w:rsidP="00BB2BCD">
            <w:pPr>
              <w:pStyle w:val="PL"/>
              <w:rPr>
                <w:ins w:id="1504" w:author="Ryan Hakju Lee" w:date="2023-11-16T11:14:00Z"/>
                <w:color w:val="000096"/>
                <w:lang w:eastAsia="zh-CN"/>
              </w:rPr>
            </w:pPr>
            <w:ins w:id="1505" w:author="Ryan Hakju Lee" w:date="2023-11-16T11:14:00Z">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ins>
          </w:p>
          <w:p w14:paraId="713736B3" w14:textId="77777777" w:rsidR="00514E2E" w:rsidRDefault="00514E2E" w:rsidP="00BB2BCD">
            <w:pPr>
              <w:pStyle w:val="PL"/>
              <w:rPr>
                <w:ins w:id="1506" w:author="Ryan Hakju Lee" w:date="2023-11-16T11:14:00Z"/>
                <w:color w:val="000096"/>
              </w:rPr>
            </w:pPr>
            <w:ins w:id="1507" w:author="Ryan Hakju Lee" w:date="2023-11-16T11:14:00Z">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ins>
          </w:p>
          <w:p w14:paraId="6E3A5D5F" w14:textId="77777777" w:rsidR="00514E2E" w:rsidRDefault="00514E2E" w:rsidP="00BB2BCD">
            <w:pPr>
              <w:pStyle w:val="PL"/>
              <w:rPr>
                <w:ins w:id="1508" w:author="Ryan Hakju Lee" w:date="2023-11-16T11:14:00Z"/>
                <w:color w:val="003296"/>
              </w:rPr>
            </w:pPr>
            <w:ins w:id="1509" w:author="Ryan Hakju Lee" w:date="2023-11-16T11:14:00Z">
              <w:r w:rsidRPr="00CC1F51">
                <w:rPr>
                  <w:color w:val="000000"/>
                </w:rPr>
                <w:t xml:space="preserve">        </w:t>
              </w:r>
              <w:r w:rsidRPr="00CC1F51">
                <w:rPr>
                  <w:color w:val="003296"/>
                </w:rPr>
                <w:t>&lt;xs:sequence&gt;</w:t>
              </w:r>
            </w:ins>
          </w:p>
          <w:p w14:paraId="501CF887" w14:textId="77777777" w:rsidR="00514E2E" w:rsidRDefault="00514E2E" w:rsidP="00BB2BCD">
            <w:pPr>
              <w:pStyle w:val="PL"/>
              <w:rPr>
                <w:ins w:id="1510" w:author="Ryan Hakju Lee" w:date="2023-11-16T11:14:00Z"/>
                <w:color w:val="000096"/>
              </w:rPr>
            </w:pPr>
            <w:ins w:id="1511" w:author="Ryan Hakju Lee" w:date="2023-11-16T11:14:00Z">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ins>
          </w:p>
          <w:p w14:paraId="027725FE" w14:textId="77777777" w:rsidR="00514E2E" w:rsidRDefault="00514E2E" w:rsidP="00BB2BCD">
            <w:pPr>
              <w:pStyle w:val="PL"/>
              <w:rPr>
                <w:ins w:id="1512" w:author="Ryan Hakju Lee" w:date="2023-11-16T11:14:00Z"/>
                <w:color w:val="000096"/>
                <w:lang w:eastAsia="zh-CN"/>
              </w:rPr>
            </w:pPr>
            <w:ins w:id="1513" w:author="Ryan Hakju Lee" w:date="2023-11-16T11:14:00Z">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ins>
          </w:p>
          <w:p w14:paraId="2FF937AC" w14:textId="77777777" w:rsidR="00514E2E" w:rsidRDefault="00514E2E" w:rsidP="00BB2BCD">
            <w:pPr>
              <w:pStyle w:val="PL"/>
              <w:rPr>
                <w:ins w:id="1514" w:author="Ryan Hakju Lee" w:date="2023-11-16T11:14:00Z"/>
                <w:color w:val="000096"/>
              </w:rPr>
            </w:pPr>
            <w:ins w:id="1515" w:author="Ryan Hakju Lee" w:date="2023-11-16T11:14:00Z">
              <w:r w:rsidRPr="00CC1F51">
                <w:rPr>
                  <w:color w:val="000000"/>
                </w:rPr>
                <w:t xml:space="preserve">        </w:t>
              </w:r>
              <w:r w:rsidRPr="00CC1F51">
                <w:rPr>
                  <w:color w:val="003296"/>
                </w:rPr>
                <w:t>&lt;/xs:sequence&gt;</w:t>
              </w:r>
            </w:ins>
          </w:p>
          <w:p w14:paraId="06D99662" w14:textId="77777777" w:rsidR="00514E2E" w:rsidRDefault="00514E2E" w:rsidP="00BB2BCD">
            <w:pPr>
              <w:pStyle w:val="PL"/>
              <w:rPr>
                <w:ins w:id="1516" w:author="Ryan Hakju Lee" w:date="2023-11-16T11:14:00Z"/>
                <w:color w:val="000096"/>
                <w:lang w:eastAsia="de-DE"/>
              </w:rPr>
            </w:pPr>
            <w:ins w:id="1517" w:author="Ryan Hakju Lee" w:date="2023-11-16T11:14:00Z">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ins>
          </w:p>
          <w:p w14:paraId="646AF05C" w14:textId="77777777" w:rsidR="00514E2E" w:rsidRDefault="00514E2E" w:rsidP="00BB2BCD">
            <w:pPr>
              <w:pStyle w:val="PL"/>
              <w:rPr>
                <w:ins w:id="1518" w:author="Ryan Hakju Lee" w:date="2023-11-16T11:14:00Z"/>
                <w:color w:val="000096"/>
                <w:lang w:eastAsia="zh-CN"/>
              </w:rPr>
            </w:pPr>
            <w:ins w:id="1519" w:author="Ryan Hakju Lee" w:date="2023-11-16T11:14:00Z">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ins>
          </w:p>
          <w:p w14:paraId="7593F38D" w14:textId="77777777" w:rsidR="00514E2E" w:rsidRDefault="00514E2E" w:rsidP="00BB2BCD">
            <w:pPr>
              <w:pStyle w:val="PL"/>
              <w:rPr>
                <w:ins w:id="1520" w:author="Ryan Hakju Lee" w:date="2023-11-16T11:14:00Z"/>
                <w:color w:val="003296"/>
              </w:rPr>
            </w:pPr>
            <w:ins w:id="1521" w:author="Ryan Hakju Lee" w:date="2023-11-16T11:14:00Z">
              <w:r>
                <w:rPr>
                  <w:color w:val="003296"/>
                </w:rPr>
                <w:t xml:space="preserve">    </w:t>
              </w:r>
              <w:r w:rsidRPr="00CC1F51">
                <w:rPr>
                  <w:color w:val="003296"/>
                </w:rPr>
                <w:t>&lt;/xs:</w:t>
              </w:r>
              <w:r>
                <w:rPr>
                  <w:color w:val="003296"/>
                </w:rPr>
                <w:t>complexType</w:t>
              </w:r>
              <w:r w:rsidRPr="00CC1F51">
                <w:rPr>
                  <w:color w:val="003296"/>
                </w:rPr>
                <w:t>&gt;</w:t>
              </w:r>
            </w:ins>
          </w:p>
          <w:p w14:paraId="47F36B46" w14:textId="77777777" w:rsidR="00514E2E" w:rsidRPr="00786144" w:rsidRDefault="00514E2E" w:rsidP="00BB2BCD">
            <w:pPr>
              <w:pStyle w:val="PL"/>
              <w:rPr>
                <w:ins w:id="1522" w:author="Ryan Hakju Lee" w:date="2023-11-16T11:14:00Z"/>
                <w:color w:val="000096"/>
                <w:lang w:eastAsia="de-DE"/>
              </w:rPr>
            </w:pPr>
            <w:ins w:id="1523" w:author="Ryan Hakju Lee" w:date="2023-11-16T11:14:00Z">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ins>
          </w:p>
        </w:tc>
      </w:tr>
    </w:tbl>
    <w:p w14:paraId="70D39B2B" w14:textId="77777777" w:rsidR="00514E2E" w:rsidRPr="006C0F4E" w:rsidRDefault="00514E2E" w:rsidP="00514E2E">
      <w:pPr>
        <w:rPr>
          <w:ins w:id="1524" w:author="Ryan Hakju Lee" w:date="2023-11-16T11:14:00Z"/>
          <w:lang w:val="en-CA"/>
        </w:rPr>
      </w:pPr>
    </w:p>
    <w:p w14:paraId="0D85370F" w14:textId="77777777" w:rsidR="00514E2E" w:rsidRPr="003C667C" w:rsidRDefault="00514E2E" w:rsidP="004207B1">
      <w:pPr>
        <w:pStyle w:val="EditorsNote"/>
        <w:rPr>
          <w:ins w:id="1525" w:author="Ryan Hakju Lee" w:date="2023-11-16T08:17:00Z"/>
        </w:rPr>
      </w:pPr>
    </w:p>
    <w:p w14:paraId="427113CA" w14:textId="15AEEE1A" w:rsidR="003E7839" w:rsidRPr="003C667C" w:rsidDel="00C9474C" w:rsidRDefault="003E7839" w:rsidP="003E7839">
      <w:pPr>
        <w:pStyle w:val="EditorsNote"/>
        <w:rPr>
          <w:del w:id="1526" w:author="Ryan Hakju Lee" w:date="2023-11-16T08:08:00Z"/>
        </w:rPr>
      </w:pPr>
      <w:del w:id="1527" w:author="Ryan Hakju Lee" w:date="2023-11-16T08:08:00Z">
        <w:r w:rsidDel="00C9474C">
          <w:delText>Editor’s Note:. refer to TS 26.51x</w:delText>
        </w:r>
      </w:del>
    </w:p>
    <w:p w14:paraId="5F2E2DF4" w14:textId="57BA58C8" w:rsidR="008408C0" w:rsidRDefault="008408C0" w:rsidP="00C9474C">
      <w:pPr>
        <w:rPr>
          <w:lang w:eastAsia="ko-KR"/>
        </w:rPr>
      </w:pPr>
    </w:p>
    <w:p w14:paraId="0F44866A" w14:textId="7F05E346" w:rsidR="008A4257" w:rsidRDefault="008A4257" w:rsidP="008A4257">
      <w:pPr>
        <w:pStyle w:val="1"/>
        <w:rPr>
          <w:lang w:eastAsia="ko-KR"/>
        </w:rPr>
      </w:pPr>
      <w:del w:id="1528" w:author="Ryan Hakju Lee" w:date="2023-11-16T08:18:00Z">
        <w:r w:rsidDel="00DC638E">
          <w:rPr>
            <w:lang w:eastAsia="ko-KR"/>
          </w:rPr>
          <w:delText>6</w:delText>
        </w:r>
      </w:del>
      <w:bookmarkStart w:id="1529" w:name="_Toc151062108"/>
      <w:ins w:id="1530" w:author="Ryan Hakju Lee" w:date="2023-11-16T08:18:00Z">
        <w:r w:rsidR="00DC638E">
          <w:rPr>
            <w:lang w:eastAsia="ko-KR"/>
          </w:rPr>
          <w:t>7</w:t>
        </w:r>
      </w:ins>
      <w:r>
        <w:rPr>
          <w:rFonts w:hint="eastAsia"/>
          <w:lang w:eastAsia="ko-KR"/>
        </w:rPr>
        <w:tab/>
      </w:r>
      <w:r>
        <w:rPr>
          <w:lang w:eastAsia="ko-KR"/>
        </w:rPr>
        <w:t>Media hosting interface (RTC-2)</w:t>
      </w:r>
      <w:bookmarkEnd w:id="1529"/>
    </w:p>
    <w:p w14:paraId="52E5500C" w14:textId="78B3744A" w:rsidR="008A4257" w:rsidRPr="003C667C" w:rsidRDefault="008A4257" w:rsidP="008A4257">
      <w:pPr>
        <w:pStyle w:val="EditorsNote"/>
      </w:pPr>
      <w:r>
        <w:t>Editor’s Note:. Just for placeholder (related discussion ongoing in FS_eiRTCW). Not specified in this release</w:t>
      </w:r>
    </w:p>
    <w:p w14:paraId="22ECD044" w14:textId="77777777" w:rsidR="008A4257" w:rsidRPr="00427638" w:rsidRDefault="008A4257" w:rsidP="00C9474C">
      <w:pPr>
        <w:rPr>
          <w:lang w:eastAsia="ko-KR"/>
        </w:rPr>
      </w:pPr>
    </w:p>
    <w:p w14:paraId="7F448754" w14:textId="758E4A30" w:rsidR="00192DDA" w:rsidRDefault="001667FC" w:rsidP="00192DDA">
      <w:pPr>
        <w:pStyle w:val="1"/>
        <w:rPr>
          <w:lang w:eastAsia="ko-KR"/>
        </w:rPr>
      </w:pPr>
      <w:del w:id="1531" w:author="Ryan Hakju Lee" w:date="2023-11-16T08:18:00Z">
        <w:r w:rsidDel="00DC638E">
          <w:rPr>
            <w:lang w:eastAsia="ko-KR"/>
          </w:rPr>
          <w:delText>7</w:delText>
        </w:r>
      </w:del>
      <w:bookmarkStart w:id="1532" w:name="_Toc151062109"/>
      <w:ins w:id="1533" w:author="Ryan Hakju Lee" w:date="2023-11-16T08:18:00Z">
        <w:r w:rsidR="00DC638E">
          <w:rPr>
            <w:lang w:eastAsia="ko-KR"/>
          </w:rPr>
          <w:t>8</w:t>
        </w:r>
      </w:ins>
      <w:r w:rsidR="00192DDA">
        <w:rPr>
          <w:rFonts w:hint="eastAsia"/>
          <w:lang w:eastAsia="ko-KR"/>
        </w:rPr>
        <w:tab/>
      </w:r>
      <w:r w:rsidR="00192DDA" w:rsidRPr="00192DDA">
        <w:rPr>
          <w:lang w:eastAsia="ko-KR"/>
        </w:rPr>
        <w:t xml:space="preserve">RTC AS to RTC AF interface </w:t>
      </w:r>
      <w:r w:rsidR="00192DDA">
        <w:rPr>
          <w:lang w:eastAsia="ko-KR"/>
        </w:rPr>
        <w:t>interface (RTC-3)</w:t>
      </w:r>
      <w:bookmarkEnd w:id="1532"/>
    </w:p>
    <w:p w14:paraId="0308A578" w14:textId="53276BC7" w:rsidR="00192DDA" w:rsidRPr="003C667C" w:rsidRDefault="00192DDA" w:rsidP="00192DDA">
      <w:pPr>
        <w:pStyle w:val="EditorsNote"/>
      </w:pPr>
      <w:r>
        <w:t>Editor’s Note:.Presumably,</w:t>
      </w:r>
      <w:r w:rsidRPr="00192DDA">
        <w:t xml:space="preserve"> </w:t>
      </w:r>
      <w:r w:rsidRPr="00586B6B">
        <w:t>not specified within this release</w:t>
      </w:r>
      <w:r>
        <w:t>. Refer to TS 26.51x, if required</w:t>
      </w:r>
    </w:p>
    <w:p w14:paraId="7DC09B1F" w14:textId="77777777" w:rsidR="00192DDA" w:rsidRPr="0072551F" w:rsidRDefault="00192DDA" w:rsidP="00192DDA">
      <w:pPr>
        <w:rPr>
          <w:lang w:eastAsia="ko-KR"/>
        </w:rPr>
      </w:pPr>
    </w:p>
    <w:p w14:paraId="3A5FE6D1" w14:textId="4CE4DF84" w:rsidR="00192DDA" w:rsidRDefault="001667FC" w:rsidP="00192DDA">
      <w:pPr>
        <w:pStyle w:val="1"/>
        <w:rPr>
          <w:lang w:eastAsia="ko-KR"/>
        </w:rPr>
      </w:pPr>
      <w:del w:id="1534" w:author="Ryan Hakju Lee" w:date="2023-11-16T08:18:00Z">
        <w:r w:rsidDel="00DC638E">
          <w:rPr>
            <w:lang w:eastAsia="ko-KR"/>
          </w:rPr>
          <w:delText>8</w:delText>
        </w:r>
      </w:del>
      <w:bookmarkStart w:id="1535" w:name="_Toc151062110"/>
      <w:ins w:id="1536" w:author="Ryan Hakju Lee" w:date="2023-11-16T08:18:00Z">
        <w:r w:rsidR="00DC638E">
          <w:rPr>
            <w:lang w:eastAsia="ko-KR"/>
          </w:rPr>
          <w:t>9</w:t>
        </w:r>
      </w:ins>
      <w:r w:rsidR="00192DDA">
        <w:rPr>
          <w:rFonts w:hint="eastAsia"/>
          <w:lang w:eastAsia="ko-KR"/>
        </w:rPr>
        <w:tab/>
      </w:r>
      <w:r w:rsidR="00192DDA" w:rsidRPr="00192DDA">
        <w:rPr>
          <w:lang w:eastAsia="ko-KR"/>
        </w:rPr>
        <w:t xml:space="preserve">Media-centric transport interface </w:t>
      </w:r>
      <w:r w:rsidR="00192DDA">
        <w:rPr>
          <w:lang w:eastAsia="ko-KR"/>
        </w:rPr>
        <w:t>interface (RTC-4)</w:t>
      </w:r>
      <w:bookmarkEnd w:id="1535"/>
    </w:p>
    <w:p w14:paraId="0C26A337" w14:textId="186EBF92" w:rsidR="00192DDA" w:rsidRPr="003C667C" w:rsidRDefault="00192DDA" w:rsidP="00192DDA">
      <w:pPr>
        <w:pStyle w:val="EditorsNote"/>
      </w:pPr>
      <w:r>
        <w:t>Editor’s Note:.resource structure and data model for RTC-4,</w:t>
      </w:r>
    </w:p>
    <w:p w14:paraId="41502CCD" w14:textId="77777777" w:rsidR="00192DDA" w:rsidRPr="0072551F" w:rsidRDefault="00192DDA" w:rsidP="00192DDA">
      <w:pPr>
        <w:rPr>
          <w:lang w:eastAsia="ko-KR"/>
        </w:rPr>
      </w:pPr>
    </w:p>
    <w:p w14:paraId="041FFD6C" w14:textId="511657B4" w:rsidR="00192DDA" w:rsidRDefault="001667FC" w:rsidP="00192DDA">
      <w:pPr>
        <w:pStyle w:val="1"/>
        <w:rPr>
          <w:lang w:eastAsia="ko-KR"/>
        </w:rPr>
      </w:pPr>
      <w:del w:id="1537" w:author="Ryan Hakju Lee" w:date="2023-11-16T08:18:00Z">
        <w:r w:rsidDel="00DC638E">
          <w:rPr>
            <w:lang w:eastAsia="ko-KR"/>
          </w:rPr>
          <w:lastRenderedPageBreak/>
          <w:delText>9</w:delText>
        </w:r>
      </w:del>
      <w:bookmarkStart w:id="1538" w:name="_Toc151062111"/>
      <w:ins w:id="1539" w:author="Ryan Hakju Lee" w:date="2023-11-16T08:18:00Z">
        <w:r w:rsidR="00DC638E">
          <w:rPr>
            <w:lang w:eastAsia="ko-KR"/>
          </w:rPr>
          <w:t>10</w:t>
        </w:r>
      </w:ins>
      <w:r w:rsidR="00192DDA">
        <w:rPr>
          <w:rFonts w:hint="eastAsia"/>
          <w:lang w:eastAsia="ko-KR"/>
        </w:rPr>
        <w:tab/>
      </w:r>
      <w:r w:rsidR="00192DDA" w:rsidRPr="00192DDA">
        <w:rPr>
          <w:lang w:eastAsia="ko-KR"/>
        </w:rPr>
        <w:t xml:space="preserve">Control transport interface </w:t>
      </w:r>
      <w:r w:rsidR="00192DDA">
        <w:rPr>
          <w:lang w:eastAsia="ko-KR"/>
        </w:rPr>
        <w:t>interface (RTC-5)</w:t>
      </w:r>
      <w:bookmarkEnd w:id="1538"/>
    </w:p>
    <w:p w14:paraId="2EA4732B" w14:textId="324838DA" w:rsidR="00A56688" w:rsidRDefault="00A56688" w:rsidP="00A56688">
      <w:pPr>
        <w:pStyle w:val="21"/>
        <w:rPr>
          <w:ins w:id="1540" w:author="Ryan Hakju Lee" w:date="2023-11-16T08:20:00Z"/>
          <w:lang w:eastAsia="ko-KR"/>
        </w:rPr>
      </w:pPr>
      <w:bookmarkStart w:id="1541" w:name="_Toc151062112"/>
      <w:ins w:id="1542" w:author="Ryan Hakju Lee" w:date="2023-11-16T08:20:00Z">
        <w:r>
          <w:rPr>
            <w:lang w:eastAsia="ko-KR"/>
          </w:rPr>
          <w:t>10</w:t>
        </w:r>
        <w:r>
          <w:rPr>
            <w:rFonts w:hint="eastAsia"/>
            <w:lang w:eastAsia="ko-KR"/>
          </w:rPr>
          <w:t>.1</w:t>
        </w:r>
        <w:r>
          <w:rPr>
            <w:rFonts w:hint="eastAsia"/>
            <w:lang w:eastAsia="ko-KR"/>
          </w:rPr>
          <w:tab/>
          <w:t>General</w:t>
        </w:r>
        <w:bookmarkEnd w:id="1541"/>
      </w:ins>
    </w:p>
    <w:p w14:paraId="75E30079" w14:textId="77777777" w:rsidR="00A56688" w:rsidRDefault="00A56688" w:rsidP="00A56688">
      <w:pPr>
        <w:rPr>
          <w:ins w:id="1543" w:author="Ryan Hakju Lee" w:date="2023-11-16T08:20:00Z"/>
        </w:rPr>
      </w:pPr>
      <w:ins w:id="1544" w:author="Ryan Hakju Lee" w:date="2023-11-16T08:20:00Z">
        <w:r>
          <w:rPr>
            <w:lang w:eastAsia="ko-KR"/>
          </w:rPr>
          <w:t>This clause defines C</w:t>
        </w:r>
        <w:r>
          <w:t>ontrol Transport API used by the RTC Media Session Handler to access resources exposed by the RTC AF at interface RTC-5. The Control Transport API is a profile of the Network Media Session Handling API defined in TS 26.510 clause 9.</w:t>
        </w:r>
      </w:ins>
    </w:p>
    <w:p w14:paraId="20962994" w14:textId="35A49454" w:rsidR="00A56688" w:rsidRDefault="00A56688" w:rsidP="00A56688">
      <w:pPr>
        <w:rPr>
          <w:ins w:id="1545" w:author="Ryan Hakju Lee" w:date="2023-11-16T08:20:00Z"/>
        </w:rPr>
      </w:pPr>
      <w:ins w:id="1546" w:author="Ryan Hakju Lee" w:date="2023-11-16T08:20:00Z">
        <w:r>
          <w:t>Table 10.1-1 specifies the relevant APIs for RTC sessions in comparison with those in TS 26.512:</w:t>
        </w:r>
      </w:ins>
    </w:p>
    <w:p w14:paraId="3BC5E3EA" w14:textId="3FB71F98" w:rsidR="00A56688" w:rsidRPr="00165067" w:rsidRDefault="00A56688" w:rsidP="00A56688">
      <w:pPr>
        <w:pStyle w:val="TH"/>
        <w:rPr>
          <w:ins w:id="1547" w:author="Ryan Hakju Lee" w:date="2023-11-16T08:20:00Z"/>
        </w:rPr>
      </w:pPr>
      <w:ins w:id="1548" w:author="Ryan Hakju Lee" w:date="2023-11-16T08:20:00Z">
        <w:r>
          <w:t>Table 10</w:t>
        </w:r>
        <w:r w:rsidRPr="006436AF">
          <w:t>.</w:t>
        </w:r>
        <w:r>
          <w:t>1</w:t>
        </w:r>
        <w:r w:rsidRPr="006436AF">
          <w:noBreakHyphen/>
          <w:t xml:space="preserve">1: </w:t>
        </w:r>
        <w:r>
          <w:t>List</w:t>
        </w:r>
        <w:r w:rsidRPr="006436AF">
          <w:t xml:space="preserve"> of APIs relevant to </w:t>
        </w:r>
        <w:r>
          <w:t>RTC-5</w:t>
        </w:r>
      </w:ins>
    </w:p>
    <w:tbl>
      <w:tblPr>
        <w:tblStyle w:val="a7"/>
        <w:tblW w:w="0" w:type="auto"/>
        <w:tblLook w:val="04A0" w:firstRow="1" w:lastRow="0" w:firstColumn="1" w:lastColumn="0" w:noHBand="0" w:noVBand="1"/>
        <w:tblPrChange w:id="1549" w:author="Ryan Hakju Lee" w:date="2023-11-16T11:17:00Z">
          <w:tblPr>
            <w:tblStyle w:val="a7"/>
            <w:tblW w:w="0" w:type="auto"/>
            <w:tblLook w:val="04A0" w:firstRow="1" w:lastRow="0" w:firstColumn="1" w:lastColumn="0" w:noHBand="0" w:noVBand="1"/>
          </w:tblPr>
        </w:tblPrChange>
      </w:tblPr>
      <w:tblGrid>
        <w:gridCol w:w="2701"/>
        <w:gridCol w:w="1617"/>
        <w:gridCol w:w="2143"/>
        <w:gridCol w:w="1681"/>
        <w:gridCol w:w="1457"/>
        <w:tblGridChange w:id="1550">
          <w:tblGrid>
            <w:gridCol w:w="2701"/>
            <w:gridCol w:w="1617"/>
            <w:gridCol w:w="2143"/>
            <w:gridCol w:w="1681"/>
            <w:gridCol w:w="1457"/>
          </w:tblGrid>
        </w:tblGridChange>
      </w:tblGrid>
      <w:tr w:rsidR="007338E5" w:rsidRPr="006D1996" w14:paraId="08D8B88E" w14:textId="77777777" w:rsidTr="007338E5">
        <w:trPr>
          <w:trHeight w:val="336"/>
          <w:ins w:id="1551" w:author="Ryan Hakju Lee" w:date="2023-11-16T11:17:00Z"/>
          <w:trPrChange w:id="1552" w:author="Ryan Hakju Lee" w:date="2023-11-16T11:17:00Z">
            <w:trPr>
              <w:trHeight w:val="304"/>
            </w:trPr>
          </w:trPrChange>
        </w:trPr>
        <w:tc>
          <w:tcPr>
            <w:tcW w:w="2701" w:type="dxa"/>
            <w:tcPrChange w:id="1553" w:author="Ryan Hakju Lee" w:date="2023-11-16T11:17:00Z">
              <w:tcPr>
                <w:tcW w:w="2701" w:type="dxa"/>
              </w:tcPr>
            </w:tcPrChange>
          </w:tcPr>
          <w:p w14:paraId="583E747E" w14:textId="77777777" w:rsidR="007338E5" w:rsidRPr="006D1996" w:rsidRDefault="007338E5" w:rsidP="006F3D1F">
            <w:pPr>
              <w:pStyle w:val="TAH"/>
              <w:rPr>
                <w:ins w:id="1554" w:author="Ryan Hakju Lee" w:date="2023-11-16T11:17:00Z"/>
              </w:rPr>
            </w:pPr>
            <w:ins w:id="1555" w:author="Ryan Hakju Lee" w:date="2023-11-16T11:17:00Z">
              <w:r w:rsidRPr="006D1996">
                <w:t>API</w:t>
              </w:r>
            </w:ins>
          </w:p>
        </w:tc>
        <w:tc>
          <w:tcPr>
            <w:tcW w:w="1617" w:type="dxa"/>
            <w:tcPrChange w:id="1556" w:author="Ryan Hakju Lee" w:date="2023-11-16T11:17:00Z">
              <w:tcPr>
                <w:tcW w:w="1617" w:type="dxa"/>
              </w:tcPr>
            </w:tcPrChange>
          </w:tcPr>
          <w:p w14:paraId="6F07ED2C" w14:textId="77777777" w:rsidR="007338E5" w:rsidRPr="006D1996" w:rsidRDefault="007338E5" w:rsidP="006F3D1F">
            <w:pPr>
              <w:pStyle w:val="TAH"/>
              <w:rPr>
                <w:ins w:id="1557" w:author="Ryan Hakju Lee" w:date="2023-11-16T11:17:00Z"/>
              </w:rPr>
            </w:pPr>
            <w:ins w:id="1558" w:author="Ryan Hakju Lee" w:date="2023-11-16T11:17:00Z">
              <w:r w:rsidRPr="006D1996">
                <w:t>Inherited</w:t>
              </w:r>
            </w:ins>
          </w:p>
        </w:tc>
        <w:tc>
          <w:tcPr>
            <w:tcW w:w="2143" w:type="dxa"/>
            <w:tcPrChange w:id="1559" w:author="Ryan Hakju Lee" w:date="2023-11-16T11:17:00Z">
              <w:tcPr>
                <w:tcW w:w="2143" w:type="dxa"/>
              </w:tcPr>
            </w:tcPrChange>
          </w:tcPr>
          <w:p w14:paraId="1E22A44D" w14:textId="77777777" w:rsidR="007338E5" w:rsidRPr="006D1996" w:rsidRDefault="007338E5" w:rsidP="006F3D1F">
            <w:pPr>
              <w:pStyle w:val="TAH"/>
              <w:rPr>
                <w:ins w:id="1560" w:author="Ryan Hakju Lee" w:date="2023-11-16T11:17:00Z"/>
              </w:rPr>
            </w:pPr>
            <w:ins w:id="1561" w:author="Ryan Hakju Lee" w:date="2023-11-16T11:17:00Z">
              <w:r w:rsidRPr="006D1996">
                <w:t>Extended</w:t>
              </w:r>
              <w:r>
                <w:t>/Modified</w:t>
              </w:r>
            </w:ins>
          </w:p>
        </w:tc>
        <w:tc>
          <w:tcPr>
            <w:tcW w:w="1681" w:type="dxa"/>
            <w:tcPrChange w:id="1562" w:author="Ryan Hakju Lee" w:date="2023-11-16T11:17:00Z">
              <w:tcPr>
                <w:tcW w:w="1681" w:type="dxa"/>
              </w:tcPr>
            </w:tcPrChange>
          </w:tcPr>
          <w:p w14:paraId="3205E66E" w14:textId="77777777" w:rsidR="007338E5" w:rsidRPr="006D1996" w:rsidRDefault="007338E5" w:rsidP="006F3D1F">
            <w:pPr>
              <w:pStyle w:val="TAH"/>
              <w:rPr>
                <w:ins w:id="1563" w:author="Ryan Hakju Lee" w:date="2023-11-16T11:17:00Z"/>
              </w:rPr>
            </w:pPr>
            <w:ins w:id="1564" w:author="Ryan Hakju Lee" w:date="2023-11-16T11:17:00Z">
              <w:r w:rsidRPr="006D1996">
                <w:t>Not Relevant</w:t>
              </w:r>
            </w:ins>
          </w:p>
        </w:tc>
        <w:tc>
          <w:tcPr>
            <w:tcW w:w="1457" w:type="dxa"/>
            <w:tcPrChange w:id="1565" w:author="Ryan Hakju Lee" w:date="2023-11-16T11:17:00Z">
              <w:tcPr>
                <w:tcW w:w="1457" w:type="dxa"/>
              </w:tcPr>
            </w:tcPrChange>
          </w:tcPr>
          <w:p w14:paraId="2765D63D" w14:textId="77777777" w:rsidR="007338E5" w:rsidRPr="006D1996" w:rsidRDefault="007338E5" w:rsidP="006F3D1F">
            <w:pPr>
              <w:pStyle w:val="TAH"/>
              <w:rPr>
                <w:ins w:id="1566" w:author="Ryan Hakju Lee" w:date="2023-11-16T11:17:00Z"/>
              </w:rPr>
            </w:pPr>
            <w:ins w:id="1567" w:author="Ryan Hakju Lee" w:date="2023-11-16T11:17:00Z">
              <w:r w:rsidRPr="006D1996">
                <w:t>New</w:t>
              </w:r>
            </w:ins>
          </w:p>
        </w:tc>
      </w:tr>
      <w:tr w:rsidR="007338E5" w:rsidRPr="005F72D2" w14:paraId="7F8B5E4F" w14:textId="77777777" w:rsidTr="007338E5">
        <w:trPr>
          <w:trHeight w:val="414"/>
          <w:ins w:id="1568" w:author="Ryan Hakju Lee" w:date="2023-11-16T11:17:00Z"/>
          <w:trPrChange w:id="1569" w:author="Ryan Hakju Lee" w:date="2023-11-16T11:17:00Z">
            <w:trPr>
              <w:trHeight w:val="595"/>
            </w:trPr>
          </w:trPrChange>
        </w:trPr>
        <w:tc>
          <w:tcPr>
            <w:tcW w:w="2701" w:type="dxa"/>
            <w:tcPrChange w:id="1570" w:author="Ryan Hakju Lee" w:date="2023-11-16T11:17:00Z">
              <w:tcPr>
                <w:tcW w:w="2701" w:type="dxa"/>
              </w:tcPr>
            </w:tcPrChange>
          </w:tcPr>
          <w:p w14:paraId="7D2CE39E" w14:textId="77777777" w:rsidR="007338E5" w:rsidRPr="005F72D2" w:rsidRDefault="007338E5" w:rsidP="006F3D1F">
            <w:pPr>
              <w:pStyle w:val="TAL"/>
              <w:rPr>
                <w:ins w:id="1571" w:author="Ryan Hakju Lee" w:date="2023-11-16T11:17:00Z"/>
              </w:rPr>
            </w:pPr>
            <w:ins w:id="1572" w:author="Ryan Hakju Lee" w:date="2023-11-16T11:17:00Z">
              <w:r>
                <w:t>Service Access Information API</w:t>
              </w:r>
            </w:ins>
          </w:p>
        </w:tc>
        <w:tc>
          <w:tcPr>
            <w:tcW w:w="1617" w:type="dxa"/>
            <w:tcPrChange w:id="1573" w:author="Ryan Hakju Lee" w:date="2023-11-16T11:17:00Z">
              <w:tcPr>
                <w:tcW w:w="1617" w:type="dxa"/>
              </w:tcPr>
            </w:tcPrChange>
          </w:tcPr>
          <w:p w14:paraId="3E2521E7" w14:textId="77777777" w:rsidR="007338E5" w:rsidRPr="005F72D2" w:rsidRDefault="007338E5" w:rsidP="006F3D1F">
            <w:pPr>
              <w:pStyle w:val="TAL"/>
              <w:jc w:val="center"/>
              <w:rPr>
                <w:ins w:id="1574" w:author="Ryan Hakju Lee" w:date="2023-11-16T11:17:00Z"/>
              </w:rPr>
            </w:pPr>
          </w:p>
        </w:tc>
        <w:tc>
          <w:tcPr>
            <w:tcW w:w="2143" w:type="dxa"/>
            <w:tcPrChange w:id="1575" w:author="Ryan Hakju Lee" w:date="2023-11-16T11:17:00Z">
              <w:tcPr>
                <w:tcW w:w="2143" w:type="dxa"/>
              </w:tcPr>
            </w:tcPrChange>
          </w:tcPr>
          <w:p w14:paraId="31927E59" w14:textId="2B0A7C29" w:rsidR="007338E5" w:rsidRDefault="007338E5" w:rsidP="006F3D1F">
            <w:pPr>
              <w:pStyle w:val="TAL"/>
              <w:jc w:val="center"/>
              <w:rPr>
                <w:ins w:id="1576" w:author="Ryan Hakju Lee" w:date="2023-11-16T11:17:00Z"/>
                <w:lang w:eastAsia="ko-KR"/>
              </w:rPr>
            </w:pPr>
            <w:ins w:id="1577" w:author="Ryan Hakju Lee" w:date="2023-11-16T11:17:00Z">
              <w:r>
                <w:rPr>
                  <w:rFonts w:hint="eastAsia"/>
                  <w:lang w:eastAsia="ko-KR"/>
                </w:rPr>
                <w:t>O</w:t>
              </w:r>
            </w:ins>
          </w:p>
          <w:p w14:paraId="5C05F798" w14:textId="77777777" w:rsidR="007338E5" w:rsidRPr="006D1996" w:rsidRDefault="007338E5">
            <w:pPr>
              <w:pStyle w:val="TAL"/>
              <w:rPr>
                <w:ins w:id="1578" w:author="Ryan Hakju Lee" w:date="2023-11-16T11:17:00Z"/>
                <w:lang w:eastAsia="ko-KR"/>
              </w:rPr>
              <w:pPrChange w:id="1579" w:author="Ryan Hakju Lee" w:date="2023-11-16T11:17:00Z">
                <w:pPr>
                  <w:pStyle w:val="TAL"/>
                  <w:jc w:val="center"/>
                </w:pPr>
              </w:pPrChange>
            </w:pPr>
          </w:p>
        </w:tc>
        <w:tc>
          <w:tcPr>
            <w:tcW w:w="1681" w:type="dxa"/>
            <w:tcPrChange w:id="1580" w:author="Ryan Hakju Lee" w:date="2023-11-16T11:17:00Z">
              <w:tcPr>
                <w:tcW w:w="1681" w:type="dxa"/>
              </w:tcPr>
            </w:tcPrChange>
          </w:tcPr>
          <w:p w14:paraId="6BF86532" w14:textId="77777777" w:rsidR="007338E5" w:rsidRPr="005F72D2" w:rsidRDefault="007338E5" w:rsidP="006F3D1F">
            <w:pPr>
              <w:pStyle w:val="TAL"/>
              <w:jc w:val="center"/>
              <w:rPr>
                <w:ins w:id="1581" w:author="Ryan Hakju Lee" w:date="2023-11-16T11:17:00Z"/>
              </w:rPr>
            </w:pPr>
          </w:p>
        </w:tc>
        <w:tc>
          <w:tcPr>
            <w:tcW w:w="1457" w:type="dxa"/>
            <w:tcPrChange w:id="1582" w:author="Ryan Hakju Lee" w:date="2023-11-16T11:17:00Z">
              <w:tcPr>
                <w:tcW w:w="1457" w:type="dxa"/>
              </w:tcPr>
            </w:tcPrChange>
          </w:tcPr>
          <w:p w14:paraId="334F2D58" w14:textId="77777777" w:rsidR="007338E5" w:rsidRPr="005F72D2" w:rsidRDefault="007338E5" w:rsidP="006F3D1F">
            <w:pPr>
              <w:pStyle w:val="TAL"/>
              <w:jc w:val="center"/>
              <w:rPr>
                <w:ins w:id="1583" w:author="Ryan Hakju Lee" w:date="2023-11-16T11:17:00Z"/>
              </w:rPr>
            </w:pPr>
          </w:p>
        </w:tc>
      </w:tr>
      <w:tr w:rsidR="007338E5" w:rsidRPr="005F72D2" w14:paraId="5EA783EE" w14:textId="77777777" w:rsidTr="007338E5">
        <w:trPr>
          <w:trHeight w:val="414"/>
          <w:ins w:id="1584" w:author="Ryan Hakju Lee" w:date="2023-11-16T11:17:00Z"/>
          <w:trPrChange w:id="1585" w:author="Ryan Hakju Lee" w:date="2023-11-16T11:17:00Z">
            <w:trPr>
              <w:trHeight w:val="304"/>
            </w:trPr>
          </w:trPrChange>
        </w:trPr>
        <w:tc>
          <w:tcPr>
            <w:tcW w:w="2701" w:type="dxa"/>
            <w:tcPrChange w:id="1586" w:author="Ryan Hakju Lee" w:date="2023-11-16T11:17:00Z">
              <w:tcPr>
                <w:tcW w:w="2701" w:type="dxa"/>
              </w:tcPr>
            </w:tcPrChange>
          </w:tcPr>
          <w:p w14:paraId="20ADF8A2" w14:textId="77777777" w:rsidR="007338E5" w:rsidRDefault="007338E5" w:rsidP="006F3D1F">
            <w:pPr>
              <w:pStyle w:val="TAL"/>
              <w:rPr>
                <w:ins w:id="1587" w:author="Ryan Hakju Lee" w:date="2023-11-16T11:17:00Z"/>
                <w:lang w:eastAsia="ko-KR"/>
              </w:rPr>
            </w:pPr>
            <w:ins w:id="1588" w:author="Ryan Hakju Lee" w:date="2023-11-16T11:17:00Z">
              <w:r>
                <w:rPr>
                  <w:rFonts w:hint="eastAsia"/>
                  <w:lang w:eastAsia="ko-KR"/>
                </w:rPr>
                <w:t xml:space="preserve">Configuration </w:t>
              </w:r>
              <w:r>
                <w:rPr>
                  <w:lang w:eastAsia="ko-KR"/>
                </w:rPr>
                <w:t xml:space="preserve">Information </w:t>
              </w:r>
              <w:r>
                <w:rPr>
                  <w:rFonts w:hint="eastAsia"/>
                  <w:lang w:eastAsia="ko-KR"/>
                </w:rPr>
                <w:t>API</w:t>
              </w:r>
            </w:ins>
          </w:p>
        </w:tc>
        <w:tc>
          <w:tcPr>
            <w:tcW w:w="1617" w:type="dxa"/>
            <w:tcPrChange w:id="1589" w:author="Ryan Hakju Lee" w:date="2023-11-16T11:17:00Z">
              <w:tcPr>
                <w:tcW w:w="1617" w:type="dxa"/>
              </w:tcPr>
            </w:tcPrChange>
          </w:tcPr>
          <w:p w14:paraId="4D28231C" w14:textId="77777777" w:rsidR="007338E5" w:rsidRPr="005F72D2" w:rsidRDefault="007338E5" w:rsidP="006F3D1F">
            <w:pPr>
              <w:pStyle w:val="TAL"/>
              <w:jc w:val="center"/>
              <w:rPr>
                <w:ins w:id="1590" w:author="Ryan Hakju Lee" w:date="2023-11-16T11:17:00Z"/>
              </w:rPr>
            </w:pPr>
          </w:p>
        </w:tc>
        <w:tc>
          <w:tcPr>
            <w:tcW w:w="2143" w:type="dxa"/>
            <w:tcPrChange w:id="1591" w:author="Ryan Hakju Lee" w:date="2023-11-16T11:17:00Z">
              <w:tcPr>
                <w:tcW w:w="2143" w:type="dxa"/>
              </w:tcPr>
            </w:tcPrChange>
          </w:tcPr>
          <w:p w14:paraId="17D7D539" w14:textId="77777777" w:rsidR="007338E5" w:rsidRDefault="007338E5" w:rsidP="006F3D1F">
            <w:pPr>
              <w:pStyle w:val="TAL"/>
              <w:jc w:val="center"/>
              <w:rPr>
                <w:ins w:id="1592" w:author="Ryan Hakju Lee" w:date="2023-11-16T11:17:00Z"/>
                <w:lang w:eastAsia="ko-KR"/>
              </w:rPr>
            </w:pPr>
          </w:p>
        </w:tc>
        <w:tc>
          <w:tcPr>
            <w:tcW w:w="1681" w:type="dxa"/>
            <w:tcPrChange w:id="1593" w:author="Ryan Hakju Lee" w:date="2023-11-16T11:17:00Z">
              <w:tcPr>
                <w:tcW w:w="1681" w:type="dxa"/>
              </w:tcPr>
            </w:tcPrChange>
          </w:tcPr>
          <w:p w14:paraId="4E1B9C56" w14:textId="77777777" w:rsidR="007338E5" w:rsidRPr="005F72D2" w:rsidRDefault="007338E5" w:rsidP="006F3D1F">
            <w:pPr>
              <w:pStyle w:val="TAL"/>
              <w:jc w:val="center"/>
              <w:rPr>
                <w:ins w:id="1594" w:author="Ryan Hakju Lee" w:date="2023-11-16T11:17:00Z"/>
              </w:rPr>
            </w:pPr>
          </w:p>
        </w:tc>
        <w:tc>
          <w:tcPr>
            <w:tcW w:w="1457" w:type="dxa"/>
            <w:tcPrChange w:id="1595" w:author="Ryan Hakju Lee" w:date="2023-11-16T11:17:00Z">
              <w:tcPr>
                <w:tcW w:w="1457" w:type="dxa"/>
              </w:tcPr>
            </w:tcPrChange>
          </w:tcPr>
          <w:p w14:paraId="144964AA" w14:textId="4BFBBA3B" w:rsidR="007338E5" w:rsidRPr="005F72D2" w:rsidRDefault="007338E5" w:rsidP="006F3D1F">
            <w:pPr>
              <w:pStyle w:val="TAL"/>
              <w:jc w:val="center"/>
              <w:rPr>
                <w:ins w:id="1596" w:author="Ryan Hakju Lee" w:date="2023-11-16T11:17:00Z"/>
                <w:lang w:eastAsia="ko-KR"/>
              </w:rPr>
            </w:pPr>
            <w:ins w:id="1597" w:author="Ryan Hakju Lee" w:date="2023-11-16T11:17:00Z">
              <w:r>
                <w:rPr>
                  <w:rFonts w:hint="eastAsia"/>
                  <w:lang w:eastAsia="ko-KR"/>
                </w:rPr>
                <w:t>O</w:t>
              </w:r>
            </w:ins>
          </w:p>
        </w:tc>
      </w:tr>
      <w:tr w:rsidR="007338E5" w:rsidRPr="005F72D2" w14:paraId="46466CAA" w14:textId="77777777" w:rsidTr="007338E5">
        <w:trPr>
          <w:trHeight w:val="414"/>
          <w:ins w:id="1598" w:author="Ryan Hakju Lee" w:date="2023-11-16T11:17:00Z"/>
          <w:trPrChange w:id="1599" w:author="Ryan Hakju Lee" w:date="2023-11-16T11:17:00Z">
            <w:trPr>
              <w:trHeight w:val="304"/>
            </w:trPr>
          </w:trPrChange>
        </w:trPr>
        <w:tc>
          <w:tcPr>
            <w:tcW w:w="2701" w:type="dxa"/>
            <w:tcPrChange w:id="1600" w:author="Ryan Hakju Lee" w:date="2023-11-16T11:17:00Z">
              <w:tcPr>
                <w:tcW w:w="2701" w:type="dxa"/>
              </w:tcPr>
            </w:tcPrChange>
          </w:tcPr>
          <w:p w14:paraId="5B7D27D0" w14:textId="77777777" w:rsidR="007338E5" w:rsidRPr="005F72D2" w:rsidRDefault="007338E5" w:rsidP="006F3D1F">
            <w:pPr>
              <w:pStyle w:val="TAL"/>
              <w:rPr>
                <w:ins w:id="1601" w:author="Ryan Hakju Lee" w:date="2023-11-16T11:17:00Z"/>
              </w:rPr>
            </w:pPr>
            <w:ins w:id="1602" w:author="Ryan Hakju Lee" w:date="2023-11-16T11:17:00Z">
              <w:r>
                <w:t>Dynamic Policies API</w:t>
              </w:r>
            </w:ins>
          </w:p>
        </w:tc>
        <w:tc>
          <w:tcPr>
            <w:tcW w:w="1617" w:type="dxa"/>
            <w:tcPrChange w:id="1603" w:author="Ryan Hakju Lee" w:date="2023-11-16T11:17:00Z">
              <w:tcPr>
                <w:tcW w:w="1617" w:type="dxa"/>
              </w:tcPr>
            </w:tcPrChange>
          </w:tcPr>
          <w:p w14:paraId="6B6D350B" w14:textId="77777777" w:rsidR="007338E5" w:rsidRPr="005F72D2" w:rsidRDefault="007338E5" w:rsidP="006F3D1F">
            <w:pPr>
              <w:pStyle w:val="TAL"/>
              <w:jc w:val="center"/>
              <w:rPr>
                <w:ins w:id="1604" w:author="Ryan Hakju Lee" w:date="2023-11-16T11:17:00Z"/>
              </w:rPr>
            </w:pPr>
          </w:p>
        </w:tc>
        <w:tc>
          <w:tcPr>
            <w:tcW w:w="2143" w:type="dxa"/>
            <w:tcPrChange w:id="1605" w:author="Ryan Hakju Lee" w:date="2023-11-16T11:17:00Z">
              <w:tcPr>
                <w:tcW w:w="2143" w:type="dxa"/>
              </w:tcPr>
            </w:tcPrChange>
          </w:tcPr>
          <w:p w14:paraId="5798E912" w14:textId="66A59523" w:rsidR="007338E5" w:rsidRPr="005F72D2" w:rsidRDefault="007338E5" w:rsidP="006F3D1F">
            <w:pPr>
              <w:pStyle w:val="TAL"/>
              <w:jc w:val="center"/>
              <w:rPr>
                <w:ins w:id="1606" w:author="Ryan Hakju Lee" w:date="2023-11-16T11:17:00Z"/>
                <w:lang w:eastAsia="ko-KR"/>
              </w:rPr>
            </w:pPr>
            <w:ins w:id="1607" w:author="Ryan Hakju Lee" w:date="2023-11-16T11:17:00Z">
              <w:r>
                <w:rPr>
                  <w:rFonts w:hint="eastAsia"/>
                  <w:lang w:eastAsia="ko-KR"/>
                </w:rPr>
                <w:t>O</w:t>
              </w:r>
            </w:ins>
          </w:p>
        </w:tc>
        <w:tc>
          <w:tcPr>
            <w:tcW w:w="1681" w:type="dxa"/>
            <w:tcPrChange w:id="1608" w:author="Ryan Hakju Lee" w:date="2023-11-16T11:17:00Z">
              <w:tcPr>
                <w:tcW w:w="1681" w:type="dxa"/>
              </w:tcPr>
            </w:tcPrChange>
          </w:tcPr>
          <w:p w14:paraId="20323DF8" w14:textId="77777777" w:rsidR="007338E5" w:rsidRPr="005F72D2" w:rsidRDefault="007338E5" w:rsidP="006F3D1F">
            <w:pPr>
              <w:pStyle w:val="TAL"/>
              <w:jc w:val="center"/>
              <w:rPr>
                <w:ins w:id="1609" w:author="Ryan Hakju Lee" w:date="2023-11-16T11:17:00Z"/>
              </w:rPr>
            </w:pPr>
          </w:p>
        </w:tc>
        <w:tc>
          <w:tcPr>
            <w:tcW w:w="1457" w:type="dxa"/>
            <w:tcPrChange w:id="1610" w:author="Ryan Hakju Lee" w:date="2023-11-16T11:17:00Z">
              <w:tcPr>
                <w:tcW w:w="1457" w:type="dxa"/>
              </w:tcPr>
            </w:tcPrChange>
          </w:tcPr>
          <w:p w14:paraId="4280122F" w14:textId="77777777" w:rsidR="007338E5" w:rsidRPr="005F72D2" w:rsidRDefault="007338E5" w:rsidP="006F3D1F">
            <w:pPr>
              <w:pStyle w:val="TAL"/>
              <w:jc w:val="center"/>
              <w:rPr>
                <w:ins w:id="1611" w:author="Ryan Hakju Lee" w:date="2023-11-16T11:17:00Z"/>
              </w:rPr>
            </w:pPr>
          </w:p>
        </w:tc>
      </w:tr>
      <w:tr w:rsidR="007338E5" w:rsidRPr="005F72D2" w14:paraId="6DF57876" w14:textId="77777777" w:rsidTr="007338E5">
        <w:trPr>
          <w:trHeight w:val="414"/>
          <w:ins w:id="1612" w:author="Ryan Hakju Lee" w:date="2023-11-16T11:17:00Z"/>
          <w:trPrChange w:id="1613" w:author="Ryan Hakju Lee" w:date="2023-11-16T11:17:00Z">
            <w:trPr>
              <w:trHeight w:val="304"/>
            </w:trPr>
          </w:trPrChange>
        </w:trPr>
        <w:tc>
          <w:tcPr>
            <w:tcW w:w="2701" w:type="dxa"/>
            <w:tcPrChange w:id="1614" w:author="Ryan Hakju Lee" w:date="2023-11-16T11:17:00Z">
              <w:tcPr>
                <w:tcW w:w="2701" w:type="dxa"/>
              </w:tcPr>
            </w:tcPrChange>
          </w:tcPr>
          <w:p w14:paraId="16C39C90" w14:textId="77777777" w:rsidR="007338E5" w:rsidRPr="005F72D2" w:rsidRDefault="007338E5" w:rsidP="006F3D1F">
            <w:pPr>
              <w:pStyle w:val="TAL"/>
              <w:rPr>
                <w:ins w:id="1615" w:author="Ryan Hakju Lee" w:date="2023-11-16T11:17:00Z"/>
              </w:rPr>
            </w:pPr>
            <w:ins w:id="1616" w:author="Ryan Hakju Lee" w:date="2023-11-16T11:17:00Z">
              <w:r>
                <w:t>Network Assistance API</w:t>
              </w:r>
            </w:ins>
          </w:p>
        </w:tc>
        <w:tc>
          <w:tcPr>
            <w:tcW w:w="1617" w:type="dxa"/>
            <w:tcPrChange w:id="1617" w:author="Ryan Hakju Lee" w:date="2023-11-16T11:17:00Z">
              <w:tcPr>
                <w:tcW w:w="1617" w:type="dxa"/>
              </w:tcPr>
            </w:tcPrChange>
          </w:tcPr>
          <w:p w14:paraId="6959FBE1" w14:textId="5EC00188" w:rsidR="007338E5" w:rsidRPr="005F72D2" w:rsidRDefault="007338E5" w:rsidP="006F3D1F">
            <w:pPr>
              <w:pStyle w:val="TAL"/>
              <w:jc w:val="center"/>
              <w:rPr>
                <w:ins w:id="1618" w:author="Ryan Hakju Lee" w:date="2023-11-16T11:17:00Z"/>
                <w:lang w:eastAsia="ko-KR"/>
              </w:rPr>
            </w:pPr>
            <w:ins w:id="1619" w:author="Ryan Hakju Lee" w:date="2023-11-16T11:17:00Z">
              <w:r>
                <w:rPr>
                  <w:rFonts w:hint="eastAsia"/>
                  <w:lang w:eastAsia="ko-KR"/>
                </w:rPr>
                <w:t>O</w:t>
              </w:r>
            </w:ins>
          </w:p>
        </w:tc>
        <w:tc>
          <w:tcPr>
            <w:tcW w:w="2143" w:type="dxa"/>
            <w:tcPrChange w:id="1620" w:author="Ryan Hakju Lee" w:date="2023-11-16T11:17:00Z">
              <w:tcPr>
                <w:tcW w:w="2143" w:type="dxa"/>
              </w:tcPr>
            </w:tcPrChange>
          </w:tcPr>
          <w:p w14:paraId="3C20D017" w14:textId="77777777" w:rsidR="007338E5" w:rsidRPr="005F72D2" w:rsidRDefault="007338E5" w:rsidP="006F3D1F">
            <w:pPr>
              <w:pStyle w:val="TAL"/>
              <w:jc w:val="center"/>
              <w:rPr>
                <w:ins w:id="1621" w:author="Ryan Hakju Lee" w:date="2023-11-16T11:17:00Z"/>
              </w:rPr>
            </w:pPr>
          </w:p>
        </w:tc>
        <w:tc>
          <w:tcPr>
            <w:tcW w:w="1681" w:type="dxa"/>
            <w:tcPrChange w:id="1622" w:author="Ryan Hakju Lee" w:date="2023-11-16T11:17:00Z">
              <w:tcPr>
                <w:tcW w:w="1681" w:type="dxa"/>
              </w:tcPr>
            </w:tcPrChange>
          </w:tcPr>
          <w:p w14:paraId="51DBC4AB" w14:textId="77777777" w:rsidR="007338E5" w:rsidRPr="005F72D2" w:rsidRDefault="007338E5" w:rsidP="006F3D1F">
            <w:pPr>
              <w:pStyle w:val="TAL"/>
              <w:jc w:val="center"/>
              <w:rPr>
                <w:ins w:id="1623" w:author="Ryan Hakju Lee" w:date="2023-11-16T11:17:00Z"/>
              </w:rPr>
            </w:pPr>
          </w:p>
        </w:tc>
        <w:tc>
          <w:tcPr>
            <w:tcW w:w="1457" w:type="dxa"/>
            <w:tcPrChange w:id="1624" w:author="Ryan Hakju Lee" w:date="2023-11-16T11:17:00Z">
              <w:tcPr>
                <w:tcW w:w="1457" w:type="dxa"/>
              </w:tcPr>
            </w:tcPrChange>
          </w:tcPr>
          <w:p w14:paraId="7714A471" w14:textId="77777777" w:rsidR="007338E5" w:rsidRPr="005F72D2" w:rsidRDefault="007338E5" w:rsidP="006F3D1F">
            <w:pPr>
              <w:pStyle w:val="TAL"/>
              <w:jc w:val="center"/>
              <w:rPr>
                <w:ins w:id="1625" w:author="Ryan Hakju Lee" w:date="2023-11-16T11:17:00Z"/>
              </w:rPr>
            </w:pPr>
          </w:p>
        </w:tc>
      </w:tr>
      <w:tr w:rsidR="007338E5" w:rsidRPr="005F72D2" w14:paraId="76DDFDD4" w14:textId="77777777" w:rsidTr="007338E5">
        <w:trPr>
          <w:trHeight w:val="414"/>
          <w:ins w:id="1626" w:author="Ryan Hakju Lee" w:date="2023-11-16T11:17:00Z"/>
          <w:trPrChange w:id="1627" w:author="Ryan Hakju Lee" w:date="2023-11-16T11:17:00Z">
            <w:trPr>
              <w:trHeight w:val="304"/>
            </w:trPr>
          </w:trPrChange>
        </w:trPr>
        <w:tc>
          <w:tcPr>
            <w:tcW w:w="2701" w:type="dxa"/>
            <w:tcPrChange w:id="1628" w:author="Ryan Hakju Lee" w:date="2023-11-16T11:17:00Z">
              <w:tcPr>
                <w:tcW w:w="2701" w:type="dxa"/>
              </w:tcPr>
            </w:tcPrChange>
          </w:tcPr>
          <w:p w14:paraId="7D1B38FB" w14:textId="77777777" w:rsidR="007338E5" w:rsidRPr="005F72D2" w:rsidRDefault="007338E5" w:rsidP="006F3D1F">
            <w:pPr>
              <w:pStyle w:val="TAL"/>
              <w:rPr>
                <w:ins w:id="1629" w:author="Ryan Hakju Lee" w:date="2023-11-16T11:17:00Z"/>
              </w:rPr>
            </w:pPr>
            <w:ins w:id="1630" w:author="Ryan Hakju Lee" w:date="2023-11-16T11:17:00Z">
              <w:r>
                <w:t>Metrics Reporting API</w:t>
              </w:r>
            </w:ins>
          </w:p>
        </w:tc>
        <w:tc>
          <w:tcPr>
            <w:tcW w:w="1617" w:type="dxa"/>
            <w:tcPrChange w:id="1631" w:author="Ryan Hakju Lee" w:date="2023-11-16T11:17:00Z">
              <w:tcPr>
                <w:tcW w:w="1617" w:type="dxa"/>
              </w:tcPr>
            </w:tcPrChange>
          </w:tcPr>
          <w:p w14:paraId="1865E79A" w14:textId="01F2594B" w:rsidR="007338E5" w:rsidRPr="005F72D2" w:rsidRDefault="007338E5" w:rsidP="006F3D1F">
            <w:pPr>
              <w:pStyle w:val="TAL"/>
              <w:jc w:val="center"/>
              <w:rPr>
                <w:ins w:id="1632" w:author="Ryan Hakju Lee" w:date="2023-11-16T11:17:00Z"/>
                <w:lang w:eastAsia="ko-KR"/>
              </w:rPr>
            </w:pPr>
          </w:p>
        </w:tc>
        <w:tc>
          <w:tcPr>
            <w:tcW w:w="2143" w:type="dxa"/>
            <w:tcPrChange w:id="1633" w:author="Ryan Hakju Lee" w:date="2023-11-16T11:17:00Z">
              <w:tcPr>
                <w:tcW w:w="2143" w:type="dxa"/>
              </w:tcPr>
            </w:tcPrChange>
          </w:tcPr>
          <w:p w14:paraId="1872C083" w14:textId="5232E73D" w:rsidR="007338E5" w:rsidRPr="005F72D2" w:rsidRDefault="007338E5" w:rsidP="006F3D1F">
            <w:pPr>
              <w:pStyle w:val="TAL"/>
              <w:jc w:val="center"/>
              <w:rPr>
                <w:ins w:id="1634" w:author="Ryan Hakju Lee" w:date="2023-11-16T11:17:00Z"/>
                <w:lang w:eastAsia="ko-KR"/>
              </w:rPr>
            </w:pPr>
            <w:ins w:id="1635" w:author="Ryan Hakju Lee" w:date="2023-11-16T11:17:00Z">
              <w:r>
                <w:rPr>
                  <w:rFonts w:hint="eastAsia"/>
                  <w:lang w:eastAsia="ko-KR"/>
                </w:rPr>
                <w:t>O</w:t>
              </w:r>
            </w:ins>
          </w:p>
        </w:tc>
        <w:tc>
          <w:tcPr>
            <w:tcW w:w="1681" w:type="dxa"/>
            <w:tcPrChange w:id="1636" w:author="Ryan Hakju Lee" w:date="2023-11-16T11:17:00Z">
              <w:tcPr>
                <w:tcW w:w="1681" w:type="dxa"/>
              </w:tcPr>
            </w:tcPrChange>
          </w:tcPr>
          <w:p w14:paraId="05501299" w14:textId="77777777" w:rsidR="007338E5" w:rsidRPr="005F72D2" w:rsidRDefault="007338E5" w:rsidP="006F3D1F">
            <w:pPr>
              <w:pStyle w:val="TAL"/>
              <w:jc w:val="center"/>
              <w:rPr>
                <w:ins w:id="1637" w:author="Ryan Hakju Lee" w:date="2023-11-16T11:17:00Z"/>
              </w:rPr>
            </w:pPr>
          </w:p>
        </w:tc>
        <w:tc>
          <w:tcPr>
            <w:tcW w:w="1457" w:type="dxa"/>
            <w:tcPrChange w:id="1638" w:author="Ryan Hakju Lee" w:date="2023-11-16T11:17:00Z">
              <w:tcPr>
                <w:tcW w:w="1457" w:type="dxa"/>
              </w:tcPr>
            </w:tcPrChange>
          </w:tcPr>
          <w:p w14:paraId="6BE6231D" w14:textId="77777777" w:rsidR="007338E5" w:rsidRPr="005F72D2" w:rsidRDefault="007338E5" w:rsidP="006F3D1F">
            <w:pPr>
              <w:pStyle w:val="TAL"/>
              <w:jc w:val="center"/>
              <w:rPr>
                <w:ins w:id="1639" w:author="Ryan Hakju Lee" w:date="2023-11-16T11:17:00Z"/>
              </w:rPr>
            </w:pPr>
          </w:p>
        </w:tc>
      </w:tr>
      <w:tr w:rsidR="007338E5" w:rsidRPr="005F72D2" w14:paraId="1BBE9429" w14:textId="77777777" w:rsidTr="007338E5">
        <w:trPr>
          <w:trHeight w:val="414"/>
          <w:ins w:id="1640" w:author="Ryan Hakju Lee" w:date="2023-11-16T11:17:00Z"/>
          <w:trPrChange w:id="1641" w:author="Ryan Hakju Lee" w:date="2023-11-16T11:17:00Z">
            <w:trPr>
              <w:trHeight w:val="304"/>
            </w:trPr>
          </w:trPrChange>
        </w:trPr>
        <w:tc>
          <w:tcPr>
            <w:tcW w:w="2701" w:type="dxa"/>
            <w:tcPrChange w:id="1642" w:author="Ryan Hakju Lee" w:date="2023-11-16T11:17:00Z">
              <w:tcPr>
                <w:tcW w:w="2701" w:type="dxa"/>
              </w:tcPr>
            </w:tcPrChange>
          </w:tcPr>
          <w:p w14:paraId="3D5F963E" w14:textId="77777777" w:rsidR="007338E5" w:rsidRPr="005F72D2" w:rsidRDefault="007338E5" w:rsidP="006F3D1F">
            <w:pPr>
              <w:pStyle w:val="TAL"/>
              <w:rPr>
                <w:ins w:id="1643" w:author="Ryan Hakju Lee" w:date="2023-11-16T11:17:00Z"/>
              </w:rPr>
            </w:pPr>
            <w:ins w:id="1644" w:author="Ryan Hakju Lee" w:date="2023-11-16T11:17:00Z">
              <w:r>
                <w:t>Consumption Reporting API</w:t>
              </w:r>
            </w:ins>
          </w:p>
        </w:tc>
        <w:tc>
          <w:tcPr>
            <w:tcW w:w="1617" w:type="dxa"/>
            <w:tcPrChange w:id="1645" w:author="Ryan Hakju Lee" w:date="2023-11-16T11:17:00Z">
              <w:tcPr>
                <w:tcW w:w="1617" w:type="dxa"/>
              </w:tcPr>
            </w:tcPrChange>
          </w:tcPr>
          <w:p w14:paraId="1713957A" w14:textId="7DC0C3D6" w:rsidR="007338E5" w:rsidRPr="005F72D2" w:rsidRDefault="007338E5" w:rsidP="006F3D1F">
            <w:pPr>
              <w:pStyle w:val="TAL"/>
              <w:jc w:val="center"/>
              <w:rPr>
                <w:ins w:id="1646" w:author="Ryan Hakju Lee" w:date="2023-11-16T11:17:00Z"/>
                <w:lang w:eastAsia="ko-KR"/>
              </w:rPr>
            </w:pPr>
            <w:ins w:id="1647" w:author="Ryan Hakju Lee" w:date="2023-11-16T11:17:00Z">
              <w:r>
                <w:rPr>
                  <w:rFonts w:hint="eastAsia"/>
                  <w:lang w:eastAsia="ko-KR"/>
                </w:rPr>
                <w:t>O</w:t>
              </w:r>
            </w:ins>
          </w:p>
        </w:tc>
        <w:tc>
          <w:tcPr>
            <w:tcW w:w="2143" w:type="dxa"/>
            <w:tcPrChange w:id="1648" w:author="Ryan Hakju Lee" w:date="2023-11-16T11:17:00Z">
              <w:tcPr>
                <w:tcW w:w="2143" w:type="dxa"/>
              </w:tcPr>
            </w:tcPrChange>
          </w:tcPr>
          <w:p w14:paraId="655A31B3" w14:textId="77777777" w:rsidR="007338E5" w:rsidRPr="005F72D2" w:rsidRDefault="007338E5" w:rsidP="006F3D1F">
            <w:pPr>
              <w:pStyle w:val="TAL"/>
              <w:jc w:val="center"/>
              <w:rPr>
                <w:ins w:id="1649" w:author="Ryan Hakju Lee" w:date="2023-11-16T11:17:00Z"/>
              </w:rPr>
            </w:pPr>
          </w:p>
        </w:tc>
        <w:tc>
          <w:tcPr>
            <w:tcW w:w="1681" w:type="dxa"/>
            <w:tcPrChange w:id="1650" w:author="Ryan Hakju Lee" w:date="2023-11-16T11:17:00Z">
              <w:tcPr>
                <w:tcW w:w="1681" w:type="dxa"/>
              </w:tcPr>
            </w:tcPrChange>
          </w:tcPr>
          <w:p w14:paraId="50318BB3" w14:textId="77777777" w:rsidR="007338E5" w:rsidRPr="005F72D2" w:rsidRDefault="007338E5" w:rsidP="006F3D1F">
            <w:pPr>
              <w:pStyle w:val="TAL"/>
              <w:jc w:val="center"/>
              <w:rPr>
                <w:ins w:id="1651" w:author="Ryan Hakju Lee" w:date="2023-11-16T11:17:00Z"/>
              </w:rPr>
            </w:pPr>
          </w:p>
        </w:tc>
        <w:tc>
          <w:tcPr>
            <w:tcW w:w="1457" w:type="dxa"/>
            <w:tcPrChange w:id="1652" w:author="Ryan Hakju Lee" w:date="2023-11-16T11:17:00Z">
              <w:tcPr>
                <w:tcW w:w="1457" w:type="dxa"/>
              </w:tcPr>
            </w:tcPrChange>
          </w:tcPr>
          <w:p w14:paraId="17C92C8B" w14:textId="77777777" w:rsidR="007338E5" w:rsidRPr="005F72D2" w:rsidRDefault="007338E5" w:rsidP="006F3D1F">
            <w:pPr>
              <w:pStyle w:val="TAL"/>
              <w:jc w:val="center"/>
              <w:rPr>
                <w:ins w:id="1653" w:author="Ryan Hakju Lee" w:date="2023-11-16T11:17:00Z"/>
              </w:rPr>
            </w:pPr>
          </w:p>
        </w:tc>
      </w:tr>
    </w:tbl>
    <w:p w14:paraId="5DC6916F" w14:textId="68B777B2" w:rsidR="00A56688" w:rsidRDefault="00A56688" w:rsidP="00A56688">
      <w:pPr>
        <w:rPr>
          <w:ins w:id="1654" w:author="Ryan Hakju Lee" w:date="2023-11-16T08:20:00Z"/>
        </w:rPr>
      </w:pPr>
      <w:ins w:id="1655" w:author="Ryan Hakju Lee" w:date="2023-11-16T08:20:00Z">
        <w:r w:rsidRPr="006F3D1F">
          <w:rPr>
            <w:rFonts w:hint="eastAsia"/>
            <w:color w:val="FF0000"/>
            <w:lang w:eastAsia="ko-KR"/>
          </w:rPr>
          <w:t>E</w:t>
        </w:r>
        <w:r w:rsidRPr="006F3D1F">
          <w:rPr>
            <w:color w:val="FF0000"/>
            <w:lang w:eastAsia="ko-KR"/>
          </w:rPr>
          <w:t xml:space="preserve">ditor’s Note: </w:t>
        </w:r>
        <w:r>
          <w:rPr>
            <w:color w:val="FF0000"/>
            <w:lang w:eastAsia="ko-KR"/>
          </w:rPr>
          <w:t>Service Access Information in 26.510 may be renamed, as access information has already exposed by Configuration Information</w:t>
        </w:r>
      </w:ins>
    </w:p>
    <w:p w14:paraId="25C632FB" w14:textId="533CF811" w:rsidR="00A56688" w:rsidRDefault="00A56688" w:rsidP="00A56688">
      <w:pPr>
        <w:pStyle w:val="21"/>
        <w:rPr>
          <w:ins w:id="1656" w:author="Ryan Hakju Lee" w:date="2023-11-16T08:20:00Z"/>
        </w:rPr>
      </w:pPr>
      <w:bookmarkStart w:id="1657" w:name="_Toc151062113"/>
      <w:ins w:id="1658" w:author="Ryan Hakju Lee" w:date="2023-11-16T08:20:00Z">
        <w:r>
          <w:t>1</w:t>
        </w:r>
      </w:ins>
      <w:ins w:id="1659" w:author="Ryan Hakju Lee" w:date="2023-11-16T08:21:00Z">
        <w:r>
          <w:t>0</w:t>
        </w:r>
      </w:ins>
      <w:ins w:id="1660" w:author="Ryan Hakju Lee" w:date="2023-11-16T08:20:00Z">
        <w:r>
          <w:t>.2</w:t>
        </w:r>
        <w:r>
          <w:tab/>
          <w:t>Service Access Information</w:t>
        </w:r>
        <w:r w:rsidRPr="006436AF">
          <w:t xml:space="preserve"> API</w:t>
        </w:r>
        <w:bookmarkEnd w:id="1657"/>
      </w:ins>
    </w:p>
    <w:p w14:paraId="3F9E90FD" w14:textId="39DA2B1F" w:rsidR="00A56688" w:rsidRDefault="00A56688" w:rsidP="00A56688">
      <w:pPr>
        <w:rPr>
          <w:ins w:id="1661" w:author="Ryan Hakju Lee" w:date="2023-11-16T08:20:00Z"/>
          <w:lang w:eastAsia="ko-KR"/>
        </w:rPr>
      </w:pPr>
      <w:ins w:id="1662" w:author="Ryan Hakju Lee" w:date="2023-11-16T08:20:00Z">
        <w:r>
          <w:rPr>
            <w:lang w:eastAsia="ko-KR"/>
          </w:rPr>
          <w:t xml:space="preserve">The Service Access Information API is used by the RTC Media Session Handler to acquire configuration information from the RTC AF that enables it to use the other Control Transport APIs in clause </w:t>
        </w:r>
      </w:ins>
      <w:ins w:id="1663" w:author="Ryan Hakju Lee" w:date="2023-11-16T08:29:00Z">
        <w:r w:rsidR="008C36F0">
          <w:rPr>
            <w:lang w:eastAsia="ko-KR"/>
          </w:rPr>
          <w:t>10</w:t>
        </w:r>
      </w:ins>
      <w:ins w:id="1664" w:author="Ryan Hakju Lee" w:date="2023-11-16T08:20:00Z">
        <w:r>
          <w:rPr>
            <w:lang w:eastAsia="ko-KR"/>
          </w:rPr>
          <w:t xml:space="preserve">3 </w:t>
        </w:r>
        <w:r w:rsidRPr="006D1996">
          <w:rPr>
            <w:i/>
          </w:rPr>
          <w:t>et seq</w:t>
        </w:r>
        <w:r>
          <w:rPr>
            <w:lang w:eastAsia="ko-KR"/>
          </w:rPr>
          <w:t xml:space="preserve">. </w:t>
        </w:r>
        <w:r>
          <w:t>The resource structure and the data model are specified in clause 9.2 of TS 26.510.</w:t>
        </w:r>
      </w:ins>
    </w:p>
    <w:p w14:paraId="412D1087" w14:textId="77777777" w:rsidR="00A56688" w:rsidRDefault="00A56688" w:rsidP="00A56688">
      <w:pPr>
        <w:rPr>
          <w:ins w:id="1665" w:author="Ryan Hakju Lee" w:date="2023-11-16T08:20:00Z"/>
          <w:lang w:eastAsia="ko-KR"/>
        </w:rPr>
      </w:pPr>
      <w:ins w:id="1666" w:author="Ryan Hakju Lee" w:date="2023-11-16T08:20:00Z">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Pr="006436AF">
          <w:rPr>
            <w:rStyle w:val="Code"/>
            <w:lang w:val="en-US"/>
          </w:rPr>
          <w:t>streamingAccess</w:t>
        </w:r>
        <w:r>
          <w:rPr>
            <w:rStyle w:val="Code"/>
            <w:lang w:val="en-US"/>
          </w:rPr>
          <w:t xml:space="preserve"> </w:t>
        </w:r>
        <w:r w:rsidRPr="006D1996">
          <w:t xml:space="preserve">object </w:t>
        </w:r>
        <w:r>
          <w:t xml:space="preserve">in </w:t>
        </w:r>
        <w:r w:rsidRPr="006436AF">
          <w:rPr>
            <w:rStyle w:val="Code"/>
          </w:rPr>
          <w:t>ServiceAccessInformation</w:t>
        </w:r>
        <w:r w:rsidRPr="006436AF">
          <w:t xml:space="preserve"> resource</w:t>
        </w:r>
        <w:r>
          <w:t xml:space="preserve"> </w:t>
        </w:r>
        <w:r w:rsidRPr="006D1996">
          <w:t>shall not be present</w:t>
        </w:r>
        <w:r>
          <w:t>.</w:t>
        </w:r>
        <w:r>
          <w:rPr>
            <w:lang w:eastAsia="ko-KR"/>
          </w:rPr>
          <w:t xml:space="preserve"> </w:t>
        </w:r>
      </w:ins>
    </w:p>
    <w:p w14:paraId="78DFE3FB" w14:textId="67765000" w:rsidR="00A56688" w:rsidRDefault="00A56688" w:rsidP="00A56688">
      <w:pPr>
        <w:pStyle w:val="21"/>
        <w:rPr>
          <w:ins w:id="1667" w:author="Ryan Hakju Lee" w:date="2023-11-16T08:20:00Z"/>
        </w:rPr>
      </w:pPr>
      <w:bookmarkStart w:id="1668" w:name="_Toc151062114"/>
      <w:ins w:id="1669" w:author="Ryan Hakju Lee" w:date="2023-11-16T08:21:00Z">
        <w:r>
          <w:t>10</w:t>
        </w:r>
      </w:ins>
      <w:ins w:id="1670" w:author="Ryan Hakju Lee" w:date="2023-11-16T08:20:00Z">
        <w:r>
          <w:t>.3</w:t>
        </w:r>
        <w:r>
          <w:tab/>
          <w:t xml:space="preserve">Configuration Information </w:t>
        </w:r>
        <w:r w:rsidRPr="006436AF">
          <w:t>API</w:t>
        </w:r>
        <w:bookmarkEnd w:id="1668"/>
      </w:ins>
    </w:p>
    <w:p w14:paraId="403A0553" w14:textId="77777777" w:rsidR="00A56688" w:rsidRDefault="00A56688" w:rsidP="00A56688">
      <w:pPr>
        <w:rPr>
          <w:ins w:id="1671" w:author="Ryan Hakju Lee" w:date="2023-11-16T08:20:00Z"/>
        </w:rPr>
      </w:pPr>
      <w:ins w:id="1672" w:author="Ryan Hakju Lee" w:date="2023-11-16T08:20:00Z">
        <w:r>
          <w:rPr>
            <w:lang w:eastAsia="ko-KR"/>
          </w:rPr>
          <w:t xml:space="preserve">The Configuration Information API is used by the RTC Media Session Handler to acquire the configuration information such as ICE candidates from the RTC AF. It is specified to relay the identical </w:t>
        </w:r>
        <w:r>
          <w:t>ProvisionedConfiguration resource from the RTC AF using the Configuration procedure, if requested by the Provisioning information. The resource structure and the data model are specified in clause 9.x of TS 26.510.</w:t>
        </w:r>
      </w:ins>
    </w:p>
    <w:p w14:paraId="0CEB25C9" w14:textId="77777777" w:rsidR="00A56688" w:rsidRPr="00A56688" w:rsidRDefault="00A56688" w:rsidP="00A56688">
      <w:pPr>
        <w:rPr>
          <w:ins w:id="1673" w:author="Ryan Hakju Lee" w:date="2023-11-16T08:20:00Z"/>
          <w:color w:val="FF0000"/>
          <w:lang w:eastAsia="ko-KR"/>
          <w:rPrChange w:id="1674" w:author="Ryan Hakju Lee" w:date="2023-11-16T08:21:00Z">
            <w:rPr>
              <w:ins w:id="1675" w:author="Ryan Hakju Lee" w:date="2023-11-16T08:20:00Z"/>
              <w:lang w:eastAsia="ko-KR"/>
            </w:rPr>
          </w:rPrChange>
        </w:rPr>
      </w:pPr>
      <w:ins w:id="1676" w:author="Ryan Hakju Lee" w:date="2023-11-16T08:20:00Z">
        <w:r w:rsidRPr="00835D4A">
          <w:rPr>
            <w:rFonts w:hint="eastAsia"/>
            <w:color w:val="FF0000"/>
            <w:lang w:eastAsia="ko-KR"/>
          </w:rPr>
          <w:t>E</w:t>
        </w:r>
        <w:r w:rsidRPr="00835D4A">
          <w:rPr>
            <w:color w:val="FF0000"/>
            <w:lang w:eastAsia="ko-KR"/>
          </w:rPr>
          <w:t xml:space="preserve">ditor’s Note: Context of this configuration information API should be included in </w:t>
        </w:r>
        <w:r w:rsidRPr="00A56688">
          <w:rPr>
            <w:color w:val="FF0000"/>
            <w:rPrChange w:id="1677" w:author="Ryan Hakju Lee" w:date="2023-11-16T08:21:00Z">
              <w:rPr/>
            </w:rPrChange>
          </w:rPr>
          <w:t>clause 9.x of TS 26.510.</w:t>
        </w:r>
      </w:ins>
    </w:p>
    <w:p w14:paraId="34154153" w14:textId="0B28E23F" w:rsidR="00A56688" w:rsidRDefault="00A56688" w:rsidP="00A56688">
      <w:pPr>
        <w:pStyle w:val="21"/>
        <w:rPr>
          <w:ins w:id="1678" w:author="Ryan Hakju Lee" w:date="2023-11-16T08:20:00Z"/>
        </w:rPr>
      </w:pPr>
      <w:bookmarkStart w:id="1679" w:name="_Toc151062115"/>
      <w:ins w:id="1680" w:author="Ryan Hakju Lee" w:date="2023-11-16T08:21:00Z">
        <w:r>
          <w:t>10</w:t>
        </w:r>
      </w:ins>
      <w:ins w:id="1681" w:author="Ryan Hakju Lee" w:date="2023-11-16T08:20:00Z">
        <w:r>
          <w:t>.4</w:t>
        </w:r>
        <w:r>
          <w:tab/>
          <w:t xml:space="preserve">Dynamic Policies </w:t>
        </w:r>
        <w:r w:rsidRPr="006436AF">
          <w:t>API</w:t>
        </w:r>
        <w:bookmarkEnd w:id="1679"/>
      </w:ins>
    </w:p>
    <w:p w14:paraId="2E77D48F" w14:textId="77777777" w:rsidR="00A56688" w:rsidRDefault="00A56688" w:rsidP="00A56688">
      <w:pPr>
        <w:rPr>
          <w:ins w:id="1682" w:author="Ryan Hakju Lee" w:date="2023-11-16T08:20:00Z"/>
        </w:rPr>
      </w:pPr>
      <w:ins w:id="1683" w:author="Ryan Hakju Lee" w:date="2023-11-16T08:20:00Z">
        <w:r>
          <w:t>The Dynamic Policy API allows both the MSH and the trusted ICE or WebRTC Signalling Function AS to request a specific QoS and charging policy to be applied to the data flows of an RTC session. The resource structure and the data model are specified in clause 9.3 of TS 26.510.</w:t>
        </w:r>
      </w:ins>
    </w:p>
    <w:p w14:paraId="46224FC2" w14:textId="71B8B598" w:rsidR="00A56688" w:rsidRPr="00793AD4" w:rsidRDefault="00CB00C9" w:rsidP="00A56688">
      <w:pPr>
        <w:rPr>
          <w:ins w:id="1684" w:author="Ryan Hakju Lee" w:date="2023-11-16T08:20:00Z"/>
          <w:lang w:eastAsia="ko-KR"/>
        </w:rPr>
      </w:pPr>
      <w:commentRangeStart w:id="1685"/>
      <w:ins w:id="1686" w:author="Ryan Hakju Lee" w:date="2023-11-16T11:08:00Z">
        <w:r>
          <w:rPr>
            <w:lang w:eastAsia="ko-KR"/>
          </w:rPr>
          <w:t>[</w:t>
        </w:r>
      </w:ins>
      <w:ins w:id="1687" w:author="Ryan Hakju Lee" w:date="2023-11-16T08:20:00Z">
        <w:r w:rsidR="00A56688">
          <w:rPr>
            <w:rFonts w:hint="eastAsia"/>
            <w:lang w:eastAsia="ko-KR"/>
          </w:rPr>
          <w:t xml:space="preserve">When the </w:t>
        </w:r>
        <w:r w:rsidR="00A56688">
          <w:rPr>
            <w:lang w:eastAsia="ko-KR"/>
          </w:rPr>
          <w:t xml:space="preserve">Dynamic </w:t>
        </w:r>
        <w:r w:rsidR="00A56688">
          <w:rPr>
            <w:rFonts w:hint="eastAsia"/>
            <w:lang w:eastAsia="ko-KR"/>
          </w:rPr>
          <w:t xml:space="preserve">Policy </w:t>
        </w:r>
        <w:r w:rsidR="00A56688">
          <w:rPr>
            <w:lang w:eastAsia="ko-KR"/>
          </w:rPr>
          <w:t xml:space="preserve">is used for QoS Flow management, the </w:t>
        </w:r>
        <w:r w:rsidR="00A56688" w:rsidRPr="006436AF">
          <w:rPr>
            <w:rStyle w:val="Code"/>
          </w:rPr>
          <w:t>qoSSpecification</w:t>
        </w:r>
        <w:r w:rsidR="00A56688" w:rsidRPr="006436AF">
          <w:t xml:space="preserve"> object shall be present</w:t>
        </w:r>
        <w:r w:rsidR="00A56688">
          <w:t xml:space="preserve"> and its type shall be set to </w:t>
        </w:r>
        <w:r w:rsidR="00A56688">
          <w:rPr>
            <w:rStyle w:val="Code"/>
          </w:rPr>
          <w:t>RTC</w:t>
        </w:r>
        <w:r w:rsidR="00A56688" w:rsidRPr="006436AF">
          <w:rPr>
            <w:rStyle w:val="Code"/>
          </w:rPr>
          <w:t>QoSSpecification</w:t>
        </w:r>
        <w:r w:rsidR="00A56688">
          <w:rPr>
            <w:rStyle w:val="Code"/>
          </w:rPr>
          <w:t xml:space="preserve">, </w:t>
        </w:r>
        <w:r w:rsidR="00A56688" w:rsidRPr="006D1996">
          <w:t>as</w:t>
        </w:r>
        <w:r w:rsidR="00A56688">
          <w:t xml:space="preserve"> specified in Table xx of TS 26.510.</w:t>
        </w:r>
      </w:ins>
      <w:ins w:id="1688" w:author="Ryan Hakju Lee" w:date="2023-11-16T11:08:00Z">
        <w:r>
          <w:t>]</w:t>
        </w:r>
      </w:ins>
      <w:commentRangeEnd w:id="1685"/>
      <w:ins w:id="1689" w:author="Ryan Hakju Lee" w:date="2023-11-16T11:09:00Z">
        <w:r w:rsidR="0096235D">
          <w:rPr>
            <w:rStyle w:val="afff0"/>
          </w:rPr>
          <w:commentReference w:id="1685"/>
        </w:r>
      </w:ins>
    </w:p>
    <w:p w14:paraId="2D5AAF34" w14:textId="1E95081F" w:rsidR="00A56688" w:rsidRDefault="00A56688" w:rsidP="00A56688">
      <w:pPr>
        <w:pStyle w:val="21"/>
        <w:rPr>
          <w:ins w:id="1690" w:author="Ryan Hakju Lee" w:date="2023-11-16T08:20:00Z"/>
        </w:rPr>
      </w:pPr>
      <w:bookmarkStart w:id="1691" w:name="_Toc151062116"/>
      <w:ins w:id="1692" w:author="Ryan Hakju Lee" w:date="2023-11-16T08:21:00Z">
        <w:r>
          <w:lastRenderedPageBreak/>
          <w:t>10</w:t>
        </w:r>
      </w:ins>
      <w:ins w:id="1693" w:author="Ryan Hakju Lee" w:date="2023-11-16T08:20:00Z">
        <w:r>
          <w:t>.5</w:t>
        </w:r>
        <w:r>
          <w:tab/>
          <w:t xml:space="preserve">Network Assistance </w:t>
        </w:r>
        <w:r w:rsidRPr="006436AF">
          <w:t>API</w:t>
        </w:r>
        <w:bookmarkEnd w:id="1691"/>
      </w:ins>
    </w:p>
    <w:p w14:paraId="0B001CAF" w14:textId="77777777" w:rsidR="00A56688" w:rsidRDefault="00A56688" w:rsidP="00A56688">
      <w:pPr>
        <w:rPr>
          <w:ins w:id="1694" w:author="Ryan Hakju Lee" w:date="2023-11-16T08:20:00Z"/>
        </w:rPr>
      </w:pPr>
      <w:ins w:id="1695" w:author="Ryan Hakju Lee" w:date="2023-11-16T08:20:00Z">
        <w:r w:rsidRPr="006436AF">
          <w:t xml:space="preserve">If AF-based Network Assistance is supported, then the Network Assistance API component of interface </w:t>
        </w:r>
        <w:r>
          <w:t xml:space="preserve">RTC-5 </w:t>
        </w:r>
        <w:r w:rsidRPr="006436AF">
          <w:t xml:space="preserve">is first used to provision a Network Assistance Session resource. The Network Assistance Resource can then be used to obtain bit rate recommendations and to issue delivery boost requests during the ongoing </w:t>
        </w:r>
        <w:r>
          <w:t>RTC</w:t>
        </w:r>
        <w:r w:rsidRPr="006436AF">
          <w:t xml:space="preserve"> session.</w:t>
        </w:r>
      </w:ins>
    </w:p>
    <w:p w14:paraId="1E59214B" w14:textId="4BFEE3C2" w:rsidR="00A56688" w:rsidRDefault="00A56688" w:rsidP="00A56688">
      <w:pPr>
        <w:rPr>
          <w:ins w:id="1696" w:author="Ryan Hakju Lee" w:date="2023-11-16T08:20:00Z"/>
          <w:lang w:eastAsia="ko-KR"/>
        </w:rPr>
      </w:pPr>
      <w:ins w:id="1697" w:author="Ryan Hakju Lee" w:date="2023-11-16T08:20:00Z">
        <w:r>
          <w:t xml:space="preserve">The Network Assistance API is defined in clause 9.4 of TS 26.510. </w:t>
        </w:r>
      </w:ins>
      <w:commentRangeStart w:id="1698"/>
      <w:ins w:id="1699" w:author="Ryan Hakju Lee" w:date="2023-11-16T08:30:00Z">
        <w:r w:rsidR="00835D4A">
          <w:t>[</w:t>
        </w:r>
      </w:ins>
      <w:ins w:id="1700" w:author="Ryan Hakju Lee" w:date="2023-11-16T08:20:00Z">
        <w:r>
          <w:t xml:space="preserve">When it is used, </w:t>
        </w:r>
        <w:r>
          <w:rPr>
            <w:lang w:eastAsia="ko-KR"/>
          </w:rPr>
          <w:t xml:space="preserve">the </w:t>
        </w:r>
        <w:r w:rsidRPr="006436AF">
          <w:rPr>
            <w:rStyle w:val="Code"/>
          </w:rPr>
          <w:t>qoSSpecification</w:t>
        </w:r>
        <w:r w:rsidRPr="006436AF">
          <w:t xml:space="preserve"> object shall be present</w:t>
        </w:r>
        <w:r>
          <w:t xml:space="preserve"> and its type shall be set to </w:t>
        </w:r>
        <w:r>
          <w:rPr>
            <w:rStyle w:val="Code"/>
          </w:rPr>
          <w:t>RTC</w:t>
        </w:r>
        <w:r w:rsidRPr="006436AF">
          <w:rPr>
            <w:rStyle w:val="Code"/>
          </w:rPr>
          <w:t>QoSSpecification</w:t>
        </w:r>
        <w:r>
          <w:rPr>
            <w:rStyle w:val="Code"/>
          </w:rPr>
          <w:t xml:space="preserve">, </w:t>
        </w:r>
        <w:r w:rsidRPr="006D1996">
          <w:t>as</w:t>
        </w:r>
        <w:r>
          <w:t xml:space="preserve"> specified in Table xx of TS 26.510.</w:t>
        </w:r>
      </w:ins>
      <w:ins w:id="1701" w:author="Ryan Hakju Lee" w:date="2023-11-16T08:30:00Z">
        <w:r w:rsidR="00835D4A">
          <w:t>]</w:t>
        </w:r>
      </w:ins>
      <w:commentRangeEnd w:id="1698"/>
      <w:ins w:id="1702" w:author="Ryan Hakju Lee" w:date="2023-11-16T08:31:00Z">
        <w:r w:rsidR="00A3125B">
          <w:rPr>
            <w:rStyle w:val="afff0"/>
          </w:rPr>
          <w:commentReference w:id="1698"/>
        </w:r>
      </w:ins>
    </w:p>
    <w:p w14:paraId="5C5F0B2B" w14:textId="3D38769F" w:rsidR="00A56688" w:rsidRDefault="00A56688" w:rsidP="00A56688">
      <w:pPr>
        <w:pStyle w:val="21"/>
        <w:rPr>
          <w:ins w:id="1703" w:author="Ryan Hakju Lee" w:date="2023-11-16T08:20:00Z"/>
        </w:rPr>
      </w:pPr>
      <w:bookmarkStart w:id="1704" w:name="_Toc151062117"/>
      <w:ins w:id="1705" w:author="Ryan Hakju Lee" w:date="2023-11-16T08:21:00Z">
        <w:r>
          <w:t>10</w:t>
        </w:r>
      </w:ins>
      <w:ins w:id="1706" w:author="Ryan Hakju Lee" w:date="2023-11-16T08:20:00Z">
        <w:r>
          <w:t>.6</w:t>
        </w:r>
        <w:r>
          <w:tab/>
          <w:t xml:space="preserve">Metrics Reporting </w:t>
        </w:r>
        <w:r w:rsidRPr="006436AF">
          <w:t>API</w:t>
        </w:r>
        <w:bookmarkEnd w:id="1704"/>
      </w:ins>
    </w:p>
    <w:p w14:paraId="453C510E" w14:textId="324EB0BD" w:rsidR="00A56688" w:rsidRDefault="00A56688" w:rsidP="00A56688">
      <w:pPr>
        <w:rPr>
          <w:ins w:id="1707" w:author="Ryan Hakju Lee" w:date="2023-11-16T08:20:00Z"/>
          <w:lang w:eastAsia="ko-KR"/>
        </w:rPr>
      </w:pPr>
      <w:ins w:id="1708" w:author="Ryan Hakju Lee" w:date="2023-11-16T08:20:00Z">
        <w:r>
          <w:rPr>
            <w:lang w:eastAsia="ko-KR"/>
          </w:rPr>
          <w:t xml:space="preserve">The Metric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ins>
      <w:ins w:id="1709" w:author="Ryan Hakju Lee" w:date="2023-11-16T08:22:00Z">
        <w:r w:rsidR="00DC2701">
          <w:rPr>
            <w:lang w:eastAsia="ko-KR"/>
          </w:rPr>
          <w:t>10</w:t>
        </w:r>
      </w:ins>
      <w:ins w:id="1710" w:author="Ryan Hakju Lee" w:date="2023-11-16T08:20:00Z">
        <w:r>
          <w:rPr>
            <w:lang w:eastAsia="ko-KR"/>
          </w:rPr>
          <w:t xml:space="preserve">.2. </w:t>
        </w:r>
      </w:ins>
      <w:ins w:id="1711" w:author="Ryan Hakju Lee" w:date="2023-11-16T11:04:00Z">
        <w:r w:rsidR="00BF61B3">
          <w:rPr>
            <w:lang w:eastAsia="ko-KR"/>
          </w:rPr>
          <w:t xml:space="preserve">For RTC, </w:t>
        </w:r>
      </w:ins>
      <w:ins w:id="1712" w:author="Ryan Hakju Lee" w:date="2023-11-16T11:05:00Z">
        <w:r w:rsidR="00E0717C">
          <w:rPr>
            <w:lang w:eastAsia="ko-KR"/>
          </w:rPr>
          <w:t xml:space="preserve">clause </w:t>
        </w:r>
      </w:ins>
      <w:ins w:id="1713" w:author="Ryan Hakju Lee" w:date="2023-11-16T11:07:00Z">
        <w:r w:rsidR="00E0717C">
          <w:rPr>
            <w:lang w:eastAsia="ko-KR"/>
          </w:rPr>
          <w:t>15.3.1</w:t>
        </w:r>
      </w:ins>
      <w:ins w:id="1714" w:author="Ryan Hakju Lee" w:date="2023-11-16T11:05:00Z">
        <w:r w:rsidR="00E0717C">
          <w:rPr>
            <w:lang w:eastAsia="ko-KR"/>
          </w:rPr>
          <w:t xml:space="preserve"> and clause </w:t>
        </w:r>
      </w:ins>
      <w:ins w:id="1715" w:author="Ryan Hakju Lee" w:date="2023-11-16T11:07:00Z">
        <w:r w:rsidR="00E0717C">
          <w:rPr>
            <w:lang w:eastAsia="ko-KR"/>
          </w:rPr>
          <w:t xml:space="preserve">15.3.2 </w:t>
        </w:r>
      </w:ins>
      <w:ins w:id="1716" w:author="Ryan Hakju Lee" w:date="2023-11-16T11:05:00Z">
        <w:r w:rsidR="00E0717C">
          <w:rPr>
            <w:lang w:eastAsia="ko-KR"/>
          </w:rPr>
          <w:t>speci</w:t>
        </w:r>
      </w:ins>
      <w:ins w:id="1717" w:author="Ryan Hakju Lee" w:date="2023-11-16T11:06:00Z">
        <w:r w:rsidR="00E0717C">
          <w:rPr>
            <w:lang w:eastAsia="ko-KR"/>
          </w:rPr>
          <w:t xml:space="preserve">fy the required MIME content type and metrics report format for the </w:t>
        </w:r>
        <w:r w:rsidR="00E0717C" w:rsidRPr="006436AF">
          <w:t xml:space="preserve">3GPP </w:t>
        </w:r>
        <w:r w:rsidR="00E0717C" w:rsidRPr="003745DB">
          <w:rPr>
            <w:rStyle w:val="Code"/>
          </w:rPr>
          <w:t>urn:‌3GPP:‌ns:‌PSS:‌RTC:‌QM1</w:t>
        </w:r>
        <w:r w:rsidR="00E0717C" w:rsidRPr="006436AF">
          <w:t xml:space="preserve"> metrics reporting scheme</w:t>
        </w:r>
        <w:r w:rsidR="00E0717C">
          <w:t>.</w:t>
        </w:r>
      </w:ins>
    </w:p>
    <w:p w14:paraId="35FE5729" w14:textId="77777777" w:rsidR="00A56688" w:rsidRDefault="00A56688" w:rsidP="00A56688">
      <w:pPr>
        <w:pStyle w:val="NO"/>
        <w:rPr>
          <w:ins w:id="1718" w:author="Ryan Hakju Lee" w:date="2023-11-16T08:20:00Z"/>
          <w:lang w:eastAsia="ko-KR"/>
        </w:rPr>
      </w:pPr>
      <w:ins w:id="1719" w:author="Ryan Hakju Lee" w:date="2023-11-16T08:20:00Z">
        <w:r>
          <w:rPr>
            <w:lang w:eastAsia="ko-KR"/>
          </w:rPr>
          <w:t>NOTE:</w:t>
        </w:r>
        <w:r>
          <w:rPr>
            <w:lang w:eastAsia="ko-KR"/>
          </w:rPr>
          <w:tab/>
          <w:t>When the t</w:t>
        </w:r>
        <w:r w:rsidRPr="00434FD6">
          <w:t>rusted WebRTC signalling function</w:t>
        </w:r>
        <w:r>
          <w:rPr>
            <w:lang w:eastAsia="ko-KR"/>
          </w:rPr>
          <w:t xml:space="preserve"> is present in RTC session, the metric reporting may be reported to the signalling function in RTC AS.</w:t>
        </w:r>
      </w:ins>
    </w:p>
    <w:p w14:paraId="796287E6" w14:textId="63459656" w:rsidR="00A56688" w:rsidRDefault="00A56688" w:rsidP="00A56688">
      <w:pPr>
        <w:pStyle w:val="21"/>
        <w:rPr>
          <w:ins w:id="1720" w:author="Ryan Hakju Lee" w:date="2023-11-16T08:20:00Z"/>
        </w:rPr>
      </w:pPr>
      <w:bookmarkStart w:id="1721" w:name="_Toc151062118"/>
      <w:ins w:id="1722" w:author="Ryan Hakju Lee" w:date="2023-11-16T08:21:00Z">
        <w:r>
          <w:t>10</w:t>
        </w:r>
      </w:ins>
      <w:ins w:id="1723" w:author="Ryan Hakju Lee" w:date="2023-11-16T08:20:00Z">
        <w:r>
          <w:t>.7</w:t>
        </w:r>
        <w:r>
          <w:tab/>
          <w:t xml:space="preserve">Consumption Reporting </w:t>
        </w:r>
        <w:r w:rsidRPr="006436AF">
          <w:t>API</w:t>
        </w:r>
        <w:bookmarkEnd w:id="1721"/>
      </w:ins>
    </w:p>
    <w:p w14:paraId="5A49D5F9" w14:textId="791667F0" w:rsidR="00192DDA" w:rsidRPr="003C667C" w:rsidDel="00A56688" w:rsidRDefault="00A56688" w:rsidP="00A56688">
      <w:pPr>
        <w:pStyle w:val="EditorsNote"/>
        <w:rPr>
          <w:del w:id="1724" w:author="Ryan Hakju Lee" w:date="2023-11-16T08:19:00Z"/>
        </w:rPr>
      </w:pPr>
      <w:ins w:id="1725" w:author="Ryan Hakju Lee" w:date="2023-11-16T08:20:00Z">
        <w:r>
          <w:rPr>
            <w:lang w:eastAsia="ko-KR"/>
          </w:rPr>
          <w:t xml:space="preserve">The Metric Reporting API allows the RTC Media Session Handler to report media consumption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ins>
      <w:ins w:id="1726" w:author="Ryan Hakju Lee" w:date="2023-11-16T08:22:00Z">
        <w:r w:rsidR="00DC2701">
          <w:rPr>
            <w:lang w:eastAsia="ko-KR"/>
          </w:rPr>
          <w:t>10</w:t>
        </w:r>
      </w:ins>
      <w:ins w:id="1727" w:author="Ryan Hakju Lee" w:date="2023-11-16T08:20:00Z">
        <w:r>
          <w:rPr>
            <w:lang w:eastAsia="ko-KR"/>
          </w:rPr>
          <w:t>.2. The report procedure and report format are defined in clause 9.5 of TS 26.510.</w:t>
        </w:r>
      </w:ins>
      <w:del w:id="1728" w:author="Ryan Hakju Lee" w:date="2023-11-16T08:19:00Z">
        <w:r w:rsidR="00192DDA" w:rsidDel="00A56688">
          <w:delText>Editor’s Note:. refer to TS 26.51x</w:delText>
        </w:r>
      </w:del>
    </w:p>
    <w:p w14:paraId="5DA2A512" w14:textId="77777777" w:rsidR="00192DDA" w:rsidRPr="0072551F" w:rsidRDefault="00192DDA" w:rsidP="00192DDA">
      <w:pPr>
        <w:rPr>
          <w:lang w:eastAsia="ko-KR"/>
        </w:rPr>
      </w:pPr>
    </w:p>
    <w:p w14:paraId="7E741BF0" w14:textId="1F154DBA" w:rsidR="00192DDA" w:rsidRDefault="001667FC" w:rsidP="00192DDA">
      <w:pPr>
        <w:pStyle w:val="1"/>
        <w:rPr>
          <w:lang w:eastAsia="ko-KR"/>
        </w:rPr>
      </w:pPr>
      <w:bookmarkStart w:id="1729" w:name="_Toc151062119"/>
      <w:r>
        <w:rPr>
          <w:lang w:eastAsia="ko-KR"/>
        </w:rPr>
        <w:t>1</w:t>
      </w:r>
      <w:del w:id="1730" w:author="Ryan Hakju Lee" w:date="2023-11-16T08:18:00Z">
        <w:r w:rsidDel="00DC638E">
          <w:rPr>
            <w:lang w:eastAsia="ko-KR"/>
          </w:rPr>
          <w:delText>0</w:delText>
        </w:r>
      </w:del>
      <w:ins w:id="1731" w:author="Ryan Hakju Lee" w:date="2023-11-16T08:18:00Z">
        <w:r w:rsidR="00DC638E">
          <w:rPr>
            <w:lang w:eastAsia="ko-KR"/>
          </w:rPr>
          <w:t>1</w:t>
        </w:r>
      </w:ins>
      <w:r w:rsidR="00192DDA">
        <w:rPr>
          <w:rFonts w:hint="eastAsia"/>
          <w:lang w:eastAsia="ko-KR"/>
        </w:rPr>
        <w:tab/>
      </w:r>
      <w:r w:rsidR="00192DDA">
        <w:rPr>
          <w:lang w:eastAsia="ko-KR"/>
        </w:rPr>
        <w:t>Client API (RTC-6)</w:t>
      </w:r>
      <w:bookmarkEnd w:id="1729"/>
    </w:p>
    <w:p w14:paraId="4760B95A" w14:textId="77777777" w:rsidR="00192DDA" w:rsidRPr="003C667C" w:rsidRDefault="00192DDA" w:rsidP="00192DDA">
      <w:pPr>
        <w:pStyle w:val="EditorsNote"/>
      </w:pPr>
      <w:r>
        <w:t>Editor’s Note:.resource structure and data model for RTC-1, refer to TS 26.51x</w:t>
      </w:r>
    </w:p>
    <w:p w14:paraId="64B39293" w14:textId="77777777" w:rsidR="00192DDA" w:rsidRPr="0072551F" w:rsidRDefault="00192DDA" w:rsidP="00192DDA">
      <w:pPr>
        <w:rPr>
          <w:lang w:eastAsia="ko-KR"/>
        </w:rPr>
      </w:pPr>
    </w:p>
    <w:p w14:paraId="76B25236" w14:textId="7D216123" w:rsidR="00192DDA" w:rsidRDefault="001667FC" w:rsidP="00192DDA">
      <w:pPr>
        <w:pStyle w:val="1"/>
        <w:rPr>
          <w:lang w:eastAsia="ko-KR"/>
        </w:rPr>
      </w:pPr>
      <w:bookmarkStart w:id="1732" w:name="_Toc151062120"/>
      <w:r>
        <w:rPr>
          <w:lang w:eastAsia="ko-KR"/>
        </w:rPr>
        <w:t>1</w:t>
      </w:r>
      <w:del w:id="1733" w:author="Ryan Hakju Lee" w:date="2023-11-16T08:18:00Z">
        <w:r w:rsidDel="00DC638E">
          <w:rPr>
            <w:lang w:eastAsia="ko-KR"/>
          </w:rPr>
          <w:delText>1</w:delText>
        </w:r>
      </w:del>
      <w:ins w:id="1734" w:author="Ryan Hakju Lee" w:date="2023-11-16T08:18:00Z">
        <w:r w:rsidR="00DC638E">
          <w:rPr>
            <w:lang w:eastAsia="ko-KR"/>
          </w:rPr>
          <w:t>2</w:t>
        </w:r>
      </w:ins>
      <w:r w:rsidR="00192DDA">
        <w:rPr>
          <w:rFonts w:hint="eastAsia"/>
          <w:lang w:eastAsia="ko-KR"/>
        </w:rPr>
        <w:tab/>
      </w:r>
      <w:r w:rsidR="00192DDA">
        <w:rPr>
          <w:lang w:eastAsia="ko-KR"/>
        </w:rPr>
        <w:t>Client interface (RTC-7)</w:t>
      </w:r>
      <w:bookmarkEnd w:id="1732"/>
    </w:p>
    <w:p w14:paraId="3208D888" w14:textId="1D31165D" w:rsidR="00192DDA" w:rsidRPr="003C667C" w:rsidRDefault="00192DDA" w:rsidP="00192DDA">
      <w:pPr>
        <w:pStyle w:val="EditorsNote"/>
      </w:pPr>
      <w:r>
        <w:t>Editor’s Note:.internal interface and not exposed</w:t>
      </w:r>
    </w:p>
    <w:p w14:paraId="18679713" w14:textId="77777777" w:rsidR="00192DDA" w:rsidRPr="0072551F" w:rsidRDefault="00192DDA" w:rsidP="00192DDA">
      <w:pPr>
        <w:rPr>
          <w:lang w:eastAsia="ko-KR"/>
        </w:rPr>
      </w:pPr>
    </w:p>
    <w:p w14:paraId="05EAF049" w14:textId="77777777" w:rsidR="008408C0" w:rsidRPr="005B131B" w:rsidRDefault="008408C0" w:rsidP="00C9474C">
      <w:pPr>
        <w:rPr>
          <w:lang w:eastAsia="ko-KR"/>
        </w:rPr>
      </w:pPr>
    </w:p>
    <w:p w14:paraId="01B1DFCD" w14:textId="62E1BAD3" w:rsidR="00845758" w:rsidRPr="001B1925" w:rsidRDefault="001667FC" w:rsidP="00845758">
      <w:pPr>
        <w:pStyle w:val="1"/>
      </w:pPr>
      <w:bookmarkStart w:id="1735" w:name="_Toc133303921"/>
      <w:bookmarkStart w:id="1736" w:name="_Toc139015228"/>
      <w:bookmarkStart w:id="1737" w:name="_Toc151062121"/>
      <w:bookmarkEnd w:id="670"/>
      <w:bookmarkEnd w:id="671"/>
      <w:r>
        <w:t>1</w:t>
      </w:r>
      <w:ins w:id="1738" w:author="Ryan Hakju Lee" w:date="2023-11-16T08:31:00Z">
        <w:r w:rsidR="00381D9F">
          <w:t>3</w:t>
        </w:r>
      </w:ins>
      <w:del w:id="1739" w:author="Ryan Hakju Lee" w:date="2023-11-16T08:31:00Z">
        <w:r w:rsidDel="00381D9F">
          <w:delText>2</w:delText>
        </w:r>
      </w:del>
      <w:r w:rsidR="00845758" w:rsidRPr="001B1925">
        <w:tab/>
      </w:r>
      <w:bookmarkEnd w:id="1735"/>
      <w:bookmarkEnd w:id="1736"/>
      <w:r w:rsidR="008B6FF5">
        <w:t>P</w:t>
      </w:r>
      <w:r w:rsidR="007732D4">
        <w:t xml:space="preserve">rotocols </w:t>
      </w:r>
      <w:r w:rsidR="009B713C">
        <w:t xml:space="preserve">of </w:t>
      </w:r>
      <w:r w:rsidR="008B6FF5">
        <w:t>real-time media communication</w:t>
      </w:r>
      <w:bookmarkEnd w:id="1737"/>
    </w:p>
    <w:p w14:paraId="1FE35985" w14:textId="1CFBFD1D" w:rsidR="00845758" w:rsidRPr="00137109" w:rsidRDefault="001667FC" w:rsidP="00845758">
      <w:pPr>
        <w:pStyle w:val="21"/>
      </w:pPr>
      <w:bookmarkStart w:id="1740" w:name="_Toc133303922"/>
      <w:bookmarkStart w:id="1741" w:name="_Toc139015229"/>
      <w:bookmarkStart w:id="1742" w:name="_Toc151062122"/>
      <w:r>
        <w:t>1</w:t>
      </w:r>
      <w:del w:id="1743" w:author="Ryan Hakju Lee" w:date="2023-11-16T08:31:00Z">
        <w:r w:rsidDel="00381D9F">
          <w:delText>2</w:delText>
        </w:r>
      </w:del>
      <w:ins w:id="1744" w:author="Ryan Hakju Lee" w:date="2023-11-16T08:31:00Z">
        <w:r w:rsidR="00381D9F">
          <w:t>3</w:t>
        </w:r>
      </w:ins>
      <w:r w:rsidR="00845758" w:rsidRPr="007732D4">
        <w:t>.1</w:t>
      </w:r>
      <w:r w:rsidR="00845758" w:rsidRPr="007732D4">
        <w:tab/>
      </w:r>
      <w:r w:rsidR="00A66F86" w:rsidRPr="007732D4">
        <w:t>General</w:t>
      </w:r>
      <w:bookmarkEnd w:id="1740"/>
      <w:bookmarkEnd w:id="1741"/>
      <w:bookmarkEnd w:id="1742"/>
    </w:p>
    <w:p w14:paraId="40DF1419" w14:textId="6C53A044" w:rsidR="001E7998" w:rsidRPr="00C9474C" w:rsidRDefault="00FB476C" w:rsidP="00815D8D">
      <w:r w:rsidRPr="00C9474C">
        <w:t xml:space="preserve">The </w:t>
      </w:r>
      <w:del w:id="1745" w:author="Ryan Hakju Lee" w:date="2023-11-16T08:32:00Z">
        <w:r w:rsidRPr="00C9474C" w:rsidDel="00381D9F">
          <w:delText>iRTC client</w:delText>
        </w:r>
      </w:del>
      <w:ins w:id="1746" w:author="Ryan Hakju Lee" w:date="2023-11-16T08:32:00Z">
        <w:r w:rsidR="00381D9F">
          <w:t>RTC endpoint</w:t>
        </w:r>
      </w:ins>
      <w:r w:rsidRPr="00C9474C">
        <w:t xml:space="preserve"> supports t</w:t>
      </w:r>
      <w:r w:rsidR="000214B0" w:rsidRPr="00C9474C">
        <w:t xml:space="preserve">ransport protocols used </w:t>
      </w:r>
      <w:r w:rsidRPr="00C9474C">
        <w:t>in</w:t>
      </w:r>
      <w:r w:rsidR="000214B0" w:rsidRPr="00C9474C">
        <w:t xml:space="preserve"> WebRTC</w:t>
      </w:r>
      <w:r w:rsidR="00B012FE">
        <w:t>, as specified in IETF [RFC8834]</w:t>
      </w:r>
      <w:r w:rsidR="000214B0" w:rsidRPr="00C9474C">
        <w:t>, including the protocols for interaction with intermediate boxes such as firewalls, relays, and NAT boxes [x</w:t>
      </w:r>
      <w:r w:rsidR="00A34674" w:rsidRPr="00C9474C">
        <w:t>9]</w:t>
      </w:r>
      <w:r w:rsidR="00482DE2" w:rsidRPr="00C9474C">
        <w:t>.</w:t>
      </w:r>
      <w:r w:rsidR="00696DEC" w:rsidRPr="00C9474C">
        <w:t xml:space="preserve"> Figure </w:t>
      </w:r>
      <w:del w:id="1747" w:author="Ryan Hakju Lee" w:date="2023-11-16T08:32:00Z">
        <w:r w:rsidR="00696DEC" w:rsidRPr="00C9474C" w:rsidDel="00381D9F">
          <w:delText>5</w:delText>
        </w:r>
      </w:del>
      <w:ins w:id="1748" w:author="Ryan Hakju Lee" w:date="2023-11-16T08:32:00Z">
        <w:r w:rsidR="00381D9F">
          <w:t>13</w:t>
        </w:r>
      </w:ins>
      <w:r w:rsidR="00696DEC" w:rsidRPr="00C9474C">
        <w:t>.</w:t>
      </w:r>
      <w:r w:rsidR="007732D4" w:rsidRPr="00C9474C">
        <w:t>1-1</w:t>
      </w:r>
      <w:r w:rsidR="00696DEC" w:rsidRPr="00C9474C">
        <w:t xml:space="preserve"> shows the protocol stack</w:t>
      </w:r>
      <w:r w:rsidR="009B713C">
        <w:t xml:space="preserve"> of </w:t>
      </w:r>
      <w:ins w:id="1749" w:author="Ryan Hakju Lee" w:date="2023-11-16T08:32:00Z">
        <w:r w:rsidR="00381D9F">
          <w:t>RTC endpoint</w:t>
        </w:r>
      </w:ins>
      <w:del w:id="1750" w:author="Ryan Hakju Lee" w:date="2023-11-16T08:32:00Z">
        <w:r w:rsidR="009B713C" w:rsidDel="00381D9F">
          <w:delText>iRTC client</w:delText>
        </w:r>
      </w:del>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pt;height:193.55pt" o:ole="">
            <v:imagedata r:id="rId16" o:title=""/>
          </v:shape>
          <o:OLEObject Type="Embed" ProgID="Visio.Drawing.15" ShapeID="_x0000_i1027" DrawAspect="Content" ObjectID="_1761718574" r:id="rId17"/>
        </w:object>
      </w:r>
    </w:p>
    <w:p w14:paraId="1A893CF9" w14:textId="7CC5D282" w:rsidR="00CB5E87" w:rsidRPr="001B1925" w:rsidRDefault="00CB5E87" w:rsidP="00CF4024">
      <w:pPr>
        <w:pStyle w:val="TF"/>
      </w:pPr>
      <w:r w:rsidRPr="00137109">
        <w:t xml:space="preserve">Figure </w:t>
      </w:r>
      <w:r w:rsidR="00574655">
        <w:t>1</w:t>
      </w:r>
      <w:del w:id="1751" w:author="Ryan Hakju Lee" w:date="2023-11-16T08:32:00Z">
        <w:r w:rsidR="00460AA2" w:rsidDel="00381D9F">
          <w:delText>2</w:delText>
        </w:r>
      </w:del>
      <w:ins w:id="1752" w:author="Ryan Hakju Lee" w:date="2023-11-16T08:32:00Z">
        <w:r w:rsidR="00381D9F">
          <w:t>3</w:t>
        </w:r>
      </w:ins>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ins w:id="1753" w:author="Ryan Hakju Lee" w:date="2023-11-16T08:32:00Z">
        <w:r w:rsidR="00381D9F">
          <w:t>RTC endpoint</w:t>
        </w:r>
      </w:ins>
      <w:del w:id="1754" w:author="Ryan Hakju Lee" w:date="2023-11-16T08:32:00Z">
        <w:r w:rsidRPr="00F31056" w:rsidDel="00381D9F">
          <w:delText>iRTC client</w:delText>
        </w:r>
      </w:del>
    </w:p>
    <w:p w14:paraId="0D3014C4" w14:textId="5060582F" w:rsidR="00444D68" w:rsidRPr="00F31056" w:rsidRDefault="001667FC" w:rsidP="00444D68">
      <w:pPr>
        <w:pStyle w:val="21"/>
      </w:pPr>
      <w:bookmarkStart w:id="1755" w:name="_Toc133303936"/>
      <w:bookmarkStart w:id="1756" w:name="_Toc139015243"/>
      <w:bookmarkStart w:id="1757" w:name="_Toc151062123"/>
      <w:r>
        <w:t>1</w:t>
      </w:r>
      <w:del w:id="1758" w:author="Ryan Hakju Lee" w:date="2023-11-16T08:32:00Z">
        <w:r w:rsidDel="00381D9F">
          <w:delText>2</w:delText>
        </w:r>
      </w:del>
      <w:ins w:id="1759" w:author="Ryan Hakju Lee" w:date="2023-11-16T08:32:00Z">
        <w:r w:rsidR="00381D9F">
          <w:t>3</w:t>
        </w:r>
      </w:ins>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1755"/>
      <w:bookmarkEnd w:id="1756"/>
      <w:bookmarkEnd w:id="1757"/>
    </w:p>
    <w:p w14:paraId="02D4BEE3" w14:textId="0E3BD35A" w:rsidR="00B004BD" w:rsidRPr="00137109" w:rsidRDefault="001667FC" w:rsidP="00B004BD">
      <w:pPr>
        <w:pStyle w:val="31"/>
      </w:pPr>
      <w:bookmarkStart w:id="1760" w:name="_Toc133303937"/>
      <w:bookmarkStart w:id="1761" w:name="_Toc139015244"/>
      <w:bookmarkStart w:id="1762" w:name="_Toc151062124"/>
      <w:r>
        <w:t>1</w:t>
      </w:r>
      <w:del w:id="1763" w:author="Ryan Hakju Lee" w:date="2023-11-16T08:32:00Z">
        <w:r w:rsidDel="00381D9F">
          <w:delText>2</w:delText>
        </w:r>
      </w:del>
      <w:ins w:id="1764" w:author="Ryan Hakju Lee" w:date="2023-11-16T08:32:00Z">
        <w:r w:rsidR="00381D9F">
          <w:t>3</w:t>
        </w:r>
      </w:ins>
      <w:r w:rsidR="00B004BD" w:rsidRPr="00137109">
        <w:t>.2.1</w:t>
      </w:r>
      <w:r w:rsidR="00B004BD" w:rsidRPr="00137109">
        <w:tab/>
        <w:t>General</w:t>
      </w:r>
      <w:bookmarkEnd w:id="1760"/>
      <w:bookmarkEnd w:id="1761"/>
      <w:bookmarkEnd w:id="1762"/>
    </w:p>
    <w:p w14:paraId="36ABB76C" w14:textId="13906480" w:rsidR="00B004BD" w:rsidRPr="00F31056" w:rsidRDefault="00B004BD" w:rsidP="00B004BD">
      <w:pPr>
        <w:jc w:val="both"/>
        <w:rPr>
          <w:bCs/>
        </w:rPr>
      </w:pPr>
      <w:r w:rsidRPr="00F31056">
        <w:rPr>
          <w:bCs/>
        </w:rPr>
        <w:t>The Simple WebRTC Application Protocol (SWAP) supports collaboration scenario 3 described in [x5].</w:t>
      </w:r>
    </w:p>
    <w:p w14:paraId="74A88379" w14:textId="0858D7C7"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(and applicable to collaboration scenario 3) is specified as </w:t>
      </w:r>
      <w:r w:rsidR="00525CE4" w:rsidRPr="001B1925">
        <w:rPr>
          <w:bCs/>
        </w:rPr>
        <w:t xml:space="preserve">a </w:t>
      </w:r>
      <w:r w:rsidRPr="001B1925">
        <w:rPr>
          <w:bCs/>
        </w:rPr>
        <w:t>different protocol in future release.</w:t>
      </w:r>
    </w:p>
    <w:p w14:paraId="7FC8B69C" w14:textId="48AC0ED5" w:rsidR="00B004BD" w:rsidRPr="00F31056" w:rsidRDefault="001667FC" w:rsidP="00B004BD">
      <w:pPr>
        <w:pStyle w:val="31"/>
      </w:pPr>
      <w:bookmarkStart w:id="1765" w:name="_Toc133303938"/>
      <w:bookmarkStart w:id="1766" w:name="_Toc139015245"/>
      <w:bookmarkStart w:id="1767" w:name="_Toc151062125"/>
      <w:r>
        <w:t>1</w:t>
      </w:r>
      <w:del w:id="1768" w:author="Ryan Hakju Lee" w:date="2023-11-16T08:33:00Z">
        <w:r w:rsidDel="00381D9F">
          <w:delText>2</w:delText>
        </w:r>
      </w:del>
      <w:ins w:id="1769" w:author="Ryan Hakju Lee" w:date="2023-11-16T08:33:00Z">
        <w:r w:rsidR="00381D9F">
          <w:t>3</w:t>
        </w:r>
      </w:ins>
      <w:r w:rsidR="00B004BD" w:rsidRPr="00F31056">
        <w:t>.2.2</w:t>
      </w:r>
      <w:r w:rsidR="00B004BD" w:rsidRPr="00F31056">
        <w:tab/>
        <w:t>Protocol and version identification</w:t>
      </w:r>
      <w:bookmarkEnd w:id="1765"/>
      <w:bookmarkEnd w:id="1766"/>
      <w:bookmarkEnd w:id="1767"/>
    </w:p>
    <w:p w14:paraId="5212700A" w14:textId="77777777"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6.2.3.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05B37EDF" w:rsidR="00B004BD" w:rsidRPr="001B1925" w:rsidRDefault="001667FC" w:rsidP="00B004BD">
      <w:pPr>
        <w:pStyle w:val="31"/>
      </w:pPr>
      <w:bookmarkStart w:id="1770" w:name="_Hlk129340857"/>
      <w:bookmarkStart w:id="1771" w:name="_Toc133303939"/>
      <w:bookmarkStart w:id="1772" w:name="_Toc139015246"/>
      <w:bookmarkStart w:id="1773" w:name="_Toc151062126"/>
      <w:r>
        <w:t>1</w:t>
      </w:r>
      <w:del w:id="1774" w:author="Ryan Hakju Lee" w:date="2023-11-16T08:33:00Z">
        <w:r w:rsidDel="00381D9F">
          <w:delText>2</w:delText>
        </w:r>
      </w:del>
      <w:ins w:id="1775" w:author="Ryan Hakju Lee" w:date="2023-11-16T08:33:00Z">
        <w:r w:rsidR="00381D9F">
          <w:t>3</w:t>
        </w:r>
      </w:ins>
      <w:r w:rsidR="00B004BD" w:rsidRPr="001B1925">
        <w:t>.2.3</w:t>
      </w:r>
      <w:bookmarkEnd w:id="1770"/>
      <w:r w:rsidR="00B004BD" w:rsidRPr="001B1925">
        <w:tab/>
        <w:t>WebSocket URI structure</w:t>
      </w:r>
      <w:bookmarkEnd w:id="1771"/>
      <w:bookmarkEnd w:id="1772"/>
      <w:bookmarkEnd w:id="1773"/>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5FAFEE4D" w:rsidR="00B004BD" w:rsidRPr="001B1925" w:rsidRDefault="008471E9" w:rsidP="008471E9">
      <w:pPr>
        <w:pStyle w:val="B1"/>
      </w:pPr>
      <w:r w:rsidRPr="001B1925">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[x18]</w:t>
      </w:r>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lastRenderedPageBreak/>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1F6F3A" w:rsidR="00B004BD" w:rsidRPr="00137109" w:rsidRDefault="001667FC" w:rsidP="00B004BD">
      <w:pPr>
        <w:pStyle w:val="31"/>
      </w:pPr>
      <w:bookmarkStart w:id="1776" w:name="_Toc133303940"/>
      <w:bookmarkStart w:id="1777" w:name="_Toc139015247"/>
      <w:bookmarkStart w:id="1778" w:name="_Toc151062127"/>
      <w:r>
        <w:t>1</w:t>
      </w:r>
      <w:del w:id="1779" w:author="Ryan Hakju Lee" w:date="2023-11-16T08:33:00Z">
        <w:r w:rsidDel="00381D9F">
          <w:delText>2</w:delText>
        </w:r>
      </w:del>
      <w:ins w:id="1780" w:author="Ryan Hakju Lee" w:date="2023-11-16T08:33:00Z">
        <w:r w:rsidR="00381D9F">
          <w:t>3</w:t>
        </w:r>
      </w:ins>
      <w:r w:rsidR="00B004BD" w:rsidRPr="00F31056">
        <w:t>.2.4</w:t>
      </w:r>
      <w:r w:rsidR="00B004BD" w:rsidRPr="00F31056">
        <w:tab/>
        <w:t>SWAP</w:t>
      </w:r>
      <w:bookmarkEnd w:id="1776"/>
      <w:bookmarkEnd w:id="1777"/>
      <w:bookmarkEnd w:id="1778"/>
    </w:p>
    <w:p w14:paraId="522B0C12" w14:textId="123FEBAD" w:rsidR="00B004BD" w:rsidRPr="000A7DAD" w:rsidRDefault="001667FC" w:rsidP="00B004BD">
      <w:pPr>
        <w:pStyle w:val="41"/>
        <w:rPr>
          <w:bCs/>
        </w:rPr>
      </w:pPr>
      <w:bookmarkStart w:id="1781" w:name="_Toc133303941"/>
      <w:bookmarkStart w:id="1782" w:name="_Toc139015248"/>
      <w:bookmarkStart w:id="1783" w:name="_Toc151062128"/>
      <w:r>
        <w:t>1</w:t>
      </w:r>
      <w:del w:id="1784" w:author="Ryan Hakju Lee" w:date="2023-11-16T08:33:00Z">
        <w:r w:rsidDel="00381D9F">
          <w:delText>2</w:delText>
        </w:r>
      </w:del>
      <w:ins w:id="1785" w:author="Ryan Hakju Lee" w:date="2023-11-16T08:33:00Z">
        <w:r w:rsidR="00381D9F">
          <w:t>3</w:t>
        </w:r>
      </w:ins>
      <w:r w:rsidR="00B004BD" w:rsidRPr="00F31056">
        <w:t>.2.4.1</w:t>
      </w:r>
      <w:r w:rsidR="00B004BD" w:rsidRPr="00F31056">
        <w:tab/>
      </w:r>
      <w:r w:rsidR="00B004BD" w:rsidRPr="003F29D5">
        <w:t>Protocol and version identification</w:t>
      </w:r>
      <w:bookmarkEnd w:id="1781"/>
      <w:bookmarkEnd w:id="1782"/>
      <w:bookmarkEnd w:id="1783"/>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262A8FBF" w:rsidR="00B004BD" w:rsidRPr="00F31056" w:rsidRDefault="001667FC" w:rsidP="00B004BD">
      <w:pPr>
        <w:pStyle w:val="41"/>
      </w:pPr>
      <w:bookmarkStart w:id="1786" w:name="_Toc133303942"/>
      <w:bookmarkStart w:id="1787" w:name="_Toc139015249"/>
      <w:bookmarkStart w:id="1788" w:name="_Toc151062129"/>
      <w:r>
        <w:t>1</w:t>
      </w:r>
      <w:del w:id="1789" w:author="Ryan Hakju Lee" w:date="2023-11-16T08:33:00Z">
        <w:r w:rsidDel="00381D9F">
          <w:delText>2</w:delText>
        </w:r>
      </w:del>
      <w:ins w:id="1790" w:author="Ryan Hakju Lee" w:date="2023-11-16T08:33:00Z">
        <w:r w:rsidR="00381D9F">
          <w:t>3</w:t>
        </w:r>
      </w:ins>
      <w:r w:rsidR="00B004BD" w:rsidRPr="00137109">
        <w:t>.2.</w:t>
      </w:r>
      <w:r w:rsidR="00B004BD" w:rsidRPr="00F31056">
        <w:t>4.2</w:t>
      </w:r>
      <w:r w:rsidR="00B004BD" w:rsidRPr="00F31056">
        <w:tab/>
        <w:t>Transport</w:t>
      </w:r>
      <w:bookmarkEnd w:id="1786"/>
      <w:bookmarkEnd w:id="1787"/>
      <w:bookmarkEnd w:id="1788"/>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3.75pt;height:40.2pt" o:ole="">
            <v:imagedata r:id="rId18" o:title=""/>
          </v:shape>
          <o:OLEObject Type="Embed" ProgID="Visio.Drawing.15" ShapeID="_x0000_i1028" DrawAspect="Content" ObjectID="_1761718575" r:id="rId19"/>
        </w:object>
      </w:r>
    </w:p>
    <w:p w14:paraId="683A7297" w14:textId="0C31F525" w:rsidR="003350ED" w:rsidRPr="001B1925" w:rsidRDefault="003350ED" w:rsidP="008471E9">
      <w:pPr>
        <w:pStyle w:val="TF"/>
      </w:pPr>
      <w:r w:rsidRPr="00AA19A2">
        <w:t xml:space="preserve">Figure </w:t>
      </w:r>
      <w:del w:id="1791" w:author="Ryan Hakju Lee" w:date="2023-11-16T08:33:00Z">
        <w:r w:rsidRPr="00AA19A2" w:rsidDel="00381D9F">
          <w:delText>6</w:delText>
        </w:r>
      </w:del>
      <w:ins w:id="1792" w:author="Ryan Hakju Lee" w:date="2023-11-16T08:33:00Z">
        <w:r w:rsidR="00381D9F" w:rsidRPr="0086780D">
          <w:t>13</w:t>
        </w:r>
      </w:ins>
      <w:r w:rsidRPr="00381D9F">
        <w:rPr>
          <w:rPrChange w:id="1793" w:author="Ryan Hakju Lee" w:date="2023-11-16T08:33:00Z">
            <w:rPr>
              <w:highlight w:val="yellow"/>
            </w:rPr>
          </w:rPrChange>
        </w:rPr>
        <w:t>.2.</w:t>
      </w:r>
      <w:ins w:id="1794" w:author="Ryan Hakju Lee" w:date="2023-11-16T08:33:00Z">
        <w:r w:rsidR="00381D9F" w:rsidRPr="00381D9F">
          <w:rPr>
            <w:rPrChange w:id="1795" w:author="Ryan Hakju Lee" w:date="2023-11-16T08:33:00Z">
              <w:rPr>
                <w:highlight w:val="yellow"/>
              </w:rPr>
            </w:rPrChange>
          </w:rPr>
          <w:t>4.2-1</w:t>
        </w:r>
      </w:ins>
      <w:del w:id="1796" w:author="Ryan Hakju Lee" w:date="2023-11-16T08:33:00Z">
        <w:r w:rsidRPr="00381D9F" w:rsidDel="00381D9F">
          <w:rPr>
            <w:rPrChange w:id="1797" w:author="Ryan Hakju Lee" w:date="2023-11-16T08:33:00Z">
              <w:rPr>
                <w:highlight w:val="yellow"/>
              </w:rPr>
            </w:rPrChange>
          </w:rPr>
          <w:delText>x</w:delText>
        </w:r>
      </w:del>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3.75pt;height:121.55pt" o:ole="">
            <v:imagedata r:id="rId20" o:title=""/>
          </v:shape>
          <o:OLEObject Type="Embed" ProgID="Visio.Drawing.15" ShapeID="_x0000_i1029" DrawAspect="Content" ObjectID="_1761718576" r:id="rId21"/>
        </w:object>
      </w:r>
    </w:p>
    <w:p w14:paraId="2D2F1D5E" w14:textId="1B8CCF06" w:rsidR="00B004BD" w:rsidRPr="001B1925" w:rsidRDefault="003350ED" w:rsidP="008471E9">
      <w:pPr>
        <w:pStyle w:val="TF"/>
        <w:rPr>
          <w:bCs/>
        </w:rPr>
      </w:pPr>
      <w:r w:rsidRPr="00AA19A2">
        <w:t xml:space="preserve">Figure </w:t>
      </w:r>
      <w:del w:id="1798" w:author="Ryan Hakju Lee" w:date="2023-11-16T08:33:00Z">
        <w:r w:rsidRPr="00AA19A2" w:rsidDel="00381D9F">
          <w:delText>6</w:delText>
        </w:r>
      </w:del>
      <w:ins w:id="1799" w:author="Ryan Hakju Lee" w:date="2023-11-16T08:33:00Z">
        <w:r w:rsidR="00381D9F" w:rsidRPr="0086780D">
          <w:t>13</w:t>
        </w:r>
      </w:ins>
      <w:r w:rsidRPr="00381D9F">
        <w:rPr>
          <w:rPrChange w:id="1800" w:author="Ryan Hakju Lee" w:date="2023-11-16T08:33:00Z">
            <w:rPr>
              <w:highlight w:val="yellow"/>
            </w:rPr>
          </w:rPrChange>
        </w:rPr>
        <w:t>.2</w:t>
      </w:r>
      <w:ins w:id="1801" w:author="Ryan Hakju Lee" w:date="2023-11-16T08:33:00Z">
        <w:r w:rsidR="00381D9F" w:rsidRPr="00381D9F">
          <w:rPr>
            <w:rPrChange w:id="1802" w:author="Ryan Hakju Lee" w:date="2023-11-16T08:33:00Z">
              <w:rPr>
                <w:highlight w:val="yellow"/>
              </w:rPr>
            </w:rPrChange>
          </w:rPr>
          <w:t>.4.2-2</w:t>
        </w:r>
      </w:ins>
      <w:del w:id="1803" w:author="Ryan Hakju Lee" w:date="2023-11-16T08:33:00Z">
        <w:r w:rsidRPr="00381D9F" w:rsidDel="00381D9F">
          <w:rPr>
            <w:rPrChange w:id="1804" w:author="Ryan Hakju Lee" w:date="2023-11-16T08:33:00Z">
              <w:rPr>
                <w:highlight w:val="yellow"/>
              </w:rPr>
            </w:rPrChange>
          </w:rPr>
          <w:delText>.x</w:delText>
        </w:r>
      </w:del>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4AC89E03" w:rsidR="00B004BD" w:rsidRPr="00F31056" w:rsidRDefault="001667FC" w:rsidP="00B004BD">
      <w:pPr>
        <w:pStyle w:val="41"/>
      </w:pPr>
      <w:bookmarkStart w:id="1805" w:name="_Toc133303943"/>
      <w:bookmarkStart w:id="1806" w:name="_Toc139015250"/>
      <w:bookmarkStart w:id="1807" w:name="_Toc151062130"/>
      <w:r>
        <w:t>1</w:t>
      </w:r>
      <w:del w:id="1808" w:author="Ryan Hakju Lee" w:date="2023-11-16T08:33:00Z">
        <w:r w:rsidDel="00381D9F">
          <w:delText>2</w:delText>
        </w:r>
      </w:del>
      <w:ins w:id="1809" w:author="Ryan Hakju Lee" w:date="2023-11-16T08:33:00Z">
        <w:r w:rsidR="00381D9F">
          <w:t>3</w:t>
        </w:r>
      </w:ins>
      <w:r w:rsidR="00B004BD" w:rsidRPr="00F31056">
        <w:t>.2.4.3</w:t>
      </w:r>
      <w:r w:rsidR="00B004BD" w:rsidRPr="00F31056">
        <w:tab/>
        <w:t>State machine</w:t>
      </w:r>
      <w:bookmarkEnd w:id="1805"/>
      <w:bookmarkEnd w:id="1806"/>
      <w:bookmarkEnd w:id="1807"/>
    </w:p>
    <w:p w14:paraId="76200B7F" w14:textId="77777777" w:rsidR="00B004BD" w:rsidRPr="000A7DAD" w:rsidRDefault="00B004BD" w:rsidP="00B004BD">
      <w:pPr>
        <w:jc w:val="both"/>
        <w:rPr>
          <w:bCs/>
        </w:rPr>
      </w:pPr>
      <w:r w:rsidRPr="003F29D5">
        <w:rPr>
          <w:bCs/>
        </w:rPr>
        <w:t>The SWA</w:t>
      </w:r>
      <w:r w:rsidRPr="000A7DAD">
        <w:rPr>
          <w:bCs/>
        </w:rPr>
        <w:t>P server maintains state information about ongoing WebRTC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3.95pt;height:427.3pt" o:ole="">
            <v:imagedata r:id="rId22" o:title=""/>
          </v:shape>
          <o:OLEObject Type="Embed" ProgID="Visio.Drawing.15" ShapeID="_x0000_i1030" DrawAspect="Content" ObjectID="_1761718577" r:id="rId23"/>
        </w:object>
      </w:r>
    </w:p>
    <w:p w14:paraId="6A9ACB24" w14:textId="1E1C140B" w:rsidR="003350ED" w:rsidRPr="001B1925" w:rsidRDefault="003350ED" w:rsidP="008471E9">
      <w:pPr>
        <w:pStyle w:val="TF"/>
        <w:rPr>
          <w:bCs/>
        </w:rPr>
      </w:pPr>
      <w:r w:rsidRPr="00137109">
        <w:t xml:space="preserve">Figure </w:t>
      </w:r>
      <w:del w:id="1810" w:author="Ryan Hakju Lee" w:date="2023-11-16T08:34:00Z">
        <w:r w:rsidRPr="00F31056" w:rsidDel="00381D9F">
          <w:delText>6</w:delText>
        </w:r>
        <w:r w:rsidRPr="00F31056" w:rsidDel="00381D9F">
          <w:rPr>
            <w:highlight w:val="yellow"/>
          </w:rPr>
          <w:delText>.2</w:delText>
        </w:r>
        <w:r w:rsidRPr="001B1925" w:rsidDel="00381D9F">
          <w:rPr>
            <w:highlight w:val="yellow"/>
          </w:rPr>
          <w:delText>.x</w:delText>
        </w:r>
      </w:del>
      <w:ins w:id="1811" w:author="Ryan Hakju Lee" w:date="2023-11-16T08:34:00Z">
        <w:r w:rsidR="00381D9F">
          <w:t>13.2.4.3-1</w:t>
        </w:r>
      </w:ins>
      <w:r w:rsidRPr="001B1925">
        <w:t>: SWAP state machine</w:t>
      </w:r>
    </w:p>
    <w:p w14:paraId="54091CC8" w14:textId="5CB8F0A2"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[x19]</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44E82957" w:rsidR="003350ED" w:rsidRPr="001B1925" w:rsidRDefault="003350ED" w:rsidP="008471E9">
      <w:pPr>
        <w:pStyle w:val="TF"/>
        <w:rPr>
          <w:bCs/>
        </w:rPr>
      </w:pPr>
      <w:r w:rsidRPr="00137109">
        <w:t xml:space="preserve">Figure </w:t>
      </w:r>
      <w:ins w:id="1812" w:author="Ryan Hakju Lee" w:date="2023-11-16T08:34:00Z">
        <w:r w:rsidR="00381D9F">
          <w:t>13.2.4.3-2</w:t>
        </w:r>
      </w:ins>
      <w:del w:id="1813" w:author="Ryan Hakju Lee" w:date="2023-11-16T08:34:00Z">
        <w:r w:rsidRPr="00F31056" w:rsidDel="00381D9F">
          <w:delText>6</w:delText>
        </w:r>
        <w:r w:rsidRPr="00F31056" w:rsidDel="00381D9F">
          <w:rPr>
            <w:highlight w:val="yellow"/>
          </w:rPr>
          <w:delText>.2</w:delText>
        </w:r>
        <w:r w:rsidRPr="001B1925" w:rsidDel="00381D9F">
          <w:rPr>
            <w:highlight w:val="yellow"/>
          </w:rPr>
          <w:delText>.x</w:delText>
        </w:r>
      </w:del>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372F3E8E" w:rsidR="00B004BD" w:rsidRPr="00F31056" w:rsidRDefault="001667FC" w:rsidP="00B004BD">
      <w:pPr>
        <w:pStyle w:val="41"/>
      </w:pPr>
      <w:bookmarkStart w:id="1814" w:name="_Toc133303944"/>
      <w:bookmarkStart w:id="1815" w:name="_Toc139015251"/>
      <w:bookmarkStart w:id="1816" w:name="_Toc151062131"/>
      <w:r>
        <w:t>1</w:t>
      </w:r>
      <w:del w:id="1817" w:author="Ryan Hakju Lee" w:date="2023-11-16T08:34:00Z">
        <w:r w:rsidDel="00381D9F">
          <w:delText>2</w:delText>
        </w:r>
      </w:del>
      <w:ins w:id="1818" w:author="Ryan Hakju Lee" w:date="2023-11-16T08:34:00Z">
        <w:r w:rsidR="00381D9F">
          <w:t>3</w:t>
        </w:r>
      </w:ins>
      <w:r w:rsidR="00B004BD" w:rsidRPr="00137109">
        <w:t>.2.</w:t>
      </w:r>
      <w:r w:rsidR="00B004BD" w:rsidRPr="00F31056">
        <w:t>4.4</w:t>
      </w:r>
      <w:r w:rsidR="00B004BD" w:rsidRPr="00F31056">
        <w:tab/>
        <w:t>Message syntax and semantics</w:t>
      </w:r>
      <w:bookmarkEnd w:id="1814"/>
      <w:bookmarkEnd w:id="1815"/>
      <w:bookmarkEnd w:id="1816"/>
    </w:p>
    <w:p w14:paraId="60A287D6" w14:textId="5BBD4979" w:rsidR="00B004BD" w:rsidRPr="00F31056" w:rsidRDefault="001667FC" w:rsidP="00B004BD">
      <w:pPr>
        <w:pStyle w:val="51"/>
      </w:pPr>
      <w:bookmarkStart w:id="1819" w:name="_Toc133303945"/>
      <w:bookmarkStart w:id="1820" w:name="_Toc139015252"/>
      <w:bookmarkStart w:id="1821" w:name="_Toc151062132"/>
      <w:r>
        <w:t>1</w:t>
      </w:r>
      <w:del w:id="1822" w:author="Ryan Hakju Lee" w:date="2023-11-16T08:34:00Z">
        <w:r w:rsidDel="00381D9F">
          <w:delText>2</w:delText>
        </w:r>
      </w:del>
      <w:ins w:id="1823" w:author="Ryan Hakju Lee" w:date="2023-11-16T08:34:00Z">
        <w:r w:rsidR="00381D9F">
          <w:t>3</w:t>
        </w:r>
      </w:ins>
      <w:r>
        <w:t>.</w:t>
      </w:r>
      <w:r w:rsidR="00B004BD" w:rsidRPr="00137109">
        <w:t>2.</w:t>
      </w:r>
      <w:r w:rsidR="00B004BD" w:rsidRPr="00F31056">
        <w:t>4.4.1</w:t>
      </w:r>
      <w:r w:rsidR="00B004BD" w:rsidRPr="00F31056">
        <w:tab/>
        <w:t>Common message fields</w:t>
      </w:r>
      <w:bookmarkEnd w:id="1819"/>
      <w:bookmarkEnd w:id="1820"/>
      <w:bookmarkEnd w:id="1821"/>
    </w:p>
    <w:p w14:paraId="56421740" w14:textId="4E4FA481" w:rsidR="00B004BD" w:rsidRPr="001B1925" w:rsidRDefault="001667FC" w:rsidP="00B004BD">
      <w:pPr>
        <w:pStyle w:val="6"/>
      </w:pPr>
      <w:bookmarkStart w:id="1824" w:name="_Toc133303946"/>
      <w:bookmarkStart w:id="1825" w:name="_Toc139015253"/>
      <w:bookmarkStart w:id="1826" w:name="_Toc151062133"/>
      <w:r>
        <w:t>1</w:t>
      </w:r>
      <w:del w:id="1827" w:author="Ryan Hakju Lee" w:date="2023-11-16T08:34:00Z">
        <w:r w:rsidDel="00381D9F">
          <w:delText>2</w:delText>
        </w:r>
      </w:del>
      <w:ins w:id="1828" w:author="Ryan Hakju Lee" w:date="2023-11-16T08:34:00Z">
        <w:r w:rsidR="00381D9F">
          <w:t>3</w:t>
        </w:r>
      </w:ins>
      <w:r w:rsidR="00B004BD" w:rsidRPr="00137109">
        <w:t>.2.</w:t>
      </w:r>
      <w:r w:rsidR="00B004BD" w:rsidRPr="00F31056">
        <w:t>4.4.1.1</w:t>
      </w:r>
      <w:r w:rsidR="00B004BD" w:rsidRPr="00F31056">
        <w:tab/>
      </w:r>
      <w:r w:rsidR="00B004BD" w:rsidRPr="001B1925">
        <w:t xml:space="preserve">Source </w:t>
      </w:r>
      <w:r w:rsidR="00CA5E05" w:rsidRPr="001B1925">
        <w:t>(source)</w:t>
      </w:r>
      <w:bookmarkEnd w:id="1824"/>
      <w:bookmarkEnd w:id="1825"/>
      <w:bookmarkEnd w:id="1826"/>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AE691A3" w:rsidR="00B004BD" w:rsidRPr="001B1925" w:rsidRDefault="001667FC" w:rsidP="00B004BD">
      <w:pPr>
        <w:pStyle w:val="6"/>
      </w:pPr>
      <w:bookmarkStart w:id="1829" w:name="_Toc133303947"/>
      <w:bookmarkStart w:id="1830" w:name="_Toc139015254"/>
      <w:bookmarkStart w:id="1831" w:name="_Toc151062134"/>
      <w:r>
        <w:t>1</w:t>
      </w:r>
      <w:del w:id="1832" w:author="Ryan Hakju Lee" w:date="2023-11-16T08:34:00Z">
        <w:r w:rsidDel="00381D9F">
          <w:delText>2</w:delText>
        </w:r>
      </w:del>
      <w:ins w:id="1833" w:author="Ryan Hakju Lee" w:date="2023-11-16T08:34:00Z">
        <w:r w:rsidR="00381D9F">
          <w:t>3</w:t>
        </w:r>
      </w:ins>
      <w:r w:rsidR="00B004BD" w:rsidRPr="00137109">
        <w:t>.2.</w:t>
      </w:r>
      <w:r w:rsidR="00B004BD" w:rsidRPr="00F31056">
        <w:t>4.4.1.2</w:t>
      </w:r>
      <w:r w:rsidR="00B004BD" w:rsidRPr="00F31056">
        <w:tab/>
      </w:r>
      <w:r w:rsidR="00B004BD" w:rsidRPr="001B1925">
        <w:t>Message Id</w:t>
      </w:r>
      <w:bookmarkEnd w:id="1829"/>
      <w:r w:rsidR="00CA5E05" w:rsidRPr="001B1925">
        <w:t>entifier (messge_id)</w:t>
      </w:r>
      <w:bookmarkEnd w:id="1830"/>
      <w:bookmarkEnd w:id="1831"/>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31A30BEE" w:rsidR="00B004BD" w:rsidRPr="001B1925" w:rsidRDefault="001667FC" w:rsidP="00B004BD">
      <w:pPr>
        <w:pStyle w:val="6"/>
      </w:pPr>
      <w:bookmarkStart w:id="1834" w:name="_Toc133303948"/>
      <w:bookmarkStart w:id="1835" w:name="_Toc139015255"/>
      <w:bookmarkStart w:id="1836" w:name="_Toc151062135"/>
      <w:r>
        <w:lastRenderedPageBreak/>
        <w:t>1</w:t>
      </w:r>
      <w:del w:id="1837" w:author="Ryan Hakju Lee" w:date="2023-11-16T08:34:00Z">
        <w:r w:rsidDel="00381D9F">
          <w:delText>2</w:delText>
        </w:r>
      </w:del>
      <w:ins w:id="1838" w:author="Ryan Hakju Lee" w:date="2023-11-16T08:34:00Z">
        <w:r w:rsidR="00381D9F">
          <w:t>3</w:t>
        </w:r>
      </w:ins>
      <w:r w:rsidR="00B004BD" w:rsidRPr="00137109">
        <w:t>.2.4.4.1.</w:t>
      </w:r>
      <w:r w:rsidR="00485589" w:rsidRPr="00F31056">
        <w:t>3</w:t>
      </w:r>
      <w:r w:rsidR="00DD0A47" w:rsidRPr="00F31056">
        <w:tab/>
      </w:r>
      <w:r w:rsidR="00B004BD" w:rsidRPr="00F31056">
        <w:t>Message Type</w:t>
      </w:r>
      <w:bookmarkEnd w:id="1834"/>
      <w:r w:rsidR="00CA5E05" w:rsidRPr="001B1925">
        <w:t xml:space="preserve"> (message_type)</w:t>
      </w:r>
      <w:bookmarkEnd w:id="1835"/>
      <w:bookmarkEnd w:id="1836"/>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5A78C095" w:rsidR="00B004BD" w:rsidRPr="007732D4" w:rsidRDefault="001667FC" w:rsidP="00B004BD">
      <w:pPr>
        <w:pStyle w:val="51"/>
      </w:pPr>
      <w:bookmarkStart w:id="1839" w:name="_Toc133303949"/>
      <w:bookmarkStart w:id="1840" w:name="_Toc139015256"/>
      <w:bookmarkStart w:id="1841" w:name="_Toc151062136"/>
      <w:r>
        <w:t>1</w:t>
      </w:r>
      <w:del w:id="1842" w:author="Ryan Hakju Lee" w:date="2023-11-16T08:34:00Z">
        <w:r w:rsidDel="00381D9F">
          <w:delText>2</w:delText>
        </w:r>
      </w:del>
      <w:ins w:id="1843" w:author="Ryan Hakju Lee" w:date="2023-11-16T08:34:00Z">
        <w:r w:rsidR="00381D9F">
          <w:t>3</w:t>
        </w:r>
      </w:ins>
      <w:r w:rsidR="00B004BD" w:rsidRPr="001B1925">
        <w:t>.2.</w:t>
      </w:r>
      <w:r w:rsidR="00B004BD" w:rsidRPr="006D292C">
        <w:t>4.4</w:t>
      </w:r>
      <w:r w:rsidR="00B004BD" w:rsidRPr="007732D4">
        <w:t>.2</w:t>
      </w:r>
      <w:r w:rsidR="00B004BD" w:rsidRPr="007732D4">
        <w:tab/>
        <w:t>Register message</w:t>
      </w:r>
      <w:bookmarkEnd w:id="1839"/>
      <w:bookmarkEnd w:id="1840"/>
      <w:bookmarkEnd w:id="1841"/>
    </w:p>
    <w:p w14:paraId="74A5F10D" w14:textId="02D1A78C" w:rsidR="00B004BD" w:rsidRPr="001B1925" w:rsidRDefault="001667FC" w:rsidP="00B004BD">
      <w:pPr>
        <w:pStyle w:val="6"/>
      </w:pPr>
      <w:bookmarkStart w:id="1844" w:name="_Toc133303950"/>
      <w:bookmarkStart w:id="1845" w:name="_Toc139015257"/>
      <w:bookmarkStart w:id="1846" w:name="_Toc151062137"/>
      <w:r>
        <w:t>1</w:t>
      </w:r>
      <w:ins w:id="1847" w:author="Ryan Hakju Lee" w:date="2023-11-16T08:34:00Z">
        <w:r w:rsidR="00381D9F">
          <w:t>3.</w:t>
        </w:r>
      </w:ins>
      <w:del w:id="1848" w:author="Ryan Hakju Lee" w:date="2023-11-16T08:34:00Z">
        <w:r w:rsidDel="00381D9F">
          <w:delText>2</w:delText>
        </w:r>
        <w:r w:rsidR="00B004BD" w:rsidRPr="00137109" w:rsidDel="00381D9F">
          <w:delText>.</w:delText>
        </w:r>
      </w:del>
      <w:r w:rsidR="00B004BD" w:rsidRPr="00137109">
        <w:t>2.</w:t>
      </w:r>
      <w:r w:rsidR="00B004BD" w:rsidRPr="00F31056">
        <w:t>4.4.2</w:t>
      </w:r>
      <w:r w:rsidR="00B004BD" w:rsidRPr="001B1925">
        <w:t>.1</w:t>
      </w:r>
      <w:r w:rsidR="00B004BD" w:rsidRPr="001B1925">
        <w:tab/>
      </w:r>
      <w:r w:rsidR="00B004BD" w:rsidRPr="001B1925">
        <w:tab/>
        <w:t>Description</w:t>
      </w:r>
      <w:bookmarkEnd w:id="1844"/>
      <w:bookmarkEnd w:id="1845"/>
      <w:bookmarkEnd w:id="1846"/>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A139B7C" w:rsidR="00B004BD" w:rsidRPr="001B1925" w:rsidRDefault="001667FC" w:rsidP="00B004BD">
      <w:pPr>
        <w:pStyle w:val="6"/>
      </w:pPr>
      <w:bookmarkStart w:id="1849" w:name="_Toc133303951"/>
      <w:bookmarkStart w:id="1850" w:name="_Toc139015258"/>
      <w:bookmarkStart w:id="1851" w:name="_Toc151062138"/>
      <w:r>
        <w:t>1</w:t>
      </w:r>
      <w:del w:id="1852" w:author="Ryan Hakju Lee" w:date="2023-11-16T08:34:00Z">
        <w:r w:rsidDel="00381D9F">
          <w:delText>2</w:delText>
        </w:r>
      </w:del>
      <w:ins w:id="1853" w:author="Ryan Hakju Lee" w:date="2023-11-16T08:34:00Z">
        <w:r w:rsidR="00381D9F">
          <w:t>3</w:t>
        </w:r>
      </w:ins>
      <w:r w:rsidR="00B004BD" w:rsidRPr="00137109">
        <w:t>.2.</w:t>
      </w:r>
      <w:r w:rsidR="00B004BD" w:rsidRPr="00F31056">
        <w:t>4.4.2.2</w:t>
      </w:r>
      <w:r w:rsidR="00B004BD" w:rsidRPr="00F31056">
        <w:tab/>
      </w:r>
      <w:r w:rsidR="00B004BD" w:rsidRPr="001B1925">
        <w:t>Parameters</w:t>
      </w:r>
      <w:bookmarkEnd w:id="1849"/>
      <w:bookmarkEnd w:id="1850"/>
      <w:bookmarkEnd w:id="1851"/>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F31056"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02341741" w14:textId="6C1DB361" w:rsidR="00B004BD" w:rsidRPr="00F31056" w:rsidRDefault="001667FC" w:rsidP="00B004BD">
      <w:pPr>
        <w:pStyle w:val="51"/>
      </w:pPr>
      <w:bookmarkStart w:id="1854" w:name="_Toc133303952"/>
      <w:bookmarkStart w:id="1855" w:name="_Toc139015259"/>
      <w:bookmarkStart w:id="1856" w:name="_Toc151062139"/>
      <w:r>
        <w:lastRenderedPageBreak/>
        <w:t>1</w:t>
      </w:r>
      <w:del w:id="1857" w:author="Ryan Hakju Lee" w:date="2023-11-16T08:34:00Z">
        <w:r w:rsidDel="00381D9F">
          <w:delText>2</w:delText>
        </w:r>
      </w:del>
      <w:ins w:id="1858" w:author="Ryan Hakju Lee" w:date="2023-11-16T08:34:00Z">
        <w:r w:rsidR="00381D9F">
          <w:t>3</w:t>
        </w:r>
      </w:ins>
      <w:r w:rsidR="00B004BD" w:rsidRPr="00137109">
        <w:t>.2.</w:t>
      </w:r>
      <w:r w:rsidR="00B004BD" w:rsidRPr="00F31056">
        <w:t>4.4.3</w:t>
      </w:r>
      <w:r w:rsidR="00B004BD" w:rsidRPr="00F31056">
        <w:tab/>
        <w:t>Response message</w:t>
      </w:r>
      <w:bookmarkEnd w:id="1854"/>
      <w:bookmarkEnd w:id="1855"/>
      <w:bookmarkEnd w:id="1856"/>
    </w:p>
    <w:p w14:paraId="236CC1FA" w14:textId="232FF9F5" w:rsidR="00B004BD" w:rsidRPr="001B1925" w:rsidRDefault="001667FC" w:rsidP="00B004BD">
      <w:pPr>
        <w:pStyle w:val="6"/>
        <w:rPr>
          <w:bCs/>
        </w:rPr>
      </w:pPr>
      <w:bookmarkStart w:id="1859" w:name="_Toc133303953"/>
      <w:bookmarkStart w:id="1860" w:name="_Toc139015260"/>
      <w:bookmarkStart w:id="1861" w:name="_Toc151062140"/>
      <w:r>
        <w:t>1</w:t>
      </w:r>
      <w:del w:id="1862" w:author="Ryan Hakju Lee" w:date="2023-11-16T08:34:00Z">
        <w:r w:rsidDel="00381D9F">
          <w:delText>2</w:delText>
        </w:r>
      </w:del>
      <w:ins w:id="1863" w:author="Ryan Hakju Lee" w:date="2023-11-16T08:34:00Z">
        <w:r w:rsidR="00381D9F">
          <w:t>3</w:t>
        </w:r>
      </w:ins>
      <w:r w:rsidR="00B004BD" w:rsidRPr="00137109">
        <w:t>.2.</w:t>
      </w:r>
      <w:r w:rsidR="00B004BD" w:rsidRPr="00F31056">
        <w:t>4.4.3.</w:t>
      </w:r>
      <w:r w:rsidR="00485589" w:rsidRPr="00F31056">
        <w:t>1</w:t>
      </w:r>
      <w:r w:rsidR="00B004BD" w:rsidRPr="001B1925">
        <w:tab/>
        <w:t xml:space="preserve"> </w:t>
      </w:r>
      <w:r w:rsidR="00B004BD" w:rsidRPr="001B1925">
        <w:tab/>
        <w:t>Description</w:t>
      </w:r>
      <w:bookmarkEnd w:id="1859"/>
      <w:bookmarkEnd w:id="1860"/>
      <w:bookmarkEnd w:id="1861"/>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4F2F46F3" w:rsidR="00B004BD" w:rsidRPr="00F31056" w:rsidRDefault="001667FC" w:rsidP="00B004BD">
      <w:pPr>
        <w:pStyle w:val="6"/>
        <w:rPr>
          <w:bCs/>
        </w:rPr>
      </w:pPr>
      <w:bookmarkStart w:id="1864" w:name="_Toc133303954"/>
      <w:bookmarkStart w:id="1865" w:name="_Toc139015261"/>
      <w:bookmarkStart w:id="1866" w:name="_Toc151062141"/>
      <w:r>
        <w:t>1</w:t>
      </w:r>
      <w:del w:id="1867" w:author="Ryan Hakju Lee" w:date="2023-11-16T08:35:00Z">
        <w:r w:rsidDel="00381D9F">
          <w:delText>2</w:delText>
        </w:r>
      </w:del>
      <w:ins w:id="1868" w:author="Ryan Hakju Lee" w:date="2023-11-16T08:35:00Z">
        <w:r w:rsidR="00381D9F">
          <w:t>3</w:t>
        </w:r>
      </w:ins>
      <w:r w:rsidR="00B004BD" w:rsidRPr="00137109">
        <w:rPr>
          <w:bCs/>
        </w:rPr>
        <w:t>.2.4.4.3.</w:t>
      </w:r>
      <w:r w:rsidR="00485589" w:rsidRPr="00F31056">
        <w:rPr>
          <w:bCs/>
        </w:rPr>
        <w:t>2</w:t>
      </w:r>
      <w:r w:rsidR="00B004BD" w:rsidRPr="00F31056">
        <w:rPr>
          <w:bCs/>
        </w:rPr>
        <w:tab/>
        <w:t>Parameters</w:t>
      </w:r>
      <w:bookmarkEnd w:id="1864"/>
      <w:bookmarkEnd w:id="1865"/>
      <w:bookmarkEnd w:id="1866"/>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7A73ADAB" w:rsidR="00B004BD" w:rsidRPr="00F31056" w:rsidRDefault="001667FC" w:rsidP="00B004BD">
      <w:pPr>
        <w:pStyle w:val="51"/>
      </w:pPr>
      <w:bookmarkStart w:id="1869" w:name="_Toc133303955"/>
      <w:bookmarkStart w:id="1870" w:name="_Toc139015262"/>
      <w:bookmarkStart w:id="1871" w:name="_Toc151062142"/>
      <w:r>
        <w:t>1</w:t>
      </w:r>
      <w:ins w:id="1872" w:author="Ryan Hakju Lee" w:date="2023-11-16T08:35:00Z">
        <w:r w:rsidR="00381D9F">
          <w:t>3</w:t>
        </w:r>
      </w:ins>
      <w:del w:id="1873" w:author="Ryan Hakju Lee" w:date="2023-11-16T08:35:00Z">
        <w:r w:rsidDel="00381D9F">
          <w:delText>2</w:delText>
        </w:r>
      </w:del>
      <w:r w:rsidR="00B004BD" w:rsidRPr="00137109">
        <w:t>.2.</w:t>
      </w:r>
      <w:r w:rsidR="00B004BD" w:rsidRPr="00F31056">
        <w:t>4.4.4</w:t>
      </w:r>
      <w:r w:rsidR="00B004BD" w:rsidRPr="00F31056">
        <w:tab/>
        <w:t>Connect message</w:t>
      </w:r>
      <w:bookmarkEnd w:id="1869"/>
      <w:bookmarkEnd w:id="1870"/>
      <w:bookmarkEnd w:id="1871"/>
    </w:p>
    <w:p w14:paraId="7E5AEB88" w14:textId="59EDB76E" w:rsidR="00B004BD" w:rsidRPr="001B1925" w:rsidRDefault="001667FC" w:rsidP="00B004BD">
      <w:pPr>
        <w:pStyle w:val="6"/>
      </w:pPr>
      <w:bookmarkStart w:id="1874" w:name="_Toc133303956"/>
      <w:bookmarkStart w:id="1875" w:name="_Toc139015263"/>
      <w:bookmarkStart w:id="1876" w:name="_Toc151062143"/>
      <w:r>
        <w:t>1</w:t>
      </w:r>
      <w:del w:id="1877" w:author="Ryan Hakju Lee" w:date="2023-11-16T08:35:00Z">
        <w:r w:rsidDel="00381D9F">
          <w:delText>2</w:delText>
        </w:r>
      </w:del>
      <w:ins w:id="1878" w:author="Ryan Hakju Lee" w:date="2023-11-16T08:35:00Z">
        <w:r w:rsidR="00381D9F">
          <w:t>3</w:t>
        </w:r>
      </w:ins>
      <w:r w:rsidR="00B004BD" w:rsidRPr="00137109">
        <w:t>.2.</w:t>
      </w:r>
      <w:r w:rsidR="00B004BD" w:rsidRPr="00F31056">
        <w:t>4.4.4</w:t>
      </w:r>
      <w:r w:rsidR="00B004BD" w:rsidRPr="001B1925">
        <w:t>.1</w:t>
      </w:r>
      <w:r w:rsidR="00B004BD" w:rsidRPr="001B1925">
        <w:tab/>
      </w:r>
      <w:r w:rsidR="00B004BD" w:rsidRPr="001B1925">
        <w:tab/>
        <w:t>Description</w:t>
      </w:r>
      <w:bookmarkEnd w:id="1874"/>
      <w:bookmarkEnd w:id="1875"/>
      <w:bookmarkEnd w:id="1876"/>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6A05983E" w:rsidR="00B004BD" w:rsidRPr="00F31056" w:rsidRDefault="001667FC" w:rsidP="00B004BD">
      <w:pPr>
        <w:pStyle w:val="6"/>
      </w:pPr>
      <w:bookmarkStart w:id="1879" w:name="_Toc133303957"/>
      <w:bookmarkStart w:id="1880" w:name="_Toc139015264"/>
      <w:bookmarkStart w:id="1881" w:name="_Toc151062144"/>
      <w:r>
        <w:t>1</w:t>
      </w:r>
      <w:del w:id="1882" w:author="Ryan Hakju Lee" w:date="2023-11-16T08:35:00Z">
        <w:r w:rsidDel="00381D9F">
          <w:delText>2</w:delText>
        </w:r>
      </w:del>
      <w:ins w:id="1883" w:author="Ryan Hakju Lee" w:date="2023-11-16T08:35:00Z">
        <w:r w:rsidR="00381D9F">
          <w:t>3</w:t>
        </w:r>
      </w:ins>
      <w:r w:rsidR="00B004BD" w:rsidRPr="00137109">
        <w:t>.2.4.4.4.</w:t>
      </w:r>
      <w:r w:rsidR="00B004BD" w:rsidRPr="00F31056">
        <w:t>2</w:t>
      </w:r>
      <w:r w:rsidR="00B004BD" w:rsidRPr="00F31056">
        <w:tab/>
        <w:t>Parameters</w:t>
      </w:r>
      <w:bookmarkEnd w:id="1879"/>
      <w:bookmarkEnd w:id="1880"/>
      <w:bookmarkEnd w:id="1881"/>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1E7155A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del w:id="1884" w:author="Ryan Hakju Lee" w:date="2023-11-16T08:36:00Z">
        <w:r w:rsidR="009F4C4D" w:rsidRPr="001B1925" w:rsidDel="00381D9F">
          <w:rPr>
            <w:bCs/>
          </w:rPr>
          <w:delText>6</w:delText>
        </w:r>
      </w:del>
      <w:ins w:id="1885" w:author="Ryan Hakju Lee" w:date="2023-11-16T08:36:00Z">
        <w:r w:rsidR="00381D9F">
          <w:rPr>
            <w:bCs/>
          </w:rPr>
          <w:t>13</w:t>
        </w:r>
      </w:ins>
      <w:r w:rsidR="009F4C4D" w:rsidRPr="001B1925">
        <w:rPr>
          <w:bCs/>
        </w:rPr>
        <w:t>.2.4.4.2</w:t>
      </w:r>
      <w:r w:rsidRPr="001B1925">
        <w:rPr>
          <w:bCs/>
        </w:rPr>
        <w:t>.</w:t>
      </w:r>
    </w:p>
    <w:p w14:paraId="47BFC696" w14:textId="688936B7" w:rsidR="00B004BD" w:rsidRPr="001B1925" w:rsidRDefault="001667FC" w:rsidP="00B004BD">
      <w:pPr>
        <w:pStyle w:val="51"/>
      </w:pPr>
      <w:bookmarkStart w:id="1886" w:name="_Toc133303958"/>
      <w:bookmarkStart w:id="1887" w:name="_Toc139015265"/>
      <w:bookmarkStart w:id="1888" w:name="_Toc151062145"/>
      <w:r>
        <w:t>1</w:t>
      </w:r>
      <w:del w:id="1889" w:author="Ryan Hakju Lee" w:date="2023-11-16T08:35:00Z">
        <w:r w:rsidDel="00381D9F">
          <w:delText>2</w:delText>
        </w:r>
      </w:del>
      <w:ins w:id="1890" w:author="Ryan Hakju Lee" w:date="2023-11-16T08:35:00Z">
        <w:r w:rsidR="00381D9F">
          <w:t>3</w:t>
        </w:r>
      </w:ins>
      <w:r w:rsidR="00B004BD" w:rsidRPr="00137109">
        <w:t>.2.</w:t>
      </w:r>
      <w:r w:rsidR="00B004BD" w:rsidRPr="00F31056">
        <w:t>4.4.5</w:t>
      </w:r>
      <w:r w:rsidR="00B004BD" w:rsidRPr="001B1925">
        <w:tab/>
        <w:t>Accept message</w:t>
      </w:r>
      <w:bookmarkEnd w:id="1886"/>
      <w:bookmarkEnd w:id="1887"/>
      <w:bookmarkEnd w:id="1888"/>
    </w:p>
    <w:p w14:paraId="23324628" w14:textId="4BCB5A0D" w:rsidR="00B004BD" w:rsidRPr="001B1925" w:rsidRDefault="001667FC" w:rsidP="00B004BD">
      <w:pPr>
        <w:pStyle w:val="6"/>
      </w:pPr>
      <w:bookmarkStart w:id="1891" w:name="_Toc133303959"/>
      <w:bookmarkStart w:id="1892" w:name="_Toc139015266"/>
      <w:bookmarkStart w:id="1893" w:name="_Toc151062146"/>
      <w:r>
        <w:t>1</w:t>
      </w:r>
      <w:del w:id="1894" w:author="Ryan Hakju Lee" w:date="2023-11-16T08:35:00Z">
        <w:r w:rsidDel="00381D9F">
          <w:delText>2</w:delText>
        </w:r>
      </w:del>
      <w:ins w:id="1895" w:author="Ryan Hakju Lee" w:date="2023-11-16T08:35:00Z">
        <w:r w:rsidR="00381D9F">
          <w:t>3</w:t>
        </w:r>
      </w:ins>
      <w:r w:rsidR="00B004BD" w:rsidRPr="00137109">
        <w:t>.2.</w:t>
      </w:r>
      <w:r w:rsidR="00B004BD" w:rsidRPr="00F31056">
        <w:t>4.4.</w:t>
      </w:r>
      <w:r w:rsidR="00485589" w:rsidRPr="00F31056">
        <w:t>5</w:t>
      </w:r>
      <w:r w:rsidR="00B004BD" w:rsidRPr="001B1925">
        <w:t>.1</w:t>
      </w:r>
      <w:r w:rsidR="00B004BD" w:rsidRPr="001B1925">
        <w:tab/>
      </w:r>
      <w:r w:rsidR="00B004BD" w:rsidRPr="001B1925">
        <w:tab/>
        <w:t>Description</w:t>
      </w:r>
      <w:bookmarkEnd w:id="1891"/>
      <w:bookmarkEnd w:id="1892"/>
      <w:bookmarkEnd w:id="1893"/>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64B58370" w:rsidR="00B004BD" w:rsidRPr="00F31056" w:rsidRDefault="001667FC" w:rsidP="00B004BD">
      <w:pPr>
        <w:pStyle w:val="6"/>
      </w:pPr>
      <w:bookmarkStart w:id="1896" w:name="_Toc133303960"/>
      <w:bookmarkStart w:id="1897" w:name="_Toc139015267"/>
      <w:bookmarkStart w:id="1898" w:name="_Toc151062147"/>
      <w:r>
        <w:t>1</w:t>
      </w:r>
      <w:del w:id="1899" w:author="Ryan Hakju Lee" w:date="2023-11-16T08:35:00Z">
        <w:r w:rsidDel="00381D9F">
          <w:delText>2</w:delText>
        </w:r>
      </w:del>
      <w:ins w:id="1900" w:author="Ryan Hakju Lee" w:date="2023-11-16T08:35:00Z">
        <w:r w:rsidR="00381D9F">
          <w:t>3</w:t>
        </w:r>
      </w:ins>
      <w:r w:rsidR="00B004BD" w:rsidRPr="00137109">
        <w:t>.2.4.4.5.</w:t>
      </w:r>
      <w:r w:rsidR="00485589" w:rsidRPr="00F31056">
        <w:t>2</w:t>
      </w:r>
      <w:r w:rsidR="00B004BD" w:rsidRPr="00F31056">
        <w:tab/>
        <w:t>Parameters</w:t>
      </w:r>
      <w:bookmarkEnd w:id="1896"/>
      <w:bookmarkEnd w:id="1897"/>
      <w:bookmarkEnd w:id="1898"/>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027A6892" w:rsidR="00B004BD" w:rsidRPr="001B1925" w:rsidRDefault="001667FC" w:rsidP="00B004BD">
      <w:pPr>
        <w:pStyle w:val="51"/>
      </w:pPr>
      <w:bookmarkStart w:id="1901" w:name="_Toc133303961"/>
      <w:bookmarkStart w:id="1902" w:name="_Toc139015268"/>
      <w:bookmarkStart w:id="1903" w:name="_Toc151062148"/>
      <w:r>
        <w:t>1</w:t>
      </w:r>
      <w:del w:id="1904" w:author="Ryan Hakju Lee" w:date="2023-11-16T08:36:00Z">
        <w:r w:rsidDel="00381D9F">
          <w:delText>2</w:delText>
        </w:r>
      </w:del>
      <w:ins w:id="1905" w:author="Ryan Hakju Lee" w:date="2023-11-16T08:36:00Z">
        <w:r w:rsidR="00381D9F">
          <w:t>3</w:t>
        </w:r>
      </w:ins>
      <w:r w:rsidR="00B004BD" w:rsidRPr="00137109">
        <w:t>.2.</w:t>
      </w:r>
      <w:r w:rsidR="00B004BD" w:rsidRPr="00F31056">
        <w:t>4.4.6</w:t>
      </w:r>
      <w:r w:rsidR="00B004BD" w:rsidRPr="001B1925">
        <w:tab/>
        <w:t>Update message</w:t>
      </w:r>
      <w:bookmarkEnd w:id="1901"/>
      <w:bookmarkEnd w:id="1902"/>
      <w:bookmarkEnd w:id="1903"/>
    </w:p>
    <w:p w14:paraId="72BF1DEC" w14:textId="6853CEB0" w:rsidR="00B004BD" w:rsidRPr="001B1925" w:rsidRDefault="001667FC" w:rsidP="00B004BD">
      <w:pPr>
        <w:pStyle w:val="6"/>
      </w:pPr>
      <w:bookmarkStart w:id="1906" w:name="_Toc133303962"/>
      <w:bookmarkStart w:id="1907" w:name="_Toc139015269"/>
      <w:bookmarkStart w:id="1908" w:name="_Toc151062149"/>
      <w:r>
        <w:t>1</w:t>
      </w:r>
      <w:del w:id="1909" w:author="Ryan Hakju Lee" w:date="2023-11-16T08:36:00Z">
        <w:r w:rsidDel="00381D9F">
          <w:delText>2</w:delText>
        </w:r>
      </w:del>
      <w:ins w:id="1910" w:author="Ryan Hakju Lee" w:date="2023-11-16T08:36:00Z">
        <w:r w:rsidR="00381D9F">
          <w:t>3</w:t>
        </w:r>
      </w:ins>
      <w:r w:rsidR="00B004BD" w:rsidRPr="00137109">
        <w:t>.2.</w:t>
      </w:r>
      <w:r w:rsidR="00B004BD" w:rsidRPr="00F31056">
        <w:t>4.4.</w:t>
      </w:r>
      <w:r w:rsidR="00485589" w:rsidRPr="00F31056">
        <w:t>6</w:t>
      </w:r>
      <w:r w:rsidR="00B004BD" w:rsidRPr="001B1925">
        <w:t>.1</w:t>
      </w:r>
      <w:r w:rsidR="00B004BD" w:rsidRPr="001B1925">
        <w:tab/>
      </w:r>
      <w:r w:rsidR="00B004BD" w:rsidRPr="001B1925">
        <w:tab/>
        <w:t>Description</w:t>
      </w:r>
      <w:bookmarkEnd w:id="1906"/>
      <w:bookmarkEnd w:id="1907"/>
      <w:bookmarkEnd w:id="1908"/>
    </w:p>
    <w:p w14:paraId="28EBDA6D" w14:textId="77777777" w:rsidR="00B004BD" w:rsidRPr="001B1925" w:rsidRDefault="00B004BD" w:rsidP="00B004BD">
      <w:pPr>
        <w:jc w:val="both"/>
        <w:rPr>
          <w:bCs/>
        </w:rPr>
      </w:pPr>
      <w:r w:rsidRPr="001B1925">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6BCD3DF5" w:rsidR="00B004BD" w:rsidRPr="00F31056" w:rsidRDefault="001667FC" w:rsidP="00B004BD">
      <w:pPr>
        <w:pStyle w:val="6"/>
      </w:pPr>
      <w:bookmarkStart w:id="1911" w:name="_Toc133303963"/>
      <w:bookmarkStart w:id="1912" w:name="_Toc139015270"/>
      <w:bookmarkStart w:id="1913" w:name="_Toc151062150"/>
      <w:r>
        <w:lastRenderedPageBreak/>
        <w:t>1</w:t>
      </w:r>
      <w:del w:id="1914" w:author="Ryan Hakju Lee" w:date="2023-11-16T08:36:00Z">
        <w:r w:rsidDel="00381D9F">
          <w:delText>2</w:delText>
        </w:r>
      </w:del>
      <w:ins w:id="1915" w:author="Ryan Hakju Lee" w:date="2023-11-16T08:36:00Z">
        <w:r w:rsidR="00381D9F">
          <w:t>3</w:t>
        </w:r>
      </w:ins>
      <w:r w:rsidR="00B004BD" w:rsidRPr="00137109">
        <w:t>.2.4.4.6.</w:t>
      </w:r>
      <w:r w:rsidR="00485589" w:rsidRPr="00F31056">
        <w:t>2</w:t>
      </w:r>
      <w:r w:rsidR="00B004BD" w:rsidRPr="00F31056">
        <w:tab/>
        <w:t>Parameters</w:t>
      </w:r>
      <w:bookmarkEnd w:id="1911"/>
      <w:bookmarkEnd w:id="1912"/>
      <w:bookmarkEnd w:id="1913"/>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2F922A55" w:rsidR="00B004BD" w:rsidRPr="001B1925" w:rsidRDefault="00104A4B" w:rsidP="00B004BD">
      <w:pPr>
        <w:pStyle w:val="51"/>
      </w:pPr>
      <w:bookmarkStart w:id="1916" w:name="_Toc133303964"/>
      <w:bookmarkStart w:id="1917" w:name="_Toc139015271"/>
      <w:bookmarkStart w:id="1918" w:name="_Toc151062151"/>
      <w:r>
        <w:t>1</w:t>
      </w:r>
      <w:del w:id="1919" w:author="Ryan Hakju Lee" w:date="2023-11-16T08:36:00Z">
        <w:r w:rsidDel="00381D9F">
          <w:delText>2</w:delText>
        </w:r>
      </w:del>
      <w:ins w:id="1920" w:author="Ryan Hakju Lee" w:date="2023-11-16T08:36:00Z">
        <w:r w:rsidR="00381D9F">
          <w:t>3</w:t>
        </w:r>
      </w:ins>
      <w:r w:rsidR="00B004BD" w:rsidRPr="00137109">
        <w:t>.2.</w:t>
      </w:r>
      <w:r w:rsidR="00B004BD" w:rsidRPr="00F31056">
        <w:t>4.4.7</w:t>
      </w:r>
      <w:r w:rsidR="00B004BD" w:rsidRPr="001B1925">
        <w:tab/>
        <w:t>Reject message</w:t>
      </w:r>
      <w:bookmarkEnd w:id="1916"/>
      <w:bookmarkEnd w:id="1917"/>
      <w:bookmarkEnd w:id="1918"/>
    </w:p>
    <w:p w14:paraId="75EFA9C0" w14:textId="29EBF18B" w:rsidR="00B004BD" w:rsidRPr="001B1925" w:rsidRDefault="00104A4B" w:rsidP="00B004BD">
      <w:pPr>
        <w:pStyle w:val="6"/>
      </w:pPr>
      <w:bookmarkStart w:id="1921" w:name="_Toc133303965"/>
      <w:bookmarkStart w:id="1922" w:name="_Toc139015272"/>
      <w:bookmarkStart w:id="1923" w:name="_Toc151062152"/>
      <w:r>
        <w:t>1</w:t>
      </w:r>
      <w:del w:id="1924" w:author="Ryan Hakju Lee" w:date="2023-11-16T08:36:00Z">
        <w:r w:rsidDel="00381D9F">
          <w:delText>2</w:delText>
        </w:r>
      </w:del>
      <w:ins w:id="1925" w:author="Ryan Hakju Lee" w:date="2023-11-16T08:36:00Z">
        <w:r w:rsidR="00381D9F">
          <w:t>3</w:t>
        </w:r>
      </w:ins>
      <w:r w:rsidR="00B004BD" w:rsidRPr="00137109">
        <w:t>.2.</w:t>
      </w:r>
      <w:r w:rsidR="00B004BD" w:rsidRPr="00F31056">
        <w:t>4.4.</w:t>
      </w:r>
      <w:r w:rsidR="00485589" w:rsidRPr="00F31056">
        <w:t>7</w:t>
      </w:r>
      <w:r w:rsidR="00B004BD" w:rsidRPr="001B1925">
        <w:t>.1</w:t>
      </w:r>
      <w:r w:rsidR="00B004BD" w:rsidRPr="001B1925">
        <w:tab/>
      </w:r>
      <w:r w:rsidR="00B004BD" w:rsidRPr="001B1925">
        <w:tab/>
        <w:t>Description</w:t>
      </w:r>
      <w:bookmarkEnd w:id="1921"/>
      <w:bookmarkEnd w:id="1922"/>
      <w:bookmarkEnd w:id="1923"/>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71EAE488" w:rsidR="00B004BD" w:rsidRPr="00F31056" w:rsidRDefault="00104A4B" w:rsidP="00B004BD">
      <w:pPr>
        <w:pStyle w:val="6"/>
      </w:pPr>
      <w:bookmarkStart w:id="1926" w:name="_Toc133303966"/>
      <w:bookmarkStart w:id="1927" w:name="_Toc139015273"/>
      <w:bookmarkStart w:id="1928" w:name="_Toc151062153"/>
      <w:r>
        <w:t>1</w:t>
      </w:r>
      <w:del w:id="1929" w:author="Ryan Hakju Lee" w:date="2023-11-16T08:36:00Z">
        <w:r w:rsidDel="00381D9F">
          <w:delText>2</w:delText>
        </w:r>
      </w:del>
      <w:ins w:id="1930" w:author="Ryan Hakju Lee" w:date="2023-11-16T08:36:00Z">
        <w:r w:rsidR="00381D9F">
          <w:t>3</w:t>
        </w:r>
      </w:ins>
      <w:r w:rsidR="00B004BD" w:rsidRPr="00137109">
        <w:t>.2.4.4.7.</w:t>
      </w:r>
      <w:r w:rsidR="00B004BD" w:rsidRPr="00F31056">
        <w:t>2</w:t>
      </w:r>
      <w:r w:rsidR="00B004BD" w:rsidRPr="00F31056">
        <w:tab/>
        <w:t>Parameters</w:t>
      </w:r>
      <w:bookmarkEnd w:id="1926"/>
      <w:bookmarkEnd w:id="1927"/>
      <w:bookmarkEnd w:id="1928"/>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2E281169" w:rsidR="00B004BD" w:rsidRPr="001B1925" w:rsidRDefault="00104A4B" w:rsidP="00B004BD">
      <w:pPr>
        <w:pStyle w:val="51"/>
      </w:pPr>
      <w:bookmarkStart w:id="1931" w:name="_Toc133303967"/>
      <w:bookmarkStart w:id="1932" w:name="_Toc139015274"/>
      <w:bookmarkStart w:id="1933" w:name="_Toc151062154"/>
      <w:r>
        <w:t>1</w:t>
      </w:r>
      <w:del w:id="1934" w:author="Ryan Hakju Lee" w:date="2023-11-16T08:36:00Z">
        <w:r w:rsidDel="00381D9F">
          <w:delText>2</w:delText>
        </w:r>
      </w:del>
      <w:ins w:id="1935" w:author="Ryan Hakju Lee" w:date="2023-11-16T08:36:00Z">
        <w:r w:rsidR="00381D9F">
          <w:t>3</w:t>
        </w:r>
      </w:ins>
      <w:r w:rsidR="00B004BD" w:rsidRPr="00137109">
        <w:t>.2.</w:t>
      </w:r>
      <w:r w:rsidR="00B004BD" w:rsidRPr="00F31056">
        <w:t>4.4.8</w:t>
      </w:r>
      <w:r w:rsidR="00B004BD" w:rsidRPr="001B1925">
        <w:tab/>
        <w:t>Close message</w:t>
      </w:r>
      <w:bookmarkEnd w:id="1931"/>
      <w:bookmarkEnd w:id="1932"/>
      <w:bookmarkEnd w:id="1933"/>
    </w:p>
    <w:p w14:paraId="55F1F103" w14:textId="3011708F" w:rsidR="00B004BD" w:rsidRPr="001B1925" w:rsidRDefault="00104A4B" w:rsidP="00B004BD">
      <w:pPr>
        <w:pStyle w:val="6"/>
      </w:pPr>
      <w:bookmarkStart w:id="1936" w:name="_Toc133303968"/>
      <w:bookmarkStart w:id="1937" w:name="_Toc139015275"/>
      <w:bookmarkStart w:id="1938" w:name="_Toc151062155"/>
      <w:r>
        <w:t>1</w:t>
      </w:r>
      <w:del w:id="1939" w:author="Ryan Hakju Lee" w:date="2023-11-16T08:36:00Z">
        <w:r w:rsidDel="00381D9F">
          <w:delText>2</w:delText>
        </w:r>
      </w:del>
      <w:ins w:id="1940" w:author="Ryan Hakju Lee" w:date="2023-11-16T08:36:00Z">
        <w:r w:rsidR="00381D9F">
          <w:t>3</w:t>
        </w:r>
      </w:ins>
      <w:r w:rsidR="00B004BD" w:rsidRPr="00137109">
        <w:t>.2.</w:t>
      </w:r>
      <w:r w:rsidR="00B004BD" w:rsidRPr="00F31056">
        <w:t>4.4.8</w:t>
      </w:r>
      <w:r w:rsidR="00B004BD" w:rsidRPr="001B1925">
        <w:t>.1</w:t>
      </w:r>
      <w:r w:rsidR="00B004BD" w:rsidRPr="001B1925">
        <w:tab/>
      </w:r>
      <w:r w:rsidR="00B004BD" w:rsidRPr="001B1925">
        <w:tab/>
        <w:t>Description</w:t>
      </w:r>
      <w:bookmarkEnd w:id="1936"/>
      <w:bookmarkEnd w:id="1937"/>
      <w:bookmarkEnd w:id="1938"/>
    </w:p>
    <w:p w14:paraId="3DB7D3A3" w14:textId="459641DE" w:rsidR="00B004BD" w:rsidRPr="001B1925" w:rsidRDefault="00B004BD" w:rsidP="00B004BD">
      <w:pPr>
        <w:jc w:val="both"/>
        <w:rPr>
          <w:bCs/>
        </w:rPr>
      </w:pPr>
      <w:r w:rsidRPr="001B1925">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71835E78" w14:textId="01F60A41" w:rsidR="00C77958" w:rsidRPr="001B1925" w:rsidRDefault="00104A4B" w:rsidP="00C77958">
      <w:pPr>
        <w:pStyle w:val="6"/>
      </w:pPr>
      <w:bookmarkStart w:id="1941" w:name="_Toc139015276"/>
      <w:bookmarkStart w:id="1942" w:name="_Toc151062156"/>
      <w:r>
        <w:t>1</w:t>
      </w:r>
      <w:del w:id="1943" w:author="Ryan Hakju Lee" w:date="2023-11-16T08:36:00Z">
        <w:r w:rsidDel="00381D9F">
          <w:delText>2</w:delText>
        </w:r>
      </w:del>
      <w:ins w:id="1944" w:author="Ryan Hakju Lee" w:date="2023-11-16T08:36:00Z">
        <w:r w:rsidR="00381D9F">
          <w:t>3</w:t>
        </w:r>
      </w:ins>
      <w:r w:rsidR="00C77958" w:rsidRPr="00137109">
        <w:t>.2.4.4.</w:t>
      </w:r>
      <w:r w:rsidR="00C77958" w:rsidRPr="00F31056">
        <w:t>8.2</w:t>
      </w:r>
      <w:r w:rsidR="00C77958" w:rsidRPr="00F31056">
        <w:tab/>
      </w:r>
      <w:r w:rsidR="00C77958" w:rsidRPr="001B1925">
        <w:t>Parameters</w:t>
      </w:r>
      <w:bookmarkEnd w:id="1941"/>
      <w:bookmarkEnd w:id="1942"/>
    </w:p>
    <w:p w14:paraId="3069C561" w14:textId="370F896C" w:rsidR="00C77958" w:rsidRPr="001B1925" w:rsidRDefault="00C77958" w:rsidP="00B004BD">
      <w:pPr>
        <w:jc w:val="both"/>
        <w:rPr>
          <w:bCs/>
        </w:rPr>
      </w:pPr>
      <w:r w:rsidRPr="001B1925">
        <w:rPr>
          <w:bCs/>
        </w:rPr>
        <w:t>target: this parameter indicates the id of the target endpoint</w:t>
      </w:r>
    </w:p>
    <w:p w14:paraId="503EDBFF" w14:textId="08F7C67A" w:rsidR="00B004BD" w:rsidRPr="00137109" w:rsidRDefault="00104A4B" w:rsidP="00B004BD">
      <w:pPr>
        <w:pStyle w:val="6"/>
      </w:pPr>
      <w:bookmarkStart w:id="1945" w:name="_Toc133303969"/>
      <w:bookmarkStart w:id="1946" w:name="_Toc139015277"/>
      <w:bookmarkStart w:id="1947" w:name="_Toc151062157"/>
      <w:r>
        <w:t>1</w:t>
      </w:r>
      <w:del w:id="1948" w:author="Ryan Hakju Lee" w:date="2023-11-16T08:36:00Z">
        <w:r w:rsidDel="00381D9F">
          <w:delText>2</w:delText>
        </w:r>
      </w:del>
      <w:ins w:id="1949" w:author="Ryan Hakju Lee" w:date="2023-11-16T08:36:00Z">
        <w:r w:rsidR="00381D9F">
          <w:t>3</w:t>
        </w:r>
      </w:ins>
      <w:r w:rsidR="00B004BD" w:rsidRPr="00137109">
        <w:t>.2.4.4.9</w:t>
      </w:r>
      <w:r w:rsidR="00B004BD" w:rsidRPr="00137109">
        <w:tab/>
        <w:t>Application message</w:t>
      </w:r>
      <w:bookmarkEnd w:id="1945"/>
      <w:bookmarkEnd w:id="1946"/>
      <w:bookmarkEnd w:id="1947"/>
    </w:p>
    <w:p w14:paraId="168A9FEE" w14:textId="4A21FDD4" w:rsidR="00B004BD" w:rsidRPr="001B1925" w:rsidRDefault="00104A4B" w:rsidP="00B004BD">
      <w:pPr>
        <w:pStyle w:val="6"/>
      </w:pPr>
      <w:bookmarkStart w:id="1950" w:name="_Toc133303970"/>
      <w:bookmarkStart w:id="1951" w:name="_Toc139015278"/>
      <w:bookmarkStart w:id="1952" w:name="_Toc151062158"/>
      <w:r>
        <w:t>1</w:t>
      </w:r>
      <w:del w:id="1953" w:author="Ryan Hakju Lee" w:date="2023-11-16T08:36:00Z">
        <w:r w:rsidDel="00381D9F">
          <w:delText>2</w:delText>
        </w:r>
      </w:del>
      <w:ins w:id="1954" w:author="Ryan Hakju Lee" w:date="2023-11-16T08:36:00Z">
        <w:r w:rsidR="00381D9F">
          <w:t>3</w:t>
        </w:r>
      </w:ins>
      <w:r w:rsidR="00B004BD" w:rsidRPr="00137109">
        <w:t>.2.</w:t>
      </w:r>
      <w:r w:rsidR="00B004BD" w:rsidRPr="00F31056">
        <w:t>4.4.9</w:t>
      </w:r>
      <w:r w:rsidR="00B004BD" w:rsidRPr="001B1925">
        <w:t>.1</w:t>
      </w:r>
      <w:r w:rsidR="00B004BD" w:rsidRPr="001B1925">
        <w:tab/>
      </w:r>
      <w:r w:rsidR="00B004BD" w:rsidRPr="001B1925">
        <w:tab/>
        <w:t>Description</w:t>
      </w:r>
      <w:bookmarkEnd w:id="1950"/>
      <w:bookmarkEnd w:id="1951"/>
      <w:bookmarkEnd w:id="1952"/>
    </w:p>
    <w:p w14:paraId="5F261C37" w14:textId="77777777" w:rsidR="00B004BD" w:rsidRPr="001B1925" w:rsidRDefault="00B004BD" w:rsidP="00B004BD">
      <w:pPr>
        <w:jc w:val="both"/>
        <w:rPr>
          <w:bCs/>
        </w:rPr>
      </w:pPr>
      <w:r w:rsidRPr="001B1925">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1B7579D8" w:rsidR="00B004BD" w:rsidRPr="001B1925" w:rsidRDefault="00104A4B" w:rsidP="00B004BD">
      <w:pPr>
        <w:pStyle w:val="6"/>
      </w:pPr>
      <w:bookmarkStart w:id="1955" w:name="_Toc133303971"/>
      <w:bookmarkStart w:id="1956" w:name="_Toc139015279"/>
      <w:bookmarkStart w:id="1957" w:name="_Toc151062159"/>
      <w:r>
        <w:t>1</w:t>
      </w:r>
      <w:del w:id="1958" w:author="Ryan Hakju Lee" w:date="2023-11-16T08:36:00Z">
        <w:r w:rsidDel="00381D9F">
          <w:delText>2</w:delText>
        </w:r>
      </w:del>
      <w:ins w:id="1959" w:author="Ryan Hakju Lee" w:date="2023-11-16T08:36:00Z">
        <w:r w:rsidR="00381D9F">
          <w:t>3</w:t>
        </w:r>
      </w:ins>
      <w:r w:rsidR="00B004BD" w:rsidRPr="00137109">
        <w:t>.2.4.4.9.</w:t>
      </w:r>
      <w:r w:rsidR="00B004BD" w:rsidRPr="00F31056">
        <w:t xml:space="preserve">2 </w:t>
      </w:r>
      <w:r w:rsidR="00B004BD" w:rsidRPr="00F31056">
        <w:tab/>
      </w:r>
      <w:r w:rsidR="00B004BD" w:rsidRPr="001B1925">
        <w:t>Parameters</w:t>
      </w:r>
      <w:bookmarkEnd w:id="1955"/>
      <w:bookmarkEnd w:id="1956"/>
      <w:bookmarkEnd w:id="1957"/>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04747F6A" w:rsidR="00B004BD" w:rsidRPr="001B1925" w:rsidRDefault="00104A4B" w:rsidP="00B004BD">
      <w:pPr>
        <w:pStyle w:val="41"/>
      </w:pPr>
      <w:bookmarkStart w:id="1960" w:name="_Toc133303972"/>
      <w:bookmarkStart w:id="1961" w:name="_Toc139015280"/>
      <w:bookmarkStart w:id="1962" w:name="_Toc151062160"/>
      <w:r>
        <w:t>1</w:t>
      </w:r>
      <w:del w:id="1963" w:author="Ryan Hakju Lee" w:date="2023-11-16T08:36:00Z">
        <w:r w:rsidDel="00381D9F">
          <w:delText>2</w:delText>
        </w:r>
      </w:del>
      <w:ins w:id="1964" w:author="Ryan Hakju Lee" w:date="2023-11-16T08:36:00Z">
        <w:r w:rsidR="00381D9F">
          <w:t>3</w:t>
        </w:r>
      </w:ins>
      <w:r w:rsidR="00B004BD" w:rsidRPr="00137109">
        <w:t>.2.</w:t>
      </w:r>
      <w:r w:rsidR="00B004BD" w:rsidRPr="00F31056">
        <w:t>4.5</w:t>
      </w:r>
      <w:r w:rsidR="00B004BD" w:rsidRPr="00F31056">
        <w:tab/>
      </w:r>
      <w:r w:rsidR="00B004BD" w:rsidRPr="00F31056">
        <w:tab/>
      </w:r>
      <w:r w:rsidR="00B004BD" w:rsidRPr="001B1925">
        <w:t>Integrity and security</w:t>
      </w:r>
      <w:bookmarkEnd w:id="1960"/>
      <w:bookmarkEnd w:id="1961"/>
      <w:bookmarkEnd w:id="1962"/>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lastRenderedPageBreak/>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610FCAEC" w:rsidR="00B004BD" w:rsidRPr="007732D4" w:rsidRDefault="00104A4B" w:rsidP="00B004BD">
      <w:pPr>
        <w:pStyle w:val="41"/>
      </w:pPr>
      <w:bookmarkStart w:id="1965" w:name="_Toc133303973"/>
      <w:bookmarkStart w:id="1966" w:name="_Toc139015281"/>
      <w:bookmarkStart w:id="1967" w:name="_Toc151062161"/>
      <w:r>
        <w:t>1</w:t>
      </w:r>
      <w:del w:id="1968" w:author="Ryan Hakju Lee" w:date="2023-11-16T08:36:00Z">
        <w:r w:rsidDel="00381D9F">
          <w:delText>2</w:delText>
        </w:r>
      </w:del>
      <w:ins w:id="1969" w:author="Ryan Hakju Lee" w:date="2023-11-16T08:36:00Z">
        <w:r w:rsidR="00381D9F">
          <w:t>3</w:t>
        </w:r>
      </w:ins>
      <w:r w:rsidR="00B004BD" w:rsidRPr="007732D4">
        <w:t>.2.4.6</w:t>
      </w:r>
      <w:r w:rsidR="00B004BD" w:rsidRPr="007732D4">
        <w:tab/>
      </w:r>
      <w:r w:rsidR="00B004BD" w:rsidRPr="007732D4">
        <w:tab/>
        <w:t>JSON schema</w:t>
      </w:r>
      <w:bookmarkEnd w:id="1965"/>
      <w:bookmarkEnd w:id="1966"/>
      <w:bookmarkEnd w:id="1967"/>
    </w:p>
    <w:p w14:paraId="6BFE31A8" w14:textId="60D912D6" w:rsidR="00B004BD" w:rsidRDefault="00B004BD" w:rsidP="00B004BD">
      <w:pPr>
        <w:jc w:val="both"/>
        <w:rPr>
          <w:ins w:id="1970" w:author="Ryan Hakju Lee" w:date="2023-11-16T10:48:00Z"/>
          <w:bCs/>
        </w:rPr>
      </w:pPr>
      <w:r w:rsidRPr="00137109">
        <w:rPr>
          <w:bCs/>
        </w:rPr>
        <w:t>The JSON schema of the SWAP messages is follows:</w:t>
      </w:r>
    </w:p>
    <w:p w14:paraId="02B485EB" w14:textId="1F4EF6F1" w:rsidR="00705B5B" w:rsidRPr="00705B5B" w:rsidRDefault="00705B5B">
      <w:pPr>
        <w:pStyle w:val="TH"/>
        <w:rPr>
          <w:bCs/>
          <w:rPrChange w:id="1971" w:author="Ryan Hakju Lee" w:date="2023-11-16T10:48:00Z">
            <w:rPr>
              <w:bCs/>
            </w:rPr>
          </w:rPrChange>
        </w:rPr>
        <w:pPrChange w:id="1972" w:author="Ryan Hakju Lee" w:date="2023-11-16T10:48:00Z">
          <w:pPr>
            <w:jc w:val="both"/>
          </w:pPr>
        </w:pPrChange>
      </w:pPr>
      <w:ins w:id="1973" w:author="Ryan Hakju Lee" w:date="2023-11-16T10:48:00Z">
        <w:r w:rsidRPr="00CC1F51">
          <w:t xml:space="preserve">Table </w:t>
        </w:r>
        <w:r>
          <w:t>13.2.4.6-1</w:t>
        </w:r>
        <w:r w:rsidRPr="00CC1F51">
          <w:t>:</w:t>
        </w:r>
        <w:r>
          <w:t xml:space="preserve"> JSON schema of SWAP message</w:t>
        </w:r>
      </w:ins>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a7"/>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rPr>
                <w:ins w:id="1974" w:author="Ryan Hakju Lee" w:date="2023-11-16T10:47:00Z"/>
              </w:trPr>
              <w:tc>
                <w:tcPr>
                  <w:tcW w:w="9631" w:type="dxa"/>
                </w:tcPr>
                <w:p w14:paraId="456A89D5" w14:textId="77777777" w:rsidR="00705B5B" w:rsidRPr="006F3D1F" w:rsidRDefault="00705B5B" w:rsidP="00705B5B">
                  <w:pPr>
                    <w:shd w:val="clear" w:color="auto" w:fill="FFFFFF"/>
                    <w:spacing w:after="0" w:line="285" w:lineRule="atLeast"/>
                    <w:rPr>
                      <w:ins w:id="1975" w:author="Ryan Hakju Lee" w:date="2023-11-16T10:47:00Z"/>
                      <w:color w:val="000000"/>
                    </w:rPr>
                  </w:pPr>
                  <w:ins w:id="1976" w:author="Ryan Hakju Lee" w:date="2023-11-16T10:47:00Z">
                    <w:r w:rsidRPr="006F3D1F">
                      <w:rPr>
                        <w:color w:val="000000"/>
                      </w:rPr>
                      <w:t>{</w:t>
                    </w:r>
                  </w:ins>
                </w:p>
                <w:p w14:paraId="233688CC" w14:textId="77777777" w:rsidR="00705B5B" w:rsidRPr="006F3D1F" w:rsidRDefault="00705B5B" w:rsidP="00705B5B">
                  <w:pPr>
                    <w:shd w:val="clear" w:color="auto" w:fill="FFFFFF"/>
                    <w:spacing w:after="0" w:line="285" w:lineRule="atLeast"/>
                    <w:rPr>
                      <w:ins w:id="1977" w:author="Ryan Hakju Lee" w:date="2023-11-16T10:47:00Z"/>
                      <w:color w:val="000000"/>
                    </w:rPr>
                  </w:pPr>
                  <w:ins w:id="1978" w:author="Ryan Hakju Lee" w:date="2023-11-16T10:47:00Z">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ins>
                </w:p>
                <w:p w14:paraId="7E2ABA78" w14:textId="77777777" w:rsidR="00705B5B" w:rsidRPr="006F3D1F" w:rsidRDefault="00705B5B" w:rsidP="00705B5B">
                  <w:pPr>
                    <w:shd w:val="clear" w:color="auto" w:fill="FFFFFF"/>
                    <w:spacing w:after="0" w:line="285" w:lineRule="atLeast"/>
                    <w:rPr>
                      <w:ins w:id="1979" w:author="Ryan Hakju Lee" w:date="2023-11-16T10:47:00Z"/>
                      <w:color w:val="000000"/>
                    </w:rPr>
                  </w:pPr>
                  <w:ins w:id="1980" w:author="Ryan Hakju Lee" w:date="2023-11-16T10:47:00Z">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ins>
                </w:p>
                <w:p w14:paraId="48408EEB" w14:textId="77777777" w:rsidR="00705B5B" w:rsidRPr="006F3D1F" w:rsidRDefault="00705B5B" w:rsidP="00705B5B">
                  <w:pPr>
                    <w:shd w:val="clear" w:color="auto" w:fill="FFFFFF"/>
                    <w:spacing w:after="0" w:line="285" w:lineRule="atLeast"/>
                    <w:rPr>
                      <w:ins w:id="1981" w:author="Ryan Hakju Lee" w:date="2023-11-16T10:47:00Z"/>
                      <w:color w:val="000000"/>
                    </w:rPr>
                  </w:pPr>
                  <w:ins w:id="1982"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6FB7BAFD" w14:textId="77777777" w:rsidR="00705B5B" w:rsidRPr="006F3D1F" w:rsidRDefault="00705B5B" w:rsidP="00705B5B">
                  <w:pPr>
                    <w:shd w:val="clear" w:color="auto" w:fill="FFFFFF"/>
                    <w:spacing w:after="0" w:line="285" w:lineRule="atLeast"/>
                    <w:rPr>
                      <w:ins w:id="1983" w:author="Ryan Hakju Lee" w:date="2023-11-16T10:47:00Z"/>
                      <w:color w:val="000000"/>
                    </w:rPr>
                  </w:pPr>
                  <w:ins w:id="1984" w:author="Ryan Hakju Lee" w:date="2023-11-16T10:47:00Z">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ins>
                </w:p>
                <w:p w14:paraId="768D7225" w14:textId="77777777" w:rsidR="00705B5B" w:rsidRPr="006F3D1F" w:rsidRDefault="00705B5B" w:rsidP="00705B5B">
                  <w:pPr>
                    <w:shd w:val="clear" w:color="auto" w:fill="FFFFFF"/>
                    <w:spacing w:after="0" w:line="285" w:lineRule="atLeast"/>
                    <w:rPr>
                      <w:ins w:id="1985" w:author="Ryan Hakju Lee" w:date="2023-11-16T10:47:00Z"/>
                      <w:color w:val="000000"/>
                    </w:rPr>
                  </w:pPr>
                  <w:ins w:id="1986" w:author="Ryan Hakju Lee" w:date="2023-11-16T10:47:00Z">
                    <w:r w:rsidRPr="006F3D1F">
                      <w:rPr>
                        <w:color w:val="000000"/>
                      </w:rPr>
                      <w:t xml:space="preserve">    </w:t>
                    </w:r>
                    <w:r w:rsidRPr="006F3D1F">
                      <w:rPr>
                        <w:color w:val="0451A5"/>
                      </w:rPr>
                      <w:t>"properties"</w:t>
                    </w:r>
                    <w:r w:rsidRPr="006F3D1F">
                      <w:rPr>
                        <w:color w:val="000000"/>
                      </w:rPr>
                      <w:t>: {</w:t>
                    </w:r>
                  </w:ins>
                </w:p>
                <w:p w14:paraId="2B60E78F" w14:textId="77777777" w:rsidR="00705B5B" w:rsidRPr="006F3D1F" w:rsidRDefault="00705B5B" w:rsidP="00705B5B">
                  <w:pPr>
                    <w:shd w:val="clear" w:color="auto" w:fill="FFFFFF"/>
                    <w:spacing w:after="0" w:line="285" w:lineRule="atLeast"/>
                    <w:rPr>
                      <w:ins w:id="1987" w:author="Ryan Hakju Lee" w:date="2023-11-16T10:47:00Z"/>
                      <w:color w:val="000000"/>
                    </w:rPr>
                  </w:pPr>
                  <w:ins w:id="1988" w:author="Ryan Hakju Lee" w:date="2023-11-16T10:47:00Z">
                    <w:r w:rsidRPr="006F3D1F">
                      <w:rPr>
                        <w:color w:val="000000"/>
                      </w:rPr>
                      <w:t xml:space="preserve">        </w:t>
                    </w:r>
                    <w:r w:rsidRPr="006F3D1F">
                      <w:rPr>
                        <w:color w:val="0451A5"/>
                      </w:rPr>
                      <w:t>"version"</w:t>
                    </w:r>
                    <w:r w:rsidRPr="006F3D1F">
                      <w:rPr>
                        <w:color w:val="000000"/>
                      </w:rPr>
                      <w:t>: {</w:t>
                    </w:r>
                  </w:ins>
                </w:p>
                <w:p w14:paraId="3FA02500" w14:textId="77777777" w:rsidR="00705B5B" w:rsidRPr="006F3D1F" w:rsidRDefault="00705B5B" w:rsidP="00705B5B">
                  <w:pPr>
                    <w:shd w:val="clear" w:color="auto" w:fill="FFFFFF"/>
                    <w:spacing w:after="0" w:line="285" w:lineRule="atLeast"/>
                    <w:rPr>
                      <w:ins w:id="1989" w:author="Ryan Hakju Lee" w:date="2023-11-16T10:47:00Z"/>
                      <w:color w:val="000000"/>
                    </w:rPr>
                  </w:pPr>
                  <w:ins w:id="1990" w:author="Ryan Hakju Lee" w:date="2023-11-16T10:47:00Z">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ins>
                </w:p>
                <w:p w14:paraId="7DB858D9" w14:textId="77777777" w:rsidR="00705B5B" w:rsidRPr="006F3D1F" w:rsidRDefault="00705B5B" w:rsidP="00705B5B">
                  <w:pPr>
                    <w:shd w:val="clear" w:color="auto" w:fill="FFFFFF"/>
                    <w:spacing w:after="0" w:line="285" w:lineRule="atLeast"/>
                    <w:rPr>
                      <w:ins w:id="1991" w:author="Ryan Hakju Lee" w:date="2023-11-16T10:47:00Z"/>
                      <w:color w:val="000000"/>
                    </w:rPr>
                  </w:pPr>
                  <w:ins w:id="1992"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"integer"</w:t>
                    </w:r>
                  </w:ins>
                </w:p>
                <w:p w14:paraId="24357398" w14:textId="77777777" w:rsidR="00705B5B" w:rsidRPr="006F3D1F" w:rsidRDefault="00705B5B" w:rsidP="00705B5B">
                  <w:pPr>
                    <w:shd w:val="clear" w:color="auto" w:fill="FFFFFF"/>
                    <w:spacing w:after="0" w:line="285" w:lineRule="atLeast"/>
                    <w:rPr>
                      <w:ins w:id="1993" w:author="Ryan Hakju Lee" w:date="2023-11-16T10:47:00Z"/>
                      <w:color w:val="000000"/>
                    </w:rPr>
                  </w:pPr>
                  <w:ins w:id="1994" w:author="Ryan Hakju Lee" w:date="2023-11-16T10:47:00Z">
                    <w:r w:rsidRPr="006F3D1F">
                      <w:rPr>
                        <w:color w:val="000000"/>
                      </w:rPr>
                      <w:t>        },</w:t>
                    </w:r>
                  </w:ins>
                </w:p>
                <w:p w14:paraId="31A06450" w14:textId="77777777" w:rsidR="00705B5B" w:rsidRPr="006F3D1F" w:rsidRDefault="00705B5B" w:rsidP="00705B5B">
                  <w:pPr>
                    <w:shd w:val="clear" w:color="auto" w:fill="FFFFFF"/>
                    <w:spacing w:after="0" w:line="285" w:lineRule="atLeast"/>
                    <w:rPr>
                      <w:ins w:id="1995" w:author="Ryan Hakju Lee" w:date="2023-11-16T10:47:00Z"/>
                      <w:color w:val="000000"/>
                    </w:rPr>
                  </w:pPr>
                  <w:ins w:id="1996" w:author="Ryan Hakju Lee" w:date="2023-11-16T10:47:00Z">
                    <w:r w:rsidRPr="006F3D1F">
                      <w:rPr>
                        <w:color w:val="000000"/>
                      </w:rPr>
                      <w:t xml:space="preserve">        </w:t>
                    </w:r>
                    <w:r w:rsidRPr="006F3D1F">
                      <w:rPr>
                        <w:color w:val="0451A5"/>
                      </w:rPr>
                      <w:t>"source_id"</w:t>
                    </w:r>
                    <w:r w:rsidRPr="006F3D1F">
                      <w:rPr>
                        <w:color w:val="000000"/>
                      </w:rPr>
                      <w:t>: {</w:t>
                    </w:r>
                  </w:ins>
                </w:p>
                <w:p w14:paraId="71351F96" w14:textId="77777777" w:rsidR="00705B5B" w:rsidRPr="006F3D1F" w:rsidRDefault="00705B5B" w:rsidP="00705B5B">
                  <w:pPr>
                    <w:shd w:val="clear" w:color="auto" w:fill="FFFFFF"/>
                    <w:spacing w:after="0" w:line="285" w:lineRule="atLeast"/>
                    <w:rPr>
                      <w:ins w:id="1997" w:author="Ryan Hakju Lee" w:date="2023-11-16T10:47:00Z"/>
                      <w:color w:val="000000"/>
                    </w:rPr>
                  </w:pPr>
                  <w:ins w:id="1998" w:author="Ryan Hakju Lee" w:date="2023-11-16T10:47:00Z">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ins>
                </w:p>
                <w:p w14:paraId="1E09A51F" w14:textId="77777777" w:rsidR="00705B5B" w:rsidRPr="006F3D1F" w:rsidRDefault="00705B5B" w:rsidP="00705B5B">
                  <w:pPr>
                    <w:shd w:val="clear" w:color="auto" w:fill="FFFFFF"/>
                    <w:spacing w:after="0" w:line="285" w:lineRule="atLeast"/>
                    <w:rPr>
                      <w:ins w:id="1999" w:author="Ryan Hakju Lee" w:date="2023-11-16T10:47:00Z"/>
                      <w:color w:val="000000"/>
                    </w:rPr>
                  </w:pPr>
                  <w:ins w:id="2000"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"string"</w:t>
                    </w:r>
                  </w:ins>
                </w:p>
                <w:p w14:paraId="731051D4" w14:textId="77777777" w:rsidR="00705B5B" w:rsidRPr="006F3D1F" w:rsidRDefault="00705B5B" w:rsidP="00705B5B">
                  <w:pPr>
                    <w:shd w:val="clear" w:color="auto" w:fill="FFFFFF"/>
                    <w:spacing w:after="0" w:line="285" w:lineRule="atLeast"/>
                    <w:rPr>
                      <w:ins w:id="2001" w:author="Ryan Hakju Lee" w:date="2023-11-16T10:47:00Z"/>
                      <w:color w:val="000000"/>
                    </w:rPr>
                  </w:pPr>
                  <w:ins w:id="2002" w:author="Ryan Hakju Lee" w:date="2023-11-16T10:47:00Z">
                    <w:r w:rsidRPr="006F3D1F">
                      <w:rPr>
                        <w:color w:val="000000"/>
                      </w:rPr>
                      <w:t>        },</w:t>
                    </w:r>
                  </w:ins>
                </w:p>
                <w:p w14:paraId="54201B5D" w14:textId="77777777" w:rsidR="00705B5B" w:rsidRPr="006F3D1F" w:rsidRDefault="00705B5B" w:rsidP="00705B5B">
                  <w:pPr>
                    <w:shd w:val="clear" w:color="auto" w:fill="FFFFFF"/>
                    <w:spacing w:after="0" w:line="285" w:lineRule="atLeast"/>
                    <w:rPr>
                      <w:ins w:id="2003" w:author="Ryan Hakju Lee" w:date="2023-11-16T10:47:00Z"/>
                      <w:color w:val="000000"/>
                    </w:rPr>
                  </w:pPr>
                  <w:ins w:id="2004" w:author="Ryan Hakju Lee" w:date="2023-11-16T10:47:00Z">
                    <w:r w:rsidRPr="006F3D1F">
                      <w:rPr>
                        <w:color w:val="000000"/>
                      </w:rPr>
                      <w:t xml:space="preserve">        </w:t>
                    </w:r>
                    <w:r w:rsidRPr="006F3D1F">
                      <w:rPr>
                        <w:color w:val="0451A5"/>
                      </w:rPr>
                      <w:t>"message_id"</w:t>
                    </w:r>
                    <w:r w:rsidRPr="006F3D1F">
                      <w:rPr>
                        <w:color w:val="000000"/>
                      </w:rPr>
                      <w:t>: {</w:t>
                    </w:r>
                  </w:ins>
                </w:p>
                <w:p w14:paraId="6EC6A79B" w14:textId="77777777" w:rsidR="00705B5B" w:rsidRPr="006F3D1F" w:rsidRDefault="00705B5B" w:rsidP="00705B5B">
                  <w:pPr>
                    <w:shd w:val="clear" w:color="auto" w:fill="FFFFFF"/>
                    <w:spacing w:after="0" w:line="285" w:lineRule="atLeast"/>
                    <w:rPr>
                      <w:ins w:id="2005" w:author="Ryan Hakju Lee" w:date="2023-11-16T10:47:00Z"/>
                      <w:color w:val="000000"/>
                    </w:rPr>
                  </w:pPr>
                  <w:ins w:id="2006" w:author="Ryan Hakju Lee" w:date="2023-11-16T10:47:00Z">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ins>
                </w:p>
                <w:p w14:paraId="5618E9EE" w14:textId="77777777" w:rsidR="00705B5B" w:rsidRPr="006F3D1F" w:rsidRDefault="00705B5B" w:rsidP="00705B5B">
                  <w:pPr>
                    <w:shd w:val="clear" w:color="auto" w:fill="FFFFFF"/>
                    <w:spacing w:after="0" w:line="285" w:lineRule="atLeast"/>
                    <w:rPr>
                      <w:ins w:id="2007" w:author="Ryan Hakju Lee" w:date="2023-11-16T10:47:00Z"/>
                      <w:color w:val="000000"/>
                    </w:rPr>
                  </w:pPr>
                  <w:ins w:id="2008"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"integer"</w:t>
                    </w:r>
                  </w:ins>
                </w:p>
                <w:p w14:paraId="14D33CC9" w14:textId="77777777" w:rsidR="00705B5B" w:rsidRPr="006F3D1F" w:rsidRDefault="00705B5B" w:rsidP="00705B5B">
                  <w:pPr>
                    <w:shd w:val="clear" w:color="auto" w:fill="FFFFFF"/>
                    <w:spacing w:after="0" w:line="285" w:lineRule="atLeast"/>
                    <w:rPr>
                      <w:ins w:id="2009" w:author="Ryan Hakju Lee" w:date="2023-11-16T10:47:00Z"/>
                      <w:color w:val="000000"/>
                    </w:rPr>
                  </w:pPr>
                  <w:ins w:id="2010" w:author="Ryan Hakju Lee" w:date="2023-11-16T10:47:00Z">
                    <w:r w:rsidRPr="006F3D1F">
                      <w:rPr>
                        <w:color w:val="000000"/>
                      </w:rPr>
                      <w:t>        },</w:t>
                    </w:r>
                  </w:ins>
                </w:p>
                <w:p w14:paraId="06CF9F06" w14:textId="77777777" w:rsidR="00705B5B" w:rsidRPr="006F3D1F" w:rsidRDefault="00705B5B" w:rsidP="00705B5B">
                  <w:pPr>
                    <w:shd w:val="clear" w:color="auto" w:fill="FFFFFF"/>
                    <w:spacing w:after="0" w:line="285" w:lineRule="atLeast"/>
                    <w:rPr>
                      <w:ins w:id="2011" w:author="Ryan Hakju Lee" w:date="2023-11-16T10:47:00Z"/>
                      <w:color w:val="000000"/>
                    </w:rPr>
                  </w:pPr>
                  <w:ins w:id="2012" w:author="Ryan Hakju Lee" w:date="2023-11-16T10:47:00Z">
                    <w:r w:rsidRPr="006F3D1F">
                      <w:rPr>
                        <w:color w:val="000000"/>
                      </w:rPr>
                      <w:t xml:space="preserve">        </w:t>
                    </w:r>
                    <w:r w:rsidRPr="006F3D1F">
                      <w:rPr>
                        <w:color w:val="0451A5"/>
                      </w:rPr>
                      <w:t>"message_type"</w:t>
                    </w:r>
                    <w:r w:rsidRPr="006F3D1F">
                      <w:rPr>
                        <w:color w:val="000000"/>
                      </w:rPr>
                      <w:t>: {</w:t>
                    </w:r>
                  </w:ins>
                </w:p>
                <w:p w14:paraId="66145EE7" w14:textId="77777777" w:rsidR="00705B5B" w:rsidRPr="006F3D1F" w:rsidRDefault="00705B5B" w:rsidP="00705B5B">
                  <w:pPr>
                    <w:shd w:val="clear" w:color="auto" w:fill="FFFFFF"/>
                    <w:spacing w:after="0" w:line="285" w:lineRule="atLeast"/>
                    <w:rPr>
                      <w:ins w:id="2013" w:author="Ryan Hakju Lee" w:date="2023-11-16T10:47:00Z"/>
                      <w:color w:val="000000"/>
                    </w:rPr>
                  </w:pPr>
                  <w:ins w:id="2014" w:author="Ryan Hakju Lee" w:date="2023-11-16T10:47:00Z">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ins>
                </w:p>
                <w:p w14:paraId="3689A6D3" w14:textId="77777777" w:rsidR="00705B5B" w:rsidRPr="006F3D1F" w:rsidRDefault="00705B5B" w:rsidP="00705B5B">
                  <w:pPr>
                    <w:shd w:val="clear" w:color="auto" w:fill="FFFFFF"/>
                    <w:spacing w:after="0" w:line="285" w:lineRule="atLeast"/>
                    <w:rPr>
                      <w:ins w:id="2015" w:author="Ryan Hakju Lee" w:date="2023-11-16T10:47:00Z"/>
                      <w:color w:val="000000"/>
                    </w:rPr>
                  </w:pPr>
                  <w:ins w:id="2016"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ins>
                </w:p>
                <w:p w14:paraId="59D1BD80" w14:textId="77777777" w:rsidR="00705B5B" w:rsidRPr="006F3D1F" w:rsidRDefault="00705B5B" w:rsidP="00705B5B">
                  <w:pPr>
                    <w:shd w:val="clear" w:color="auto" w:fill="FFFFFF"/>
                    <w:spacing w:after="0" w:line="285" w:lineRule="atLeast"/>
                    <w:rPr>
                      <w:ins w:id="2017" w:author="Ryan Hakju Lee" w:date="2023-11-16T10:47:00Z"/>
                      <w:color w:val="000000"/>
                    </w:rPr>
                  </w:pPr>
                  <w:ins w:id="2018" w:author="Ryan Hakju Lee" w:date="2023-11-16T10:47:00Z">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ins>
                </w:p>
                <w:p w14:paraId="5E5FB0F6" w14:textId="77777777" w:rsidR="00705B5B" w:rsidRPr="006F3D1F" w:rsidRDefault="00705B5B" w:rsidP="00705B5B">
                  <w:pPr>
                    <w:shd w:val="clear" w:color="auto" w:fill="FFFFFF"/>
                    <w:spacing w:after="0" w:line="285" w:lineRule="atLeast"/>
                    <w:rPr>
                      <w:ins w:id="2019" w:author="Ryan Hakju Lee" w:date="2023-11-16T10:47:00Z"/>
                      <w:color w:val="000000"/>
                    </w:rPr>
                  </w:pPr>
                  <w:ins w:id="2020" w:author="Ryan Hakju Lee" w:date="2023-11-16T10:47:00Z">
                    <w:r w:rsidRPr="006F3D1F">
                      <w:rPr>
                        <w:color w:val="000000"/>
                      </w:rPr>
                      <w:t>        },</w:t>
                    </w:r>
                  </w:ins>
                </w:p>
                <w:p w14:paraId="1814C8ED" w14:textId="77777777" w:rsidR="00705B5B" w:rsidRPr="006F3D1F" w:rsidRDefault="00705B5B" w:rsidP="00705B5B">
                  <w:pPr>
                    <w:shd w:val="clear" w:color="auto" w:fill="FFFFFF"/>
                    <w:spacing w:after="0" w:line="285" w:lineRule="atLeast"/>
                    <w:rPr>
                      <w:ins w:id="2021" w:author="Ryan Hakju Lee" w:date="2023-11-16T10:47:00Z"/>
                      <w:color w:val="000000"/>
                    </w:rPr>
                  </w:pPr>
                  <w:ins w:id="2022" w:author="Ryan Hakju Lee" w:date="2023-11-16T10:47:00Z">
                    <w:r w:rsidRPr="006F3D1F">
                      <w:rPr>
                        <w:color w:val="000000"/>
                      </w:rPr>
                      <w:t xml:space="preserve">        </w:t>
                    </w:r>
                    <w:r w:rsidRPr="006F3D1F">
                      <w:rPr>
                        <w:color w:val="0451A5"/>
                      </w:rPr>
                      <w:t>"oneOf"</w:t>
                    </w:r>
                    <w:r w:rsidRPr="006F3D1F">
                      <w:rPr>
                        <w:color w:val="000000"/>
                      </w:rPr>
                      <w:t>: [</w:t>
                    </w:r>
                  </w:ins>
                </w:p>
                <w:p w14:paraId="706CF3BA" w14:textId="77777777" w:rsidR="00705B5B" w:rsidRPr="006F3D1F" w:rsidRDefault="00705B5B" w:rsidP="00705B5B">
                  <w:pPr>
                    <w:shd w:val="clear" w:color="auto" w:fill="FFFFFF"/>
                    <w:spacing w:after="0" w:line="285" w:lineRule="atLeast"/>
                    <w:rPr>
                      <w:ins w:id="2023" w:author="Ryan Hakju Lee" w:date="2023-11-16T10:47:00Z"/>
                      <w:color w:val="000000"/>
                    </w:rPr>
                  </w:pPr>
                  <w:ins w:id="2024" w:author="Ryan Hakju Lee" w:date="2023-11-16T10:47:00Z">
                    <w:r w:rsidRPr="006F3D1F">
                      <w:rPr>
                        <w:color w:val="000000"/>
                      </w:rPr>
                      <w:t>            {</w:t>
                    </w:r>
                  </w:ins>
                </w:p>
                <w:p w14:paraId="1ECF194A" w14:textId="77777777" w:rsidR="00705B5B" w:rsidRPr="006F3D1F" w:rsidRDefault="00705B5B" w:rsidP="00705B5B">
                  <w:pPr>
                    <w:shd w:val="clear" w:color="auto" w:fill="FFFFFF"/>
                    <w:spacing w:after="0" w:line="285" w:lineRule="atLeast"/>
                    <w:rPr>
                      <w:ins w:id="2025" w:author="Ryan Hakju Lee" w:date="2023-11-16T10:47:00Z"/>
                      <w:color w:val="000000"/>
                    </w:rPr>
                  </w:pPr>
                  <w:ins w:id="2026"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0A09E2F5" w14:textId="77777777" w:rsidR="00705B5B" w:rsidRPr="006F3D1F" w:rsidRDefault="00705B5B" w:rsidP="00705B5B">
                  <w:pPr>
                    <w:shd w:val="clear" w:color="auto" w:fill="FFFFFF"/>
                    <w:spacing w:after="0" w:line="285" w:lineRule="atLeast"/>
                    <w:rPr>
                      <w:ins w:id="2027" w:author="Ryan Hakju Lee" w:date="2023-11-16T10:47:00Z"/>
                      <w:color w:val="000000"/>
                    </w:rPr>
                  </w:pPr>
                  <w:ins w:id="2028" w:author="Ryan Hakju Lee" w:date="2023-11-16T10:47:00Z">
                    <w:r w:rsidRPr="006F3D1F">
                      <w:rPr>
                        <w:color w:val="000000"/>
                      </w:rPr>
                      <w:t xml:space="preserve">                </w:t>
                    </w:r>
                    <w:r w:rsidRPr="006F3D1F">
                      <w:rPr>
                        <w:color w:val="0451A5"/>
                      </w:rPr>
                      <w:t>"properties"</w:t>
                    </w:r>
                    <w:r w:rsidRPr="006F3D1F">
                      <w:rPr>
                        <w:color w:val="000000"/>
                      </w:rPr>
                      <w:t>: {</w:t>
                    </w:r>
                  </w:ins>
                </w:p>
                <w:p w14:paraId="385497E3" w14:textId="77777777" w:rsidR="00705B5B" w:rsidRPr="006F3D1F" w:rsidRDefault="00705B5B" w:rsidP="00705B5B">
                  <w:pPr>
                    <w:shd w:val="clear" w:color="auto" w:fill="FFFFFF"/>
                    <w:spacing w:after="0" w:line="285" w:lineRule="atLeast"/>
                    <w:rPr>
                      <w:ins w:id="2029" w:author="Ryan Hakju Lee" w:date="2023-11-16T10:47:00Z"/>
                      <w:color w:val="000000"/>
                    </w:rPr>
                  </w:pPr>
                  <w:ins w:id="2030" w:author="Ryan Hakju Lee" w:date="2023-11-16T10:47:00Z">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ins>
                </w:p>
                <w:p w14:paraId="2053B2DD" w14:textId="77777777" w:rsidR="00705B5B" w:rsidRPr="006F3D1F" w:rsidRDefault="00705B5B" w:rsidP="00705B5B">
                  <w:pPr>
                    <w:shd w:val="clear" w:color="auto" w:fill="FFFFFF"/>
                    <w:spacing w:after="0" w:line="285" w:lineRule="atLeast"/>
                    <w:rPr>
                      <w:ins w:id="2031" w:author="Ryan Hakju Lee" w:date="2023-11-16T10:47:00Z"/>
                      <w:color w:val="000000"/>
                    </w:rPr>
                  </w:pPr>
                  <w:ins w:id="2032" w:author="Ryan Hakju Lee" w:date="2023-11-16T10:47:00Z">
                    <w:r w:rsidRPr="006F3D1F">
                      <w:rPr>
                        <w:color w:val="000000"/>
                      </w:rPr>
                      <w:t>                }</w:t>
                    </w:r>
                  </w:ins>
                </w:p>
                <w:p w14:paraId="46018221" w14:textId="77777777" w:rsidR="00705B5B" w:rsidRPr="006F3D1F" w:rsidRDefault="00705B5B" w:rsidP="00705B5B">
                  <w:pPr>
                    <w:shd w:val="clear" w:color="auto" w:fill="FFFFFF"/>
                    <w:spacing w:after="0" w:line="285" w:lineRule="atLeast"/>
                    <w:rPr>
                      <w:ins w:id="2033" w:author="Ryan Hakju Lee" w:date="2023-11-16T10:47:00Z"/>
                      <w:color w:val="000000"/>
                    </w:rPr>
                  </w:pPr>
                  <w:ins w:id="2034" w:author="Ryan Hakju Lee" w:date="2023-11-16T10:47:00Z">
                    <w:r w:rsidRPr="006F3D1F">
                      <w:rPr>
                        <w:color w:val="000000"/>
                      </w:rPr>
                      <w:t>            },</w:t>
                    </w:r>
                  </w:ins>
                </w:p>
                <w:p w14:paraId="42EA0E85" w14:textId="77777777" w:rsidR="00705B5B" w:rsidRPr="006F3D1F" w:rsidRDefault="00705B5B" w:rsidP="00705B5B">
                  <w:pPr>
                    <w:shd w:val="clear" w:color="auto" w:fill="FFFFFF"/>
                    <w:spacing w:after="0" w:line="285" w:lineRule="atLeast"/>
                    <w:rPr>
                      <w:ins w:id="2035" w:author="Ryan Hakju Lee" w:date="2023-11-16T10:47:00Z"/>
                      <w:color w:val="000000"/>
                    </w:rPr>
                  </w:pPr>
                  <w:ins w:id="2036" w:author="Ryan Hakju Lee" w:date="2023-11-16T10:47:00Z">
                    <w:r w:rsidRPr="006F3D1F">
                      <w:rPr>
                        <w:color w:val="000000"/>
                      </w:rPr>
                      <w:t>            {</w:t>
                    </w:r>
                  </w:ins>
                </w:p>
                <w:p w14:paraId="283BD8B0" w14:textId="77777777" w:rsidR="00705B5B" w:rsidRPr="006F3D1F" w:rsidRDefault="00705B5B" w:rsidP="00705B5B">
                  <w:pPr>
                    <w:shd w:val="clear" w:color="auto" w:fill="FFFFFF"/>
                    <w:spacing w:after="0" w:line="285" w:lineRule="atLeast"/>
                    <w:rPr>
                      <w:ins w:id="2037" w:author="Ryan Hakju Lee" w:date="2023-11-16T10:47:00Z"/>
                      <w:color w:val="000000"/>
                    </w:rPr>
                  </w:pPr>
                  <w:ins w:id="2038"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1AF49FA5" w14:textId="77777777" w:rsidR="00705B5B" w:rsidRPr="006F3D1F" w:rsidRDefault="00705B5B" w:rsidP="00705B5B">
                  <w:pPr>
                    <w:shd w:val="clear" w:color="auto" w:fill="FFFFFF"/>
                    <w:spacing w:after="0" w:line="285" w:lineRule="atLeast"/>
                    <w:rPr>
                      <w:ins w:id="2039" w:author="Ryan Hakju Lee" w:date="2023-11-16T10:47:00Z"/>
                      <w:color w:val="000000"/>
                    </w:rPr>
                  </w:pPr>
                  <w:ins w:id="2040" w:author="Ryan Hakju Lee" w:date="2023-11-16T10:47:00Z">
                    <w:r w:rsidRPr="006F3D1F">
                      <w:rPr>
                        <w:color w:val="000000"/>
                      </w:rPr>
                      <w:t xml:space="preserve">                </w:t>
                    </w:r>
                    <w:r w:rsidRPr="006F3D1F">
                      <w:rPr>
                        <w:color w:val="0451A5"/>
                      </w:rPr>
                      <w:t>"properties"</w:t>
                    </w:r>
                    <w:r w:rsidRPr="006F3D1F">
                      <w:rPr>
                        <w:color w:val="000000"/>
                      </w:rPr>
                      <w:t>: {</w:t>
                    </w:r>
                  </w:ins>
                </w:p>
                <w:p w14:paraId="359D5043" w14:textId="77777777" w:rsidR="00705B5B" w:rsidRPr="006F3D1F" w:rsidRDefault="00705B5B" w:rsidP="00705B5B">
                  <w:pPr>
                    <w:shd w:val="clear" w:color="auto" w:fill="FFFFFF"/>
                    <w:spacing w:after="0" w:line="285" w:lineRule="atLeast"/>
                    <w:rPr>
                      <w:ins w:id="2041" w:author="Ryan Hakju Lee" w:date="2023-11-16T10:47:00Z"/>
                      <w:color w:val="000000"/>
                    </w:rPr>
                  </w:pPr>
                  <w:ins w:id="2042" w:author="Ryan Hakju Lee" w:date="2023-11-16T10:47:00Z">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ins>
                </w:p>
                <w:p w14:paraId="6F1CF394" w14:textId="77777777" w:rsidR="00705B5B" w:rsidRPr="006F3D1F" w:rsidRDefault="00705B5B" w:rsidP="00705B5B">
                  <w:pPr>
                    <w:shd w:val="clear" w:color="auto" w:fill="FFFFFF"/>
                    <w:spacing w:after="0" w:line="285" w:lineRule="atLeast"/>
                    <w:rPr>
                      <w:ins w:id="2043" w:author="Ryan Hakju Lee" w:date="2023-11-16T10:47:00Z"/>
                      <w:color w:val="000000"/>
                    </w:rPr>
                  </w:pPr>
                  <w:ins w:id="2044" w:author="Ryan Hakju Lee" w:date="2023-11-16T10:47:00Z">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44B95B6B" w14:textId="77777777" w:rsidR="00705B5B" w:rsidRPr="006F3D1F" w:rsidRDefault="00705B5B" w:rsidP="00705B5B">
                  <w:pPr>
                    <w:shd w:val="clear" w:color="auto" w:fill="FFFFFF"/>
                    <w:spacing w:after="0" w:line="285" w:lineRule="atLeast"/>
                    <w:rPr>
                      <w:ins w:id="2045" w:author="Ryan Hakju Lee" w:date="2023-11-16T10:47:00Z"/>
                      <w:color w:val="000000"/>
                    </w:rPr>
                  </w:pPr>
                  <w:ins w:id="2046" w:author="Ryan Hakju Lee" w:date="2023-11-16T10:47:00Z">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ins>
                </w:p>
                <w:p w14:paraId="15F4EC05" w14:textId="77777777" w:rsidR="00705B5B" w:rsidRPr="006F3D1F" w:rsidRDefault="00705B5B" w:rsidP="00705B5B">
                  <w:pPr>
                    <w:shd w:val="clear" w:color="auto" w:fill="FFFFFF"/>
                    <w:spacing w:after="0" w:line="285" w:lineRule="atLeast"/>
                    <w:rPr>
                      <w:ins w:id="2047" w:author="Ryan Hakju Lee" w:date="2023-11-16T10:47:00Z"/>
                      <w:color w:val="000000"/>
                    </w:rPr>
                  </w:pPr>
                  <w:ins w:id="2048" w:author="Ryan Hakju Lee" w:date="2023-11-16T10:47:00Z">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700F2E9D" w14:textId="77777777" w:rsidR="00705B5B" w:rsidRPr="006F3D1F" w:rsidRDefault="00705B5B" w:rsidP="00705B5B">
                  <w:pPr>
                    <w:shd w:val="clear" w:color="auto" w:fill="FFFFFF"/>
                    <w:spacing w:after="0" w:line="285" w:lineRule="atLeast"/>
                    <w:rPr>
                      <w:ins w:id="2049" w:author="Ryan Hakju Lee" w:date="2023-11-16T10:47:00Z"/>
                      <w:color w:val="000000"/>
                    </w:rPr>
                  </w:pPr>
                  <w:ins w:id="2050" w:author="Ryan Hakju Lee" w:date="2023-11-16T10:47:00Z">
                    <w:r w:rsidRPr="006F3D1F">
                      <w:rPr>
                        <w:color w:val="000000"/>
                      </w:rPr>
                      <w:t>                }</w:t>
                    </w:r>
                  </w:ins>
                </w:p>
                <w:p w14:paraId="117C4316" w14:textId="77777777" w:rsidR="00705B5B" w:rsidRPr="006F3D1F" w:rsidRDefault="00705B5B" w:rsidP="00705B5B">
                  <w:pPr>
                    <w:shd w:val="clear" w:color="auto" w:fill="FFFFFF"/>
                    <w:spacing w:after="0" w:line="285" w:lineRule="atLeast"/>
                    <w:rPr>
                      <w:ins w:id="2051" w:author="Ryan Hakju Lee" w:date="2023-11-16T10:47:00Z"/>
                      <w:color w:val="000000"/>
                    </w:rPr>
                  </w:pPr>
                  <w:ins w:id="2052" w:author="Ryan Hakju Lee" w:date="2023-11-16T10:47:00Z">
                    <w:r w:rsidRPr="006F3D1F">
                      <w:rPr>
                        <w:color w:val="000000"/>
                      </w:rPr>
                      <w:lastRenderedPageBreak/>
                      <w:t>            },</w:t>
                    </w:r>
                  </w:ins>
                </w:p>
                <w:p w14:paraId="672654D1" w14:textId="77777777" w:rsidR="00705B5B" w:rsidRPr="006F3D1F" w:rsidRDefault="00705B5B" w:rsidP="00705B5B">
                  <w:pPr>
                    <w:shd w:val="clear" w:color="auto" w:fill="FFFFFF"/>
                    <w:spacing w:after="0" w:line="285" w:lineRule="atLeast"/>
                    <w:rPr>
                      <w:ins w:id="2053" w:author="Ryan Hakju Lee" w:date="2023-11-16T10:47:00Z"/>
                      <w:color w:val="000000"/>
                    </w:rPr>
                  </w:pPr>
                  <w:ins w:id="2054" w:author="Ryan Hakju Lee" w:date="2023-11-16T10:47:00Z">
                    <w:r w:rsidRPr="006F3D1F">
                      <w:rPr>
                        <w:color w:val="000000"/>
                      </w:rPr>
                      <w:t>            {</w:t>
                    </w:r>
                  </w:ins>
                </w:p>
                <w:p w14:paraId="4490CE1C" w14:textId="77777777" w:rsidR="00705B5B" w:rsidRPr="006F3D1F" w:rsidRDefault="00705B5B" w:rsidP="00705B5B">
                  <w:pPr>
                    <w:shd w:val="clear" w:color="auto" w:fill="FFFFFF"/>
                    <w:spacing w:after="0" w:line="285" w:lineRule="atLeast"/>
                    <w:rPr>
                      <w:ins w:id="2055" w:author="Ryan Hakju Lee" w:date="2023-11-16T10:47:00Z"/>
                      <w:color w:val="000000"/>
                    </w:rPr>
                  </w:pPr>
                  <w:ins w:id="2056"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023FEF81" w14:textId="77777777" w:rsidR="00705B5B" w:rsidRPr="006F3D1F" w:rsidRDefault="00705B5B" w:rsidP="00705B5B">
                  <w:pPr>
                    <w:shd w:val="clear" w:color="auto" w:fill="FFFFFF"/>
                    <w:spacing w:after="0" w:line="285" w:lineRule="atLeast"/>
                    <w:rPr>
                      <w:ins w:id="2057" w:author="Ryan Hakju Lee" w:date="2023-11-16T10:47:00Z"/>
                      <w:color w:val="000000"/>
                    </w:rPr>
                  </w:pPr>
                  <w:ins w:id="2058" w:author="Ryan Hakju Lee" w:date="2023-11-16T10:47:00Z">
                    <w:r w:rsidRPr="006F3D1F">
                      <w:rPr>
                        <w:color w:val="000000"/>
                      </w:rPr>
                      <w:t xml:space="preserve">                </w:t>
                    </w:r>
                    <w:r w:rsidRPr="006F3D1F">
                      <w:rPr>
                        <w:color w:val="0451A5"/>
                      </w:rPr>
                      <w:t>"properties"</w:t>
                    </w:r>
                    <w:r w:rsidRPr="006F3D1F">
                      <w:rPr>
                        <w:color w:val="000000"/>
                      </w:rPr>
                      <w:t>: {</w:t>
                    </w:r>
                  </w:ins>
                </w:p>
                <w:p w14:paraId="69D3C77B" w14:textId="77777777" w:rsidR="00705B5B" w:rsidRPr="006F3D1F" w:rsidRDefault="00705B5B" w:rsidP="00705B5B">
                  <w:pPr>
                    <w:shd w:val="clear" w:color="auto" w:fill="FFFFFF"/>
                    <w:spacing w:after="0" w:line="285" w:lineRule="atLeast"/>
                    <w:rPr>
                      <w:ins w:id="2059" w:author="Ryan Hakju Lee" w:date="2023-11-16T10:47:00Z"/>
                      <w:color w:val="000000"/>
                    </w:rPr>
                  </w:pPr>
                  <w:ins w:id="2060" w:author="Ryan Hakju Lee" w:date="2023-11-16T10:47:00Z">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7C98AC8C" w14:textId="77777777" w:rsidR="00705B5B" w:rsidRPr="006F3D1F" w:rsidRDefault="00705B5B" w:rsidP="00705B5B">
                  <w:pPr>
                    <w:shd w:val="clear" w:color="auto" w:fill="FFFFFF"/>
                    <w:spacing w:after="0" w:line="285" w:lineRule="atLeast"/>
                    <w:rPr>
                      <w:ins w:id="2061" w:author="Ryan Hakju Lee" w:date="2023-11-16T10:47:00Z"/>
                      <w:color w:val="000000"/>
                    </w:rPr>
                  </w:pPr>
                  <w:ins w:id="2062" w:author="Ryan Hakju Lee" w:date="2023-11-16T10:47:00Z">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ins>
                </w:p>
                <w:p w14:paraId="0820792A" w14:textId="77777777" w:rsidR="00705B5B" w:rsidRPr="006F3D1F" w:rsidRDefault="00705B5B" w:rsidP="00705B5B">
                  <w:pPr>
                    <w:shd w:val="clear" w:color="auto" w:fill="FFFFFF"/>
                    <w:spacing w:after="0" w:line="285" w:lineRule="atLeast"/>
                    <w:rPr>
                      <w:ins w:id="2063" w:author="Ryan Hakju Lee" w:date="2023-11-16T10:47:00Z"/>
                      <w:color w:val="000000"/>
                    </w:rPr>
                  </w:pPr>
                  <w:ins w:id="2064" w:author="Ryan Hakju Lee" w:date="2023-11-16T10:47:00Z">
                    <w:r w:rsidRPr="006F3D1F">
                      <w:rPr>
                        <w:color w:val="000000"/>
                      </w:rPr>
                      <w:t>                }</w:t>
                    </w:r>
                  </w:ins>
                </w:p>
                <w:p w14:paraId="60D4EEF0" w14:textId="77777777" w:rsidR="00705B5B" w:rsidRPr="006F3D1F" w:rsidRDefault="00705B5B" w:rsidP="00705B5B">
                  <w:pPr>
                    <w:shd w:val="clear" w:color="auto" w:fill="FFFFFF"/>
                    <w:spacing w:after="0" w:line="285" w:lineRule="atLeast"/>
                    <w:rPr>
                      <w:ins w:id="2065" w:author="Ryan Hakju Lee" w:date="2023-11-16T10:47:00Z"/>
                      <w:color w:val="000000"/>
                    </w:rPr>
                  </w:pPr>
                  <w:ins w:id="2066" w:author="Ryan Hakju Lee" w:date="2023-11-16T10:47:00Z">
                    <w:r w:rsidRPr="006F3D1F">
                      <w:rPr>
                        <w:color w:val="000000"/>
                      </w:rPr>
                      <w:t>            },</w:t>
                    </w:r>
                  </w:ins>
                </w:p>
                <w:p w14:paraId="63DF4D3E" w14:textId="77777777" w:rsidR="00705B5B" w:rsidRPr="006F3D1F" w:rsidRDefault="00705B5B" w:rsidP="00705B5B">
                  <w:pPr>
                    <w:shd w:val="clear" w:color="auto" w:fill="FFFFFF"/>
                    <w:spacing w:after="0" w:line="285" w:lineRule="atLeast"/>
                    <w:rPr>
                      <w:ins w:id="2067" w:author="Ryan Hakju Lee" w:date="2023-11-16T10:47:00Z"/>
                      <w:color w:val="000000"/>
                    </w:rPr>
                  </w:pPr>
                  <w:ins w:id="2068" w:author="Ryan Hakju Lee" w:date="2023-11-16T10:47:00Z">
                    <w:r w:rsidRPr="006F3D1F">
                      <w:rPr>
                        <w:color w:val="000000"/>
                      </w:rPr>
                      <w:t>            {</w:t>
                    </w:r>
                  </w:ins>
                </w:p>
                <w:p w14:paraId="08A33E7C" w14:textId="77777777" w:rsidR="00705B5B" w:rsidRPr="006F3D1F" w:rsidRDefault="00705B5B" w:rsidP="00705B5B">
                  <w:pPr>
                    <w:shd w:val="clear" w:color="auto" w:fill="FFFFFF"/>
                    <w:spacing w:after="0" w:line="285" w:lineRule="atLeast"/>
                    <w:rPr>
                      <w:ins w:id="2069" w:author="Ryan Hakju Lee" w:date="2023-11-16T10:47:00Z"/>
                      <w:color w:val="000000"/>
                    </w:rPr>
                  </w:pPr>
                  <w:ins w:id="2070"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79A0D14B" w14:textId="77777777" w:rsidR="00705B5B" w:rsidRPr="006F3D1F" w:rsidRDefault="00705B5B" w:rsidP="00705B5B">
                  <w:pPr>
                    <w:shd w:val="clear" w:color="auto" w:fill="FFFFFF"/>
                    <w:spacing w:after="0" w:line="285" w:lineRule="atLeast"/>
                    <w:rPr>
                      <w:ins w:id="2071" w:author="Ryan Hakju Lee" w:date="2023-11-16T10:47:00Z"/>
                      <w:color w:val="000000"/>
                    </w:rPr>
                  </w:pPr>
                  <w:ins w:id="2072" w:author="Ryan Hakju Lee" w:date="2023-11-16T10:47:00Z">
                    <w:r w:rsidRPr="006F3D1F">
                      <w:rPr>
                        <w:color w:val="000000"/>
                      </w:rPr>
                      <w:t xml:space="preserve">                </w:t>
                    </w:r>
                    <w:r w:rsidRPr="006F3D1F">
                      <w:rPr>
                        <w:color w:val="0451A5"/>
                      </w:rPr>
                      <w:t>"properties"</w:t>
                    </w:r>
                    <w:r w:rsidRPr="006F3D1F">
                      <w:rPr>
                        <w:color w:val="000000"/>
                      </w:rPr>
                      <w:t>: {</w:t>
                    </w:r>
                  </w:ins>
                </w:p>
                <w:p w14:paraId="298A1791" w14:textId="77777777" w:rsidR="00705B5B" w:rsidRPr="006F3D1F" w:rsidRDefault="00705B5B" w:rsidP="00705B5B">
                  <w:pPr>
                    <w:shd w:val="clear" w:color="auto" w:fill="FFFFFF"/>
                    <w:spacing w:after="0" w:line="285" w:lineRule="atLeast"/>
                    <w:rPr>
                      <w:ins w:id="2073" w:author="Ryan Hakju Lee" w:date="2023-11-16T10:47:00Z"/>
                      <w:color w:val="000000"/>
                    </w:rPr>
                  </w:pPr>
                  <w:ins w:id="2074" w:author="Ryan Hakju Lee" w:date="2023-11-16T10:47:00Z">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31B6F01E" w14:textId="77777777" w:rsidR="00705B5B" w:rsidRPr="006F3D1F" w:rsidRDefault="00705B5B" w:rsidP="00705B5B">
                  <w:pPr>
                    <w:shd w:val="clear" w:color="auto" w:fill="FFFFFF"/>
                    <w:spacing w:after="0" w:line="285" w:lineRule="atLeast"/>
                    <w:rPr>
                      <w:ins w:id="2075" w:author="Ryan Hakju Lee" w:date="2023-11-16T10:47:00Z"/>
                      <w:color w:val="000000"/>
                    </w:rPr>
                  </w:pPr>
                  <w:ins w:id="2076" w:author="Ryan Hakju Lee" w:date="2023-11-16T10:47:00Z">
                    <w:r w:rsidRPr="006F3D1F">
                      <w:rPr>
                        <w:color w:val="000000"/>
                      </w:rPr>
                      <w:t>                }</w:t>
                    </w:r>
                  </w:ins>
                </w:p>
                <w:p w14:paraId="52266B97" w14:textId="77777777" w:rsidR="00705B5B" w:rsidRPr="006F3D1F" w:rsidRDefault="00705B5B" w:rsidP="00705B5B">
                  <w:pPr>
                    <w:shd w:val="clear" w:color="auto" w:fill="FFFFFF"/>
                    <w:spacing w:after="0" w:line="285" w:lineRule="atLeast"/>
                    <w:rPr>
                      <w:ins w:id="2077" w:author="Ryan Hakju Lee" w:date="2023-11-16T10:47:00Z"/>
                      <w:color w:val="000000"/>
                    </w:rPr>
                  </w:pPr>
                  <w:ins w:id="2078" w:author="Ryan Hakju Lee" w:date="2023-11-16T10:47:00Z">
                    <w:r w:rsidRPr="006F3D1F">
                      <w:rPr>
                        <w:color w:val="000000"/>
                      </w:rPr>
                      <w:t>            },</w:t>
                    </w:r>
                  </w:ins>
                </w:p>
                <w:p w14:paraId="26FA5EA4" w14:textId="77777777" w:rsidR="00705B5B" w:rsidRPr="006F3D1F" w:rsidRDefault="00705B5B" w:rsidP="00705B5B">
                  <w:pPr>
                    <w:shd w:val="clear" w:color="auto" w:fill="FFFFFF"/>
                    <w:spacing w:after="0" w:line="285" w:lineRule="atLeast"/>
                    <w:rPr>
                      <w:ins w:id="2079" w:author="Ryan Hakju Lee" w:date="2023-11-16T10:47:00Z"/>
                      <w:color w:val="000000"/>
                    </w:rPr>
                  </w:pPr>
                  <w:ins w:id="2080" w:author="Ryan Hakju Lee" w:date="2023-11-16T10:47:00Z">
                    <w:r w:rsidRPr="006F3D1F">
                      <w:rPr>
                        <w:color w:val="000000"/>
                      </w:rPr>
                      <w:t>            {</w:t>
                    </w:r>
                  </w:ins>
                </w:p>
                <w:p w14:paraId="6E0D8ACC" w14:textId="77777777" w:rsidR="00705B5B" w:rsidRPr="006F3D1F" w:rsidRDefault="00705B5B" w:rsidP="00705B5B">
                  <w:pPr>
                    <w:shd w:val="clear" w:color="auto" w:fill="FFFFFF"/>
                    <w:spacing w:after="0" w:line="285" w:lineRule="atLeast"/>
                    <w:rPr>
                      <w:ins w:id="2081" w:author="Ryan Hakju Lee" w:date="2023-11-16T10:47:00Z"/>
                      <w:color w:val="000000"/>
                    </w:rPr>
                  </w:pPr>
                  <w:ins w:id="2082"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1892B06B" w14:textId="77777777" w:rsidR="00705B5B" w:rsidRPr="006F3D1F" w:rsidRDefault="00705B5B" w:rsidP="00705B5B">
                  <w:pPr>
                    <w:shd w:val="clear" w:color="auto" w:fill="FFFFFF"/>
                    <w:spacing w:after="0" w:line="285" w:lineRule="atLeast"/>
                    <w:rPr>
                      <w:ins w:id="2083" w:author="Ryan Hakju Lee" w:date="2023-11-16T10:47:00Z"/>
                      <w:color w:val="000000"/>
                    </w:rPr>
                  </w:pPr>
                  <w:ins w:id="2084" w:author="Ryan Hakju Lee" w:date="2023-11-16T10:47:00Z">
                    <w:r w:rsidRPr="006F3D1F">
                      <w:rPr>
                        <w:color w:val="000000"/>
                      </w:rPr>
                      <w:t xml:space="preserve">                </w:t>
                    </w:r>
                    <w:r w:rsidRPr="006F3D1F">
                      <w:rPr>
                        <w:color w:val="0451A5"/>
                      </w:rPr>
                      <w:t>"properties"</w:t>
                    </w:r>
                    <w:r w:rsidRPr="006F3D1F">
                      <w:rPr>
                        <w:color w:val="000000"/>
                      </w:rPr>
                      <w:t>: {</w:t>
                    </w:r>
                  </w:ins>
                </w:p>
                <w:p w14:paraId="4E86B989" w14:textId="77777777" w:rsidR="00705B5B" w:rsidRPr="006F3D1F" w:rsidRDefault="00705B5B" w:rsidP="00705B5B">
                  <w:pPr>
                    <w:shd w:val="clear" w:color="auto" w:fill="FFFFFF"/>
                    <w:spacing w:after="0" w:line="285" w:lineRule="atLeast"/>
                    <w:rPr>
                      <w:ins w:id="2085" w:author="Ryan Hakju Lee" w:date="2023-11-16T10:47:00Z"/>
                      <w:color w:val="000000"/>
                    </w:rPr>
                  </w:pPr>
                  <w:ins w:id="2086" w:author="Ryan Hakju Lee" w:date="2023-11-16T10:47:00Z">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21888D3F" w14:textId="77777777" w:rsidR="00705B5B" w:rsidRPr="006F3D1F" w:rsidRDefault="00705B5B" w:rsidP="00705B5B">
                  <w:pPr>
                    <w:shd w:val="clear" w:color="auto" w:fill="FFFFFF"/>
                    <w:spacing w:after="0" w:line="285" w:lineRule="atLeast"/>
                    <w:rPr>
                      <w:ins w:id="2087" w:author="Ryan Hakju Lee" w:date="2023-11-16T10:47:00Z"/>
                      <w:color w:val="000000"/>
                    </w:rPr>
                  </w:pPr>
                  <w:ins w:id="2088" w:author="Ryan Hakju Lee" w:date="2023-11-16T10:47:00Z">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ins>
                </w:p>
                <w:p w14:paraId="0E9F6083" w14:textId="77777777" w:rsidR="00705B5B" w:rsidRPr="006F3D1F" w:rsidRDefault="00705B5B" w:rsidP="00705B5B">
                  <w:pPr>
                    <w:shd w:val="clear" w:color="auto" w:fill="FFFFFF"/>
                    <w:spacing w:after="0" w:line="285" w:lineRule="atLeast"/>
                    <w:rPr>
                      <w:ins w:id="2089" w:author="Ryan Hakju Lee" w:date="2023-11-16T10:47:00Z"/>
                      <w:color w:val="000000"/>
                    </w:rPr>
                  </w:pPr>
                  <w:ins w:id="2090" w:author="Ryan Hakju Lee" w:date="2023-11-16T10:47:00Z">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13464507" w14:textId="77777777" w:rsidR="00705B5B" w:rsidRPr="006F3D1F" w:rsidRDefault="00705B5B" w:rsidP="00705B5B">
                  <w:pPr>
                    <w:shd w:val="clear" w:color="auto" w:fill="FFFFFF"/>
                    <w:spacing w:after="0" w:line="285" w:lineRule="atLeast"/>
                    <w:rPr>
                      <w:ins w:id="2091" w:author="Ryan Hakju Lee" w:date="2023-11-16T10:47:00Z"/>
                      <w:color w:val="000000"/>
                    </w:rPr>
                  </w:pPr>
                  <w:ins w:id="2092" w:author="Ryan Hakju Lee" w:date="2023-11-16T10:47:00Z">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09D2E34E" w14:textId="77777777" w:rsidR="00705B5B" w:rsidRPr="006F3D1F" w:rsidRDefault="00705B5B" w:rsidP="00705B5B">
                  <w:pPr>
                    <w:shd w:val="clear" w:color="auto" w:fill="FFFFFF"/>
                    <w:spacing w:after="0" w:line="285" w:lineRule="atLeast"/>
                    <w:rPr>
                      <w:ins w:id="2093" w:author="Ryan Hakju Lee" w:date="2023-11-16T10:47:00Z"/>
                      <w:color w:val="000000"/>
                    </w:rPr>
                  </w:pPr>
                  <w:ins w:id="2094" w:author="Ryan Hakju Lee" w:date="2023-11-16T10:47:00Z">
                    <w:r w:rsidRPr="006F3D1F">
                      <w:rPr>
                        <w:color w:val="000000"/>
                      </w:rPr>
                      <w:t>                }</w:t>
                    </w:r>
                  </w:ins>
                </w:p>
                <w:p w14:paraId="7A66DEEE" w14:textId="77777777" w:rsidR="00705B5B" w:rsidRPr="006F3D1F" w:rsidRDefault="00705B5B" w:rsidP="00705B5B">
                  <w:pPr>
                    <w:shd w:val="clear" w:color="auto" w:fill="FFFFFF"/>
                    <w:spacing w:after="0" w:line="285" w:lineRule="atLeast"/>
                    <w:rPr>
                      <w:ins w:id="2095" w:author="Ryan Hakju Lee" w:date="2023-11-16T10:47:00Z"/>
                      <w:color w:val="000000"/>
                    </w:rPr>
                  </w:pPr>
                  <w:ins w:id="2096" w:author="Ryan Hakju Lee" w:date="2023-11-16T10:47:00Z">
                    <w:r w:rsidRPr="006F3D1F">
                      <w:rPr>
                        <w:color w:val="000000"/>
                      </w:rPr>
                      <w:t>            },</w:t>
                    </w:r>
                  </w:ins>
                </w:p>
                <w:p w14:paraId="5783481F" w14:textId="77777777" w:rsidR="00705B5B" w:rsidRPr="006F3D1F" w:rsidRDefault="00705B5B" w:rsidP="00705B5B">
                  <w:pPr>
                    <w:shd w:val="clear" w:color="auto" w:fill="FFFFFF"/>
                    <w:spacing w:after="0" w:line="285" w:lineRule="atLeast"/>
                    <w:rPr>
                      <w:ins w:id="2097" w:author="Ryan Hakju Lee" w:date="2023-11-16T10:47:00Z"/>
                      <w:color w:val="000000"/>
                    </w:rPr>
                  </w:pPr>
                  <w:ins w:id="2098" w:author="Ryan Hakju Lee" w:date="2023-11-16T10:47:00Z">
                    <w:r w:rsidRPr="006F3D1F">
                      <w:rPr>
                        <w:color w:val="000000"/>
                      </w:rPr>
                      <w:t>            {</w:t>
                    </w:r>
                  </w:ins>
                </w:p>
                <w:p w14:paraId="6272AA3F" w14:textId="77777777" w:rsidR="00705B5B" w:rsidRPr="006F3D1F" w:rsidRDefault="00705B5B" w:rsidP="00705B5B">
                  <w:pPr>
                    <w:shd w:val="clear" w:color="auto" w:fill="FFFFFF"/>
                    <w:spacing w:after="0" w:line="285" w:lineRule="atLeast"/>
                    <w:rPr>
                      <w:ins w:id="2099" w:author="Ryan Hakju Lee" w:date="2023-11-16T10:47:00Z"/>
                      <w:color w:val="000000"/>
                    </w:rPr>
                  </w:pPr>
                  <w:ins w:id="2100" w:author="Ryan Hakju Lee" w:date="2023-11-16T10:47:00Z">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ins>
                </w:p>
                <w:p w14:paraId="63FA1CAF" w14:textId="77777777" w:rsidR="00705B5B" w:rsidRPr="006F3D1F" w:rsidRDefault="00705B5B" w:rsidP="00705B5B">
                  <w:pPr>
                    <w:shd w:val="clear" w:color="auto" w:fill="FFFFFF"/>
                    <w:spacing w:after="0" w:line="285" w:lineRule="atLeast"/>
                    <w:rPr>
                      <w:ins w:id="2101" w:author="Ryan Hakju Lee" w:date="2023-11-16T10:47:00Z"/>
                      <w:color w:val="000000"/>
                    </w:rPr>
                  </w:pPr>
                  <w:ins w:id="2102" w:author="Ryan Hakju Lee" w:date="2023-11-16T10:47:00Z">
                    <w:r w:rsidRPr="006F3D1F">
                      <w:rPr>
                        <w:color w:val="000000"/>
                      </w:rPr>
                      <w:t xml:space="preserve">                </w:t>
                    </w:r>
                    <w:r w:rsidRPr="006F3D1F">
                      <w:rPr>
                        <w:color w:val="0451A5"/>
                      </w:rPr>
                      <w:t>"properties"</w:t>
                    </w:r>
                    <w:r w:rsidRPr="006F3D1F">
                      <w:rPr>
                        <w:color w:val="000000"/>
                      </w:rPr>
                      <w:t>: {</w:t>
                    </w:r>
                  </w:ins>
                </w:p>
                <w:p w14:paraId="0D2B51B3" w14:textId="77777777" w:rsidR="00705B5B" w:rsidRPr="006F3D1F" w:rsidRDefault="00705B5B" w:rsidP="00705B5B">
                  <w:pPr>
                    <w:shd w:val="clear" w:color="auto" w:fill="FFFFFF"/>
                    <w:spacing w:after="0" w:line="285" w:lineRule="atLeast"/>
                    <w:rPr>
                      <w:ins w:id="2103" w:author="Ryan Hakju Lee" w:date="2023-11-16T10:47:00Z"/>
                      <w:color w:val="000000"/>
                    </w:rPr>
                  </w:pPr>
                  <w:ins w:id="2104" w:author="Ryan Hakju Lee" w:date="2023-11-16T10:47:00Z">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ins>
                </w:p>
                <w:p w14:paraId="51E9F7A0" w14:textId="77777777" w:rsidR="00705B5B" w:rsidRPr="006F3D1F" w:rsidRDefault="00705B5B" w:rsidP="00705B5B">
                  <w:pPr>
                    <w:shd w:val="clear" w:color="auto" w:fill="FFFFFF"/>
                    <w:spacing w:after="0" w:line="285" w:lineRule="atLeast"/>
                    <w:rPr>
                      <w:ins w:id="2105" w:author="Ryan Hakju Lee" w:date="2023-11-16T10:47:00Z"/>
                      <w:color w:val="000000"/>
                    </w:rPr>
                  </w:pPr>
                  <w:ins w:id="2106" w:author="Ryan Hakju Lee" w:date="2023-11-16T10:47:00Z">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ins>
                </w:p>
                <w:p w14:paraId="17CD866D" w14:textId="77777777" w:rsidR="00705B5B" w:rsidRPr="006F3D1F" w:rsidRDefault="00705B5B" w:rsidP="00705B5B">
                  <w:pPr>
                    <w:shd w:val="clear" w:color="auto" w:fill="FFFFFF"/>
                    <w:spacing w:after="0" w:line="285" w:lineRule="atLeast"/>
                    <w:rPr>
                      <w:ins w:id="2107" w:author="Ryan Hakju Lee" w:date="2023-11-16T10:47:00Z"/>
                      <w:color w:val="000000"/>
                    </w:rPr>
                  </w:pPr>
                  <w:ins w:id="2108" w:author="Ryan Hakju Lee" w:date="2023-11-16T10:47:00Z">
                    <w:r w:rsidRPr="006F3D1F">
                      <w:rPr>
                        <w:color w:val="000000"/>
                      </w:rPr>
                      <w:t>                }</w:t>
                    </w:r>
                  </w:ins>
                </w:p>
                <w:p w14:paraId="42AABA25" w14:textId="77777777" w:rsidR="00705B5B" w:rsidRPr="006F3D1F" w:rsidRDefault="00705B5B" w:rsidP="00705B5B">
                  <w:pPr>
                    <w:shd w:val="clear" w:color="auto" w:fill="FFFFFF"/>
                    <w:spacing w:after="0" w:line="285" w:lineRule="atLeast"/>
                    <w:rPr>
                      <w:ins w:id="2109" w:author="Ryan Hakju Lee" w:date="2023-11-16T10:47:00Z"/>
                      <w:color w:val="000000"/>
                    </w:rPr>
                  </w:pPr>
                  <w:ins w:id="2110" w:author="Ryan Hakju Lee" w:date="2023-11-16T10:47:00Z">
                    <w:r w:rsidRPr="006F3D1F">
                      <w:rPr>
                        <w:color w:val="000000"/>
                      </w:rPr>
                      <w:t>            }</w:t>
                    </w:r>
                  </w:ins>
                </w:p>
                <w:p w14:paraId="2AB40046" w14:textId="77777777" w:rsidR="00705B5B" w:rsidRPr="006F3D1F" w:rsidRDefault="00705B5B" w:rsidP="00705B5B">
                  <w:pPr>
                    <w:shd w:val="clear" w:color="auto" w:fill="FFFFFF"/>
                    <w:spacing w:after="0" w:line="285" w:lineRule="atLeast"/>
                    <w:rPr>
                      <w:ins w:id="2111" w:author="Ryan Hakju Lee" w:date="2023-11-16T10:47:00Z"/>
                      <w:color w:val="000000"/>
                    </w:rPr>
                  </w:pPr>
                  <w:ins w:id="2112" w:author="Ryan Hakju Lee" w:date="2023-11-16T10:47:00Z">
                    <w:r w:rsidRPr="006F3D1F">
                      <w:rPr>
                        <w:color w:val="000000"/>
                      </w:rPr>
                      <w:t>        ],</w:t>
                    </w:r>
                  </w:ins>
                </w:p>
                <w:p w14:paraId="567B474F" w14:textId="77777777" w:rsidR="00705B5B" w:rsidRPr="006F3D1F" w:rsidRDefault="00705B5B" w:rsidP="00705B5B">
                  <w:pPr>
                    <w:shd w:val="clear" w:color="auto" w:fill="FFFFFF"/>
                    <w:spacing w:after="0" w:line="285" w:lineRule="atLeast"/>
                    <w:rPr>
                      <w:ins w:id="2113" w:author="Ryan Hakju Lee" w:date="2023-11-16T10:47:00Z"/>
                      <w:color w:val="000000"/>
                    </w:rPr>
                  </w:pPr>
                  <w:ins w:id="2114" w:author="Ryan Hakju Lee" w:date="2023-11-16T10:47:00Z">
                    <w:r w:rsidRPr="006F3D1F">
                      <w:rPr>
                        <w:color w:val="000000"/>
                      </w:rPr>
                      <w:t xml:space="preserve">        </w:t>
                    </w:r>
                    <w:r w:rsidRPr="006F3D1F">
                      <w:rPr>
                        <w:color w:val="0451A5"/>
                      </w:rPr>
                      <w:t>"extensions"</w:t>
                    </w:r>
                    <w:r w:rsidRPr="006F3D1F">
                      <w:rPr>
                        <w:color w:val="000000"/>
                      </w:rPr>
                      <w:t>: {}</w:t>
                    </w:r>
                  </w:ins>
                </w:p>
                <w:p w14:paraId="526B7F49" w14:textId="77777777" w:rsidR="00705B5B" w:rsidRPr="006F3D1F" w:rsidRDefault="00705B5B" w:rsidP="00705B5B">
                  <w:pPr>
                    <w:shd w:val="clear" w:color="auto" w:fill="FFFFFF"/>
                    <w:spacing w:after="0" w:line="285" w:lineRule="atLeast"/>
                    <w:rPr>
                      <w:ins w:id="2115" w:author="Ryan Hakju Lee" w:date="2023-11-16T10:47:00Z"/>
                      <w:color w:val="000000"/>
                    </w:rPr>
                  </w:pPr>
                  <w:ins w:id="2116" w:author="Ryan Hakju Lee" w:date="2023-11-16T10:47:00Z">
                    <w:r w:rsidRPr="006F3D1F">
                      <w:rPr>
                        <w:color w:val="000000"/>
                      </w:rPr>
                      <w:t>    },</w:t>
                    </w:r>
                  </w:ins>
                </w:p>
                <w:p w14:paraId="00FEE858" w14:textId="77777777" w:rsidR="00705B5B" w:rsidRPr="006F3D1F" w:rsidRDefault="00705B5B" w:rsidP="00705B5B">
                  <w:pPr>
                    <w:shd w:val="clear" w:color="auto" w:fill="FFFFFF"/>
                    <w:spacing w:after="0" w:line="285" w:lineRule="atLeast"/>
                    <w:rPr>
                      <w:ins w:id="2117" w:author="Ryan Hakju Lee" w:date="2023-11-16T10:47:00Z"/>
                      <w:color w:val="000000"/>
                    </w:rPr>
                  </w:pPr>
                  <w:ins w:id="2118" w:author="Ryan Hakju Lee" w:date="2023-11-16T10:47:00Z">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ins>
                </w:p>
                <w:p w14:paraId="4E241CC2" w14:textId="77777777" w:rsidR="00705B5B" w:rsidRPr="001B1925" w:rsidRDefault="00705B5B" w:rsidP="00705B5B">
                  <w:pPr>
                    <w:jc w:val="both"/>
                    <w:rPr>
                      <w:ins w:id="2119" w:author="Ryan Hakju Lee" w:date="2023-11-16T10:47:00Z"/>
                      <w:bCs/>
                    </w:rPr>
                  </w:pPr>
                  <w:ins w:id="2120" w:author="Ryan Hakju Lee" w:date="2023-11-16T10:47:00Z">
                    <w:r w:rsidRPr="006F3D1F">
                      <w:rPr>
                        <w:color w:val="000000"/>
                      </w:rPr>
                      <w:t>}</w:t>
                    </w:r>
                  </w:ins>
                </w:p>
              </w:tc>
            </w:tr>
          </w:tbl>
          <w:p w14:paraId="6A1EF9E6" w14:textId="16D06F0E" w:rsidR="00C77958" w:rsidRPr="00C9474C" w:rsidDel="00705B5B" w:rsidRDefault="00C77958" w:rsidP="00C77958">
            <w:pPr>
              <w:shd w:val="clear" w:color="auto" w:fill="FFFFFF"/>
              <w:spacing w:after="0" w:line="285" w:lineRule="atLeast"/>
              <w:rPr>
                <w:del w:id="2121" w:author="Ryan Hakju Lee" w:date="2023-11-16T10:47:00Z"/>
                <w:color w:val="000000"/>
              </w:rPr>
            </w:pPr>
            <w:del w:id="2122" w:author="Ryan Hakju Lee" w:date="2023-11-16T10:47:00Z">
              <w:r w:rsidRPr="00C9474C" w:rsidDel="00705B5B">
                <w:rPr>
                  <w:color w:val="000000"/>
                </w:rPr>
                <w:lastRenderedPageBreak/>
                <w:delText>{</w:delText>
              </w:r>
            </w:del>
          </w:p>
          <w:p w14:paraId="4165D7C7" w14:textId="45A6FB87" w:rsidR="00C77958" w:rsidRPr="00C9474C" w:rsidDel="00705B5B" w:rsidRDefault="00C77958" w:rsidP="00C77958">
            <w:pPr>
              <w:shd w:val="clear" w:color="auto" w:fill="FFFFFF"/>
              <w:spacing w:after="0" w:line="285" w:lineRule="atLeast"/>
              <w:rPr>
                <w:del w:id="2123" w:author="Ryan Hakju Lee" w:date="2023-11-16T10:47:00Z"/>
                <w:color w:val="000000"/>
              </w:rPr>
            </w:pPr>
            <w:del w:id="2124" w:author="Ryan Hakju Lee" w:date="2023-11-16T10:47:00Z">
              <w:r w:rsidRPr="00C9474C" w:rsidDel="00705B5B">
                <w:rPr>
                  <w:color w:val="000000"/>
                </w:rPr>
                <w:delText xml:space="preserve">    </w:delText>
              </w:r>
              <w:r w:rsidRPr="00C9474C" w:rsidDel="00705B5B">
                <w:rPr>
                  <w:color w:val="0451A5"/>
                </w:rPr>
                <w:delText>"$schema"</w:delText>
              </w:r>
              <w:r w:rsidRPr="00C9474C" w:rsidDel="00705B5B">
                <w:rPr>
                  <w:color w:val="000000"/>
                </w:rPr>
                <w:delText xml:space="preserve">: </w:delText>
              </w:r>
              <w:r w:rsidRPr="00C9474C" w:rsidDel="00705B5B">
                <w:rPr>
                  <w:color w:val="A31515"/>
                </w:rPr>
                <w:delText>"http://json-schema.org/draft-07/schema"</w:delText>
              </w:r>
              <w:r w:rsidRPr="00C9474C" w:rsidDel="00705B5B">
                <w:rPr>
                  <w:color w:val="000000"/>
                </w:rPr>
                <w:delText>,</w:delText>
              </w:r>
            </w:del>
          </w:p>
          <w:p w14:paraId="7B13C45B" w14:textId="368FEA01" w:rsidR="00C77958" w:rsidRPr="00C9474C" w:rsidDel="00705B5B" w:rsidRDefault="00C77958" w:rsidP="00C77958">
            <w:pPr>
              <w:shd w:val="clear" w:color="auto" w:fill="FFFFFF"/>
              <w:spacing w:after="0" w:line="285" w:lineRule="atLeast"/>
              <w:rPr>
                <w:del w:id="2125" w:author="Ryan Hakju Lee" w:date="2023-11-16T10:47:00Z"/>
                <w:color w:val="000000"/>
              </w:rPr>
            </w:pPr>
            <w:del w:id="2126" w:author="Ryan Hakju Lee" w:date="2023-11-16T10:47:00Z">
              <w:r w:rsidRPr="00C9474C" w:rsidDel="00705B5B">
                <w:rPr>
                  <w:color w:val="000000"/>
                </w:rPr>
                <w:delText xml:space="preserve">    </w:delText>
              </w:r>
              <w:r w:rsidRPr="00C9474C" w:rsidDel="00705B5B">
                <w:rPr>
                  <w:color w:val="0451A5"/>
                </w:rPr>
                <w:delText>"title"</w:delText>
              </w:r>
              <w:r w:rsidRPr="00C9474C" w:rsidDel="00705B5B">
                <w:rPr>
                  <w:color w:val="000000"/>
                </w:rPr>
                <w:delText xml:space="preserve">: </w:delText>
              </w:r>
              <w:r w:rsidRPr="00C9474C" w:rsidDel="00705B5B">
                <w:rPr>
                  <w:color w:val="A31515"/>
                </w:rPr>
                <w:delText>"3GPP.SWAP"</w:delText>
              </w:r>
              <w:r w:rsidRPr="00C9474C" w:rsidDel="00705B5B">
                <w:rPr>
                  <w:color w:val="000000"/>
                </w:rPr>
                <w:delText>,</w:delText>
              </w:r>
            </w:del>
          </w:p>
          <w:p w14:paraId="4060D9CF" w14:textId="046831C4" w:rsidR="00C77958" w:rsidRPr="00C9474C" w:rsidDel="00705B5B" w:rsidRDefault="00C77958" w:rsidP="00C77958">
            <w:pPr>
              <w:shd w:val="clear" w:color="auto" w:fill="FFFFFF"/>
              <w:spacing w:after="0" w:line="285" w:lineRule="atLeast"/>
              <w:rPr>
                <w:del w:id="2127" w:author="Ryan Hakju Lee" w:date="2023-11-16T10:47:00Z"/>
                <w:color w:val="000000"/>
              </w:rPr>
            </w:pPr>
            <w:del w:id="2128"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5E90B2B0" w14:textId="5CD825EB" w:rsidR="00C77958" w:rsidRPr="00C9474C" w:rsidDel="00705B5B" w:rsidRDefault="00C77958" w:rsidP="00C77958">
            <w:pPr>
              <w:shd w:val="clear" w:color="auto" w:fill="FFFFFF"/>
              <w:spacing w:after="0" w:line="285" w:lineRule="atLeast"/>
              <w:rPr>
                <w:del w:id="2129" w:author="Ryan Hakju Lee" w:date="2023-11-16T10:47:00Z"/>
                <w:color w:val="000000"/>
              </w:rPr>
            </w:pPr>
            <w:del w:id="2130"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xml:space="preserve">: </w:delText>
              </w:r>
              <w:r w:rsidRPr="00C9474C" w:rsidDel="00705B5B">
                <w:rPr>
                  <w:color w:val="A31515"/>
                </w:rPr>
                <w:delText>"The description of the SWAP messages"</w:delText>
              </w:r>
              <w:r w:rsidRPr="00C9474C" w:rsidDel="00705B5B">
                <w:rPr>
                  <w:color w:val="000000"/>
                </w:rPr>
                <w:delText>,</w:delText>
              </w:r>
            </w:del>
          </w:p>
          <w:p w14:paraId="7023F7A1" w14:textId="7AE46990" w:rsidR="00C77958" w:rsidRPr="00C9474C" w:rsidDel="00705B5B" w:rsidRDefault="00C77958" w:rsidP="00C77958">
            <w:pPr>
              <w:shd w:val="clear" w:color="auto" w:fill="FFFFFF"/>
              <w:spacing w:after="0" w:line="285" w:lineRule="atLeast"/>
              <w:rPr>
                <w:del w:id="2131" w:author="Ryan Hakju Lee" w:date="2023-11-16T10:47:00Z"/>
                <w:color w:val="000000"/>
              </w:rPr>
            </w:pPr>
            <w:del w:id="2132"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2EDFD8B2" w14:textId="40416F0E" w:rsidR="00C77958" w:rsidRPr="00C9474C" w:rsidDel="00705B5B" w:rsidRDefault="00C77958" w:rsidP="00C77958">
            <w:pPr>
              <w:shd w:val="clear" w:color="auto" w:fill="FFFFFF"/>
              <w:spacing w:after="0" w:line="285" w:lineRule="atLeast"/>
              <w:rPr>
                <w:del w:id="2133" w:author="Ryan Hakju Lee" w:date="2023-11-16T10:47:00Z"/>
                <w:color w:val="000000"/>
              </w:rPr>
            </w:pPr>
            <w:del w:id="2134" w:author="Ryan Hakju Lee" w:date="2023-11-16T10:47:00Z">
              <w:r w:rsidRPr="00C9474C" w:rsidDel="00705B5B">
                <w:rPr>
                  <w:color w:val="000000"/>
                </w:rPr>
                <w:delText xml:space="preserve">        </w:delText>
              </w:r>
              <w:r w:rsidRPr="00C9474C" w:rsidDel="00705B5B">
                <w:rPr>
                  <w:color w:val="0451A5"/>
                </w:rPr>
                <w:delText>"version"</w:delText>
              </w:r>
              <w:r w:rsidRPr="00C9474C" w:rsidDel="00705B5B">
                <w:rPr>
                  <w:color w:val="000000"/>
                </w:rPr>
                <w:delText>: {</w:delText>
              </w:r>
            </w:del>
          </w:p>
          <w:p w14:paraId="5C88EC38" w14:textId="1C9A4AC7" w:rsidR="00C77958" w:rsidRPr="00C9474C" w:rsidDel="00705B5B" w:rsidRDefault="00C77958" w:rsidP="00C77958">
            <w:pPr>
              <w:shd w:val="clear" w:color="auto" w:fill="FFFFFF"/>
              <w:spacing w:after="0" w:line="285" w:lineRule="atLeast"/>
              <w:rPr>
                <w:del w:id="2135" w:author="Ryan Hakju Lee" w:date="2023-11-16T10:47:00Z"/>
                <w:color w:val="000000"/>
              </w:rPr>
            </w:pPr>
            <w:del w:id="2136"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xml:space="preserve">: </w:delText>
              </w:r>
              <w:r w:rsidRPr="00C9474C" w:rsidDel="00705B5B">
                <w:rPr>
                  <w:color w:val="A31515"/>
                </w:rPr>
                <w:delText>"the version of the SWAP protocol"</w:delText>
              </w:r>
              <w:r w:rsidRPr="00C9474C" w:rsidDel="00705B5B">
                <w:rPr>
                  <w:color w:val="000000"/>
                </w:rPr>
                <w:delText>,</w:delText>
              </w:r>
            </w:del>
          </w:p>
          <w:p w14:paraId="0BDB0C18" w14:textId="79DCE536" w:rsidR="00C77958" w:rsidRPr="00C9474C" w:rsidDel="00705B5B" w:rsidRDefault="00C77958" w:rsidP="00C77958">
            <w:pPr>
              <w:shd w:val="clear" w:color="auto" w:fill="FFFFFF"/>
              <w:spacing w:after="0" w:line="285" w:lineRule="atLeast"/>
              <w:rPr>
                <w:del w:id="2137" w:author="Ryan Hakju Lee" w:date="2023-11-16T10:47:00Z"/>
                <w:color w:val="000000"/>
              </w:rPr>
            </w:pPr>
            <w:del w:id="2138"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"integer"</w:delText>
              </w:r>
            </w:del>
          </w:p>
          <w:p w14:paraId="6D6BAFD6" w14:textId="2A523172" w:rsidR="00C77958" w:rsidRPr="00C9474C" w:rsidDel="00705B5B" w:rsidRDefault="00C77958" w:rsidP="00C77958">
            <w:pPr>
              <w:shd w:val="clear" w:color="auto" w:fill="FFFFFF"/>
              <w:spacing w:after="0" w:line="285" w:lineRule="atLeast"/>
              <w:rPr>
                <w:del w:id="2139" w:author="Ryan Hakju Lee" w:date="2023-11-16T10:47:00Z"/>
                <w:color w:val="000000"/>
              </w:rPr>
            </w:pPr>
            <w:del w:id="2140" w:author="Ryan Hakju Lee" w:date="2023-11-16T10:47:00Z">
              <w:r w:rsidRPr="00C9474C" w:rsidDel="00705B5B">
                <w:rPr>
                  <w:color w:val="000000"/>
                </w:rPr>
                <w:delText>        },</w:delText>
              </w:r>
            </w:del>
          </w:p>
          <w:p w14:paraId="57458AA5" w14:textId="39076254" w:rsidR="00C77958" w:rsidRPr="00C9474C" w:rsidDel="00705B5B" w:rsidRDefault="00C77958" w:rsidP="00C77958">
            <w:pPr>
              <w:shd w:val="clear" w:color="auto" w:fill="FFFFFF"/>
              <w:spacing w:after="0" w:line="285" w:lineRule="atLeast"/>
              <w:rPr>
                <w:del w:id="2141" w:author="Ryan Hakju Lee" w:date="2023-11-16T10:47:00Z"/>
                <w:color w:val="000000"/>
              </w:rPr>
            </w:pPr>
            <w:del w:id="2142" w:author="Ryan Hakju Lee" w:date="2023-11-16T10:47:00Z">
              <w:r w:rsidRPr="00C9474C" w:rsidDel="00705B5B">
                <w:rPr>
                  <w:color w:val="000000"/>
                </w:rPr>
                <w:delText xml:space="preserve">        </w:delText>
              </w:r>
              <w:r w:rsidRPr="00C9474C" w:rsidDel="00705B5B">
                <w:rPr>
                  <w:color w:val="0451A5"/>
                </w:rPr>
                <w:delText>"source_id"</w:delText>
              </w:r>
              <w:r w:rsidRPr="00C9474C" w:rsidDel="00705B5B">
                <w:rPr>
                  <w:color w:val="000000"/>
                </w:rPr>
                <w:delText>: {</w:delText>
              </w:r>
            </w:del>
          </w:p>
          <w:p w14:paraId="21E4B6FB" w14:textId="1BD694E4" w:rsidR="00C77958" w:rsidRPr="00C9474C" w:rsidDel="00705B5B" w:rsidRDefault="00C77958" w:rsidP="00C77958">
            <w:pPr>
              <w:shd w:val="clear" w:color="auto" w:fill="FFFFFF"/>
              <w:spacing w:after="0" w:line="285" w:lineRule="atLeast"/>
              <w:rPr>
                <w:del w:id="2143" w:author="Ryan Hakju Lee" w:date="2023-11-16T10:47:00Z"/>
                <w:color w:val="000000"/>
              </w:rPr>
            </w:pPr>
            <w:del w:id="2144"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xml:space="preserve">: </w:delText>
              </w:r>
              <w:r w:rsidRPr="00C9474C" w:rsidDel="00705B5B">
                <w:rPr>
                  <w:color w:val="A31515"/>
                </w:rPr>
                <w:delText>"A unique identifier of the source"</w:delText>
              </w:r>
              <w:r w:rsidRPr="00C9474C" w:rsidDel="00705B5B">
                <w:rPr>
                  <w:color w:val="000000"/>
                </w:rPr>
                <w:delText>, </w:delText>
              </w:r>
            </w:del>
          </w:p>
          <w:p w14:paraId="5E4C8942" w14:textId="276A3ADA" w:rsidR="00C77958" w:rsidRPr="00C9474C" w:rsidDel="00705B5B" w:rsidRDefault="00C77958" w:rsidP="00C77958">
            <w:pPr>
              <w:shd w:val="clear" w:color="auto" w:fill="FFFFFF"/>
              <w:spacing w:after="0" w:line="285" w:lineRule="atLeast"/>
              <w:rPr>
                <w:del w:id="2145" w:author="Ryan Hakju Lee" w:date="2023-11-16T10:47:00Z"/>
                <w:color w:val="000000"/>
              </w:rPr>
            </w:pPr>
            <w:del w:id="2146"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del>
          </w:p>
          <w:p w14:paraId="393A8D28" w14:textId="31607EFC" w:rsidR="00C77958" w:rsidRPr="00C9474C" w:rsidDel="00705B5B" w:rsidRDefault="00C77958" w:rsidP="00C77958">
            <w:pPr>
              <w:shd w:val="clear" w:color="auto" w:fill="FFFFFF"/>
              <w:spacing w:after="0" w:line="285" w:lineRule="atLeast"/>
              <w:rPr>
                <w:del w:id="2147" w:author="Ryan Hakju Lee" w:date="2023-11-16T10:47:00Z"/>
                <w:color w:val="000000"/>
              </w:rPr>
            </w:pPr>
            <w:del w:id="2148" w:author="Ryan Hakju Lee" w:date="2023-11-16T10:47:00Z">
              <w:r w:rsidRPr="00C9474C" w:rsidDel="00705B5B">
                <w:rPr>
                  <w:color w:val="000000"/>
                </w:rPr>
                <w:delText>        },</w:delText>
              </w:r>
            </w:del>
          </w:p>
          <w:p w14:paraId="16460BC1" w14:textId="08C9A5B1" w:rsidR="00C77958" w:rsidRPr="00C9474C" w:rsidDel="00705B5B" w:rsidRDefault="00C77958" w:rsidP="00C77958">
            <w:pPr>
              <w:shd w:val="clear" w:color="auto" w:fill="FFFFFF"/>
              <w:spacing w:after="0" w:line="285" w:lineRule="atLeast"/>
              <w:rPr>
                <w:del w:id="2149" w:author="Ryan Hakju Lee" w:date="2023-11-16T10:47:00Z"/>
                <w:color w:val="000000"/>
              </w:rPr>
            </w:pPr>
            <w:del w:id="2150" w:author="Ryan Hakju Lee" w:date="2023-11-16T10:47:00Z">
              <w:r w:rsidRPr="00C9474C" w:rsidDel="00705B5B">
                <w:rPr>
                  <w:color w:val="000000"/>
                </w:rPr>
                <w:delText xml:space="preserve">        </w:delText>
              </w:r>
              <w:r w:rsidRPr="00C9474C" w:rsidDel="00705B5B">
                <w:rPr>
                  <w:color w:val="0451A5"/>
                </w:rPr>
                <w:delText>"message_id"</w:delText>
              </w:r>
              <w:r w:rsidRPr="00C9474C" w:rsidDel="00705B5B">
                <w:rPr>
                  <w:color w:val="000000"/>
                </w:rPr>
                <w:delText>: {</w:delText>
              </w:r>
            </w:del>
          </w:p>
          <w:p w14:paraId="183DA4E3" w14:textId="7943800C" w:rsidR="00C77958" w:rsidRPr="00C9474C" w:rsidDel="00705B5B" w:rsidRDefault="00C77958" w:rsidP="00C77958">
            <w:pPr>
              <w:shd w:val="clear" w:color="auto" w:fill="FFFFFF"/>
              <w:spacing w:after="0" w:line="285" w:lineRule="atLeast"/>
              <w:rPr>
                <w:del w:id="2151" w:author="Ryan Hakju Lee" w:date="2023-11-16T10:47:00Z"/>
                <w:color w:val="000000"/>
              </w:rPr>
            </w:pPr>
            <w:del w:id="2152"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xml:space="preserve">: </w:delText>
              </w:r>
              <w:r w:rsidRPr="00C9474C" w:rsidDel="00705B5B">
                <w:rPr>
                  <w:color w:val="A31515"/>
                </w:rPr>
                <w:delText>"the sequence number of the message "</w:delText>
              </w:r>
              <w:r w:rsidRPr="00C9474C" w:rsidDel="00705B5B">
                <w:rPr>
                  <w:color w:val="000000"/>
                </w:rPr>
                <w:delText>,</w:delText>
              </w:r>
            </w:del>
          </w:p>
          <w:p w14:paraId="0FEB4DAB" w14:textId="7E060CB8" w:rsidR="00C77958" w:rsidRPr="00C9474C" w:rsidDel="00705B5B" w:rsidRDefault="00C77958" w:rsidP="00C77958">
            <w:pPr>
              <w:shd w:val="clear" w:color="auto" w:fill="FFFFFF"/>
              <w:spacing w:after="0" w:line="285" w:lineRule="atLeast"/>
              <w:rPr>
                <w:del w:id="2153" w:author="Ryan Hakju Lee" w:date="2023-11-16T10:47:00Z"/>
                <w:color w:val="000000"/>
              </w:rPr>
            </w:pPr>
            <w:del w:id="2154"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"integer"</w:delText>
              </w:r>
            </w:del>
          </w:p>
          <w:p w14:paraId="510F4B3F" w14:textId="4922DC2A" w:rsidR="00C77958" w:rsidRPr="00C9474C" w:rsidDel="00705B5B" w:rsidRDefault="00C77958" w:rsidP="00C77958">
            <w:pPr>
              <w:shd w:val="clear" w:color="auto" w:fill="FFFFFF"/>
              <w:spacing w:after="0" w:line="285" w:lineRule="atLeast"/>
              <w:rPr>
                <w:del w:id="2155" w:author="Ryan Hakju Lee" w:date="2023-11-16T10:47:00Z"/>
                <w:color w:val="000000"/>
              </w:rPr>
            </w:pPr>
            <w:del w:id="2156" w:author="Ryan Hakju Lee" w:date="2023-11-16T10:47:00Z">
              <w:r w:rsidRPr="00C9474C" w:rsidDel="00705B5B">
                <w:rPr>
                  <w:color w:val="000000"/>
                </w:rPr>
                <w:delText>        },</w:delText>
              </w:r>
            </w:del>
          </w:p>
          <w:p w14:paraId="52C69D95" w14:textId="54A8BDA1" w:rsidR="00C77958" w:rsidRPr="00C9474C" w:rsidDel="00705B5B" w:rsidRDefault="00C77958" w:rsidP="00C77958">
            <w:pPr>
              <w:shd w:val="clear" w:color="auto" w:fill="FFFFFF"/>
              <w:spacing w:after="0" w:line="285" w:lineRule="atLeast"/>
              <w:rPr>
                <w:del w:id="2157" w:author="Ryan Hakju Lee" w:date="2023-11-16T10:47:00Z"/>
                <w:color w:val="000000"/>
              </w:rPr>
            </w:pPr>
            <w:del w:id="2158" w:author="Ryan Hakju Lee" w:date="2023-11-16T10:47:00Z">
              <w:r w:rsidRPr="00C9474C" w:rsidDel="00705B5B">
                <w:rPr>
                  <w:color w:val="000000"/>
                </w:rPr>
                <w:delText xml:space="preserve">        </w:delText>
              </w:r>
              <w:r w:rsidRPr="00C9474C" w:rsidDel="00705B5B">
                <w:rPr>
                  <w:color w:val="0451A5"/>
                </w:rPr>
                <w:delText>"message_type"</w:delText>
              </w:r>
              <w:r w:rsidRPr="00C9474C" w:rsidDel="00705B5B">
                <w:rPr>
                  <w:color w:val="000000"/>
                </w:rPr>
                <w:delText>: {</w:delText>
              </w:r>
            </w:del>
          </w:p>
          <w:p w14:paraId="289833F9" w14:textId="2C1243D4" w:rsidR="00C77958" w:rsidRPr="00C9474C" w:rsidDel="00705B5B" w:rsidRDefault="00C77958" w:rsidP="00C77958">
            <w:pPr>
              <w:shd w:val="clear" w:color="auto" w:fill="FFFFFF"/>
              <w:spacing w:after="0" w:line="285" w:lineRule="atLeast"/>
              <w:rPr>
                <w:del w:id="2159" w:author="Ryan Hakju Lee" w:date="2023-11-16T10:47:00Z"/>
                <w:color w:val="000000"/>
              </w:rPr>
            </w:pPr>
            <w:del w:id="2160"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xml:space="preserve">: </w:delText>
              </w:r>
              <w:r w:rsidRPr="00C9474C" w:rsidDel="00705B5B">
                <w:rPr>
                  <w:color w:val="A31515"/>
                </w:rPr>
                <w:delText>"the type of the SWAP message"</w:delText>
              </w:r>
              <w:r w:rsidRPr="00C9474C" w:rsidDel="00705B5B">
                <w:rPr>
                  <w:color w:val="000000"/>
                </w:rPr>
                <w:delText>,</w:delText>
              </w:r>
            </w:del>
          </w:p>
          <w:p w14:paraId="720E9EF0" w14:textId="64B77800" w:rsidR="00C77958" w:rsidRPr="00C9474C" w:rsidDel="00705B5B" w:rsidRDefault="00C77958" w:rsidP="00C77958">
            <w:pPr>
              <w:shd w:val="clear" w:color="auto" w:fill="FFFFFF"/>
              <w:spacing w:after="0" w:line="285" w:lineRule="atLeast"/>
              <w:rPr>
                <w:del w:id="2161" w:author="Ryan Hakju Lee" w:date="2023-11-16T10:47:00Z"/>
                <w:color w:val="000000"/>
              </w:rPr>
            </w:pPr>
            <w:del w:id="2162"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35F441F8" w14:textId="4712AEDD" w:rsidR="00C77958" w:rsidRPr="00C9474C" w:rsidDel="00705B5B" w:rsidRDefault="00C77958" w:rsidP="00C77958">
            <w:pPr>
              <w:shd w:val="clear" w:color="auto" w:fill="FFFFFF"/>
              <w:spacing w:after="0" w:line="285" w:lineRule="atLeast"/>
              <w:rPr>
                <w:del w:id="2163" w:author="Ryan Hakju Lee" w:date="2023-11-16T10:47:00Z"/>
                <w:color w:val="000000"/>
              </w:rPr>
            </w:pPr>
            <w:del w:id="2164" w:author="Ryan Hakju Lee" w:date="2023-11-16T10:47:00Z">
              <w:r w:rsidRPr="00C9474C" w:rsidDel="00705B5B">
                <w:rPr>
                  <w:color w:val="000000"/>
                </w:rPr>
                <w:delText xml:space="preserve">            </w:delText>
              </w:r>
              <w:r w:rsidRPr="00C9474C" w:rsidDel="00705B5B">
                <w:rPr>
                  <w:color w:val="0451A5"/>
                </w:rPr>
                <w:delText>"enum"</w:delText>
              </w:r>
              <w:r w:rsidRPr="00C9474C" w:rsidDel="00705B5B">
                <w:rPr>
                  <w:color w:val="000000"/>
                </w:rPr>
                <w:delText>: [</w:delText>
              </w:r>
              <w:r w:rsidRPr="00C9474C" w:rsidDel="00705B5B">
                <w:rPr>
                  <w:color w:val="A31515"/>
                </w:rPr>
                <w:delText>"register"</w:delText>
              </w:r>
              <w:r w:rsidRPr="00C9474C" w:rsidDel="00705B5B">
                <w:rPr>
                  <w:color w:val="000000"/>
                </w:rPr>
                <w:delText xml:space="preserve">, </w:delText>
              </w:r>
              <w:r w:rsidRPr="00C9474C" w:rsidDel="00705B5B">
                <w:rPr>
                  <w:color w:val="A31515"/>
                </w:rPr>
                <w:delText>"connect"</w:delText>
              </w:r>
              <w:r w:rsidRPr="00C9474C" w:rsidDel="00705B5B">
                <w:rPr>
                  <w:color w:val="000000"/>
                </w:rPr>
                <w:delText xml:space="preserve">, </w:delText>
              </w:r>
              <w:r w:rsidRPr="00C9474C" w:rsidDel="00705B5B">
                <w:rPr>
                  <w:color w:val="A31515"/>
                </w:rPr>
                <w:delText>"response"</w:delText>
              </w:r>
              <w:r w:rsidRPr="00C9474C" w:rsidDel="00705B5B">
                <w:rPr>
                  <w:color w:val="000000"/>
                </w:rPr>
                <w:delText xml:space="preserve">, </w:delText>
              </w:r>
              <w:r w:rsidRPr="00C9474C" w:rsidDel="00705B5B">
                <w:rPr>
                  <w:color w:val="A31515"/>
                </w:rPr>
                <w:delText>"accept"</w:delText>
              </w:r>
              <w:r w:rsidRPr="00C9474C" w:rsidDel="00705B5B">
                <w:rPr>
                  <w:color w:val="000000"/>
                </w:rPr>
                <w:delText xml:space="preserve">, </w:delText>
              </w:r>
              <w:r w:rsidRPr="00C9474C" w:rsidDel="00705B5B">
                <w:rPr>
                  <w:color w:val="A31515"/>
                </w:rPr>
                <w:delText>"reject"</w:delText>
              </w:r>
              <w:r w:rsidRPr="00C9474C" w:rsidDel="00705B5B">
                <w:rPr>
                  <w:color w:val="000000"/>
                </w:rPr>
                <w:delText xml:space="preserve">, </w:delText>
              </w:r>
              <w:r w:rsidRPr="00C9474C" w:rsidDel="00705B5B">
                <w:rPr>
                  <w:color w:val="A31515"/>
                </w:rPr>
                <w:delText>"update"</w:delText>
              </w:r>
              <w:r w:rsidRPr="00C9474C" w:rsidDel="00705B5B">
                <w:rPr>
                  <w:color w:val="000000"/>
                </w:rPr>
                <w:delText xml:space="preserve">, </w:delText>
              </w:r>
              <w:r w:rsidRPr="00C9474C" w:rsidDel="00705B5B">
                <w:rPr>
                  <w:color w:val="A31515"/>
                </w:rPr>
                <w:delText>"close"</w:delText>
              </w:r>
              <w:r w:rsidRPr="00C9474C" w:rsidDel="00705B5B">
                <w:rPr>
                  <w:color w:val="000000"/>
                </w:rPr>
                <w:delText xml:space="preserve">, </w:delText>
              </w:r>
              <w:r w:rsidRPr="00C9474C" w:rsidDel="00705B5B">
                <w:rPr>
                  <w:color w:val="A31515"/>
                </w:rPr>
                <w:delText>"application"</w:delText>
              </w:r>
              <w:r w:rsidRPr="00C9474C" w:rsidDel="00705B5B">
                <w:rPr>
                  <w:color w:val="000000"/>
                </w:rPr>
                <w:delText>]</w:delText>
              </w:r>
            </w:del>
          </w:p>
          <w:p w14:paraId="76938668" w14:textId="32CB237C" w:rsidR="00C77958" w:rsidRPr="00C9474C" w:rsidDel="00705B5B" w:rsidRDefault="00C77958" w:rsidP="00C77958">
            <w:pPr>
              <w:shd w:val="clear" w:color="auto" w:fill="FFFFFF"/>
              <w:spacing w:after="0" w:line="285" w:lineRule="atLeast"/>
              <w:rPr>
                <w:del w:id="2165" w:author="Ryan Hakju Lee" w:date="2023-11-16T10:47:00Z"/>
                <w:color w:val="000000"/>
              </w:rPr>
            </w:pPr>
            <w:del w:id="2166" w:author="Ryan Hakju Lee" w:date="2023-11-16T10:47:00Z">
              <w:r w:rsidRPr="00C9474C" w:rsidDel="00705B5B">
                <w:rPr>
                  <w:color w:val="000000"/>
                </w:rPr>
                <w:delText>        },</w:delText>
              </w:r>
            </w:del>
          </w:p>
          <w:p w14:paraId="14983048" w14:textId="4039A56F" w:rsidR="00C77958" w:rsidRPr="00C9474C" w:rsidDel="00705B5B" w:rsidRDefault="00C77958" w:rsidP="00C77958">
            <w:pPr>
              <w:shd w:val="clear" w:color="auto" w:fill="FFFFFF"/>
              <w:spacing w:after="0" w:line="285" w:lineRule="atLeast"/>
              <w:rPr>
                <w:del w:id="2167" w:author="Ryan Hakju Lee" w:date="2023-11-16T10:47:00Z"/>
                <w:color w:val="000000"/>
              </w:rPr>
            </w:pPr>
            <w:del w:id="2168" w:author="Ryan Hakju Lee" w:date="2023-11-16T10:47:00Z">
              <w:r w:rsidRPr="00C9474C" w:rsidDel="00705B5B">
                <w:rPr>
                  <w:color w:val="000000"/>
                </w:rPr>
                <w:delText xml:space="preserve">        </w:delText>
              </w:r>
              <w:r w:rsidRPr="00C9474C" w:rsidDel="00705B5B">
                <w:rPr>
                  <w:color w:val="0451A5"/>
                </w:rPr>
                <w:delText>"oneOf"</w:delText>
              </w:r>
              <w:r w:rsidRPr="00C9474C" w:rsidDel="00705B5B">
                <w:rPr>
                  <w:color w:val="000000"/>
                </w:rPr>
                <w:delText>: [</w:delText>
              </w:r>
            </w:del>
          </w:p>
          <w:p w14:paraId="2D80EE3C" w14:textId="7E8C606C" w:rsidR="00C77958" w:rsidRPr="00C9474C" w:rsidDel="00705B5B" w:rsidRDefault="00C77958" w:rsidP="00C77958">
            <w:pPr>
              <w:shd w:val="clear" w:color="auto" w:fill="FFFFFF"/>
              <w:spacing w:after="0" w:line="285" w:lineRule="atLeast"/>
              <w:rPr>
                <w:del w:id="2169" w:author="Ryan Hakju Lee" w:date="2023-11-16T10:47:00Z"/>
                <w:color w:val="000000"/>
              </w:rPr>
            </w:pPr>
            <w:del w:id="2170" w:author="Ryan Hakju Lee" w:date="2023-11-16T10:47:00Z">
              <w:r w:rsidRPr="00C9474C" w:rsidDel="00705B5B">
                <w:rPr>
                  <w:color w:val="000000"/>
                </w:rPr>
                <w:delText>            {</w:delText>
              </w:r>
            </w:del>
          </w:p>
          <w:p w14:paraId="4640307D" w14:textId="13463718" w:rsidR="00C77958" w:rsidRPr="00C9474C" w:rsidDel="00705B5B" w:rsidRDefault="00C77958" w:rsidP="00C77958">
            <w:pPr>
              <w:shd w:val="clear" w:color="auto" w:fill="FFFFFF"/>
              <w:spacing w:after="0" w:line="285" w:lineRule="atLeast"/>
              <w:rPr>
                <w:del w:id="2171" w:author="Ryan Hakju Lee" w:date="2023-11-16T10:47:00Z"/>
                <w:color w:val="000000"/>
              </w:rPr>
            </w:pPr>
            <w:del w:id="2172"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27910A32" w14:textId="621F3341" w:rsidR="00C77958" w:rsidRPr="00C9474C" w:rsidDel="00705B5B" w:rsidRDefault="00C77958" w:rsidP="00C77958">
            <w:pPr>
              <w:shd w:val="clear" w:color="auto" w:fill="FFFFFF"/>
              <w:spacing w:after="0" w:line="285" w:lineRule="atLeast"/>
              <w:rPr>
                <w:del w:id="2173" w:author="Ryan Hakju Lee" w:date="2023-11-16T10:47:00Z"/>
                <w:color w:val="000000"/>
              </w:rPr>
            </w:pPr>
            <w:del w:id="2174"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0240F164" w14:textId="46AEBE03" w:rsidR="00C77958" w:rsidRPr="00C9474C" w:rsidDel="00705B5B" w:rsidRDefault="00C77958" w:rsidP="00C77958">
            <w:pPr>
              <w:shd w:val="clear" w:color="auto" w:fill="FFFFFF"/>
              <w:spacing w:after="0" w:line="285" w:lineRule="atLeast"/>
              <w:rPr>
                <w:del w:id="2175" w:author="Ryan Hakju Lee" w:date="2023-11-16T10:47:00Z"/>
                <w:color w:val="000000"/>
              </w:rPr>
            </w:pPr>
            <w:del w:id="2176" w:author="Ryan Hakju Lee" w:date="2023-11-16T10:47:00Z">
              <w:r w:rsidRPr="00C9474C" w:rsidDel="00705B5B">
                <w:rPr>
                  <w:color w:val="000000"/>
                </w:rPr>
                <w:delText xml:space="preserve">                    </w:delText>
              </w:r>
              <w:r w:rsidRPr="00C9474C" w:rsidDel="00705B5B">
                <w:rPr>
                  <w:color w:val="0451A5"/>
                </w:rPr>
                <w:delText>"matching_criteria"</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 xml:space="preserve">, </w:delText>
              </w:r>
              <w:r w:rsidRPr="00C9474C" w:rsidDel="00705B5B">
                <w:rPr>
                  <w:color w:val="0451A5"/>
                </w:rPr>
                <w:delText>"enum"</w:delText>
              </w:r>
              <w:r w:rsidRPr="00C9474C" w:rsidDel="00705B5B">
                <w:rPr>
                  <w:color w:val="000000"/>
                </w:rPr>
                <w:delText>: [</w:delText>
              </w:r>
              <w:r w:rsidRPr="00C9474C" w:rsidDel="00705B5B">
                <w:rPr>
                  <w:color w:val="A31515"/>
                </w:rPr>
                <w:delText>"ipv4"</w:delText>
              </w:r>
              <w:r w:rsidRPr="00C9474C" w:rsidDel="00705B5B">
                <w:rPr>
                  <w:color w:val="000000"/>
                </w:rPr>
                <w:delText xml:space="preserve">, </w:delText>
              </w:r>
              <w:r w:rsidRPr="00C9474C" w:rsidDel="00705B5B">
                <w:rPr>
                  <w:color w:val="A31515"/>
                </w:rPr>
                <w:delText>"ipv6"</w:delText>
              </w:r>
              <w:r w:rsidRPr="00C9474C" w:rsidDel="00705B5B">
                <w:rPr>
                  <w:color w:val="000000"/>
                </w:rPr>
                <w:delText xml:space="preserve">, </w:delText>
              </w:r>
              <w:r w:rsidRPr="00C9474C" w:rsidDel="00705B5B">
                <w:rPr>
                  <w:color w:val="A31515"/>
                </w:rPr>
                <w:delText>"fqdn"</w:delText>
              </w:r>
              <w:r w:rsidRPr="00C9474C" w:rsidDel="00705B5B">
                <w:rPr>
                  <w:color w:val="000000"/>
                </w:rPr>
                <w:delText xml:space="preserve">, </w:delText>
              </w:r>
              <w:r w:rsidRPr="00C9474C" w:rsidDel="00705B5B">
                <w:rPr>
                  <w:color w:val="A31515"/>
                </w:rPr>
                <w:delText>"service"</w:delText>
              </w:r>
              <w:r w:rsidRPr="00C9474C" w:rsidDel="00705B5B">
                <w:rPr>
                  <w:color w:val="000000"/>
                </w:rPr>
                <w:delText xml:space="preserve">, </w:delText>
              </w:r>
              <w:r w:rsidRPr="00C9474C" w:rsidDel="00705B5B">
                <w:rPr>
                  <w:color w:val="A31515"/>
                </w:rPr>
                <w:delText>"user"</w:delText>
              </w:r>
              <w:r w:rsidRPr="00C9474C" w:rsidDel="00705B5B">
                <w:rPr>
                  <w:color w:val="000000"/>
                </w:rPr>
                <w:delText xml:space="preserve">, </w:delText>
              </w:r>
              <w:r w:rsidRPr="00C9474C" w:rsidDel="00705B5B">
                <w:rPr>
                  <w:color w:val="A31515"/>
                </w:rPr>
                <w:delText>"eas"</w:delText>
              </w:r>
              <w:r w:rsidRPr="00C9474C" w:rsidDel="00705B5B">
                <w:rPr>
                  <w:color w:val="000000"/>
                </w:rPr>
                <w:delText xml:space="preserve">, </w:delText>
              </w:r>
              <w:r w:rsidRPr="00C9474C" w:rsidDel="00705B5B">
                <w:rPr>
                  <w:color w:val="A31515"/>
                </w:rPr>
                <w:delText>"app"</w:delText>
              </w:r>
              <w:r w:rsidRPr="00C9474C" w:rsidDel="00705B5B">
                <w:rPr>
                  <w:color w:val="000000"/>
                </w:rPr>
                <w:delText xml:space="preserve">, </w:delText>
              </w:r>
              <w:r w:rsidRPr="00C9474C" w:rsidDel="00705B5B">
                <w:rPr>
                  <w:color w:val="A31515"/>
                </w:rPr>
                <w:delText>"location"</w:delText>
              </w:r>
              <w:r w:rsidRPr="00C9474C" w:rsidDel="00705B5B">
                <w:rPr>
                  <w:color w:val="000000"/>
                </w:rPr>
                <w:delText xml:space="preserve">, </w:delText>
              </w:r>
              <w:r w:rsidRPr="00C9474C" w:rsidDel="00705B5B">
                <w:rPr>
                  <w:color w:val="A31515"/>
                </w:rPr>
                <w:delText>"qos"</w:delText>
              </w:r>
              <w:r w:rsidRPr="00C9474C" w:rsidDel="00705B5B">
                <w:rPr>
                  <w:color w:val="000000"/>
                </w:rPr>
                <w:delText xml:space="preserve">, </w:delText>
              </w:r>
              <w:r w:rsidRPr="00C9474C" w:rsidDel="00705B5B">
                <w:rPr>
                  <w:color w:val="A31515"/>
                </w:rPr>
                <w:delText>"processing"</w:delText>
              </w:r>
              <w:r w:rsidRPr="00C9474C" w:rsidDel="00705B5B">
                <w:rPr>
                  <w:color w:val="000000"/>
                </w:rPr>
                <w:delText>]}</w:delText>
              </w:r>
            </w:del>
          </w:p>
          <w:p w14:paraId="107938E9" w14:textId="38BC5ADF" w:rsidR="00C77958" w:rsidRPr="00C9474C" w:rsidDel="00705B5B" w:rsidRDefault="00C77958" w:rsidP="00C77958">
            <w:pPr>
              <w:shd w:val="clear" w:color="auto" w:fill="FFFFFF"/>
              <w:spacing w:after="0" w:line="285" w:lineRule="atLeast"/>
              <w:rPr>
                <w:del w:id="2177" w:author="Ryan Hakju Lee" w:date="2023-11-16T10:47:00Z"/>
                <w:color w:val="000000"/>
              </w:rPr>
            </w:pPr>
            <w:del w:id="2178" w:author="Ryan Hakju Lee" w:date="2023-11-16T10:47:00Z">
              <w:r w:rsidRPr="00C9474C" w:rsidDel="00705B5B">
                <w:rPr>
                  <w:color w:val="000000"/>
                </w:rPr>
                <w:delText>                }</w:delText>
              </w:r>
            </w:del>
          </w:p>
          <w:p w14:paraId="1589033D" w14:textId="2CF6F86D" w:rsidR="00C77958" w:rsidRPr="00C9474C" w:rsidDel="00705B5B" w:rsidRDefault="00C77958" w:rsidP="00C77958">
            <w:pPr>
              <w:shd w:val="clear" w:color="auto" w:fill="FFFFFF"/>
              <w:spacing w:after="0" w:line="285" w:lineRule="atLeast"/>
              <w:rPr>
                <w:del w:id="2179" w:author="Ryan Hakju Lee" w:date="2023-11-16T10:47:00Z"/>
                <w:color w:val="000000"/>
              </w:rPr>
            </w:pPr>
            <w:del w:id="2180" w:author="Ryan Hakju Lee" w:date="2023-11-16T10:47:00Z">
              <w:r w:rsidRPr="00C9474C" w:rsidDel="00705B5B">
                <w:rPr>
                  <w:color w:val="000000"/>
                </w:rPr>
                <w:delText>            },</w:delText>
              </w:r>
            </w:del>
          </w:p>
          <w:p w14:paraId="444DF54E" w14:textId="19A53827" w:rsidR="00C77958" w:rsidRPr="00C9474C" w:rsidDel="00705B5B" w:rsidRDefault="00C77958" w:rsidP="00C77958">
            <w:pPr>
              <w:shd w:val="clear" w:color="auto" w:fill="FFFFFF"/>
              <w:spacing w:after="0" w:line="285" w:lineRule="atLeast"/>
              <w:rPr>
                <w:del w:id="2181" w:author="Ryan Hakju Lee" w:date="2023-11-16T10:47:00Z"/>
                <w:color w:val="000000"/>
              </w:rPr>
            </w:pPr>
            <w:del w:id="2182" w:author="Ryan Hakju Lee" w:date="2023-11-16T10:47:00Z">
              <w:r w:rsidRPr="00C9474C" w:rsidDel="00705B5B">
                <w:rPr>
                  <w:color w:val="000000"/>
                </w:rPr>
                <w:delText>            {</w:delText>
              </w:r>
            </w:del>
          </w:p>
          <w:p w14:paraId="7DC88960" w14:textId="42F532F4" w:rsidR="00C77958" w:rsidRPr="00C9474C" w:rsidDel="00705B5B" w:rsidRDefault="00C77958" w:rsidP="00C77958">
            <w:pPr>
              <w:shd w:val="clear" w:color="auto" w:fill="FFFFFF"/>
              <w:spacing w:after="0" w:line="285" w:lineRule="atLeast"/>
              <w:rPr>
                <w:del w:id="2183" w:author="Ryan Hakju Lee" w:date="2023-11-16T10:47:00Z"/>
                <w:color w:val="000000"/>
              </w:rPr>
            </w:pPr>
            <w:del w:id="2184"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114B1220" w14:textId="5746D5BC" w:rsidR="00C77958" w:rsidRPr="00C9474C" w:rsidDel="00705B5B" w:rsidRDefault="00C77958" w:rsidP="00C77958">
            <w:pPr>
              <w:shd w:val="clear" w:color="auto" w:fill="FFFFFF"/>
              <w:spacing w:after="0" w:line="285" w:lineRule="atLeast"/>
              <w:rPr>
                <w:del w:id="2185" w:author="Ryan Hakju Lee" w:date="2023-11-16T10:47:00Z"/>
                <w:color w:val="000000"/>
              </w:rPr>
            </w:pPr>
            <w:del w:id="2186"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08031EFC" w14:textId="5F145B60" w:rsidR="00C77958" w:rsidRPr="00C9474C" w:rsidDel="00705B5B" w:rsidRDefault="00C77958" w:rsidP="00C77958">
            <w:pPr>
              <w:shd w:val="clear" w:color="auto" w:fill="FFFFFF"/>
              <w:spacing w:after="0" w:line="285" w:lineRule="atLeast"/>
              <w:rPr>
                <w:del w:id="2187" w:author="Ryan Hakju Lee" w:date="2023-11-16T10:47:00Z"/>
                <w:color w:val="000000"/>
              </w:rPr>
            </w:pPr>
            <w:del w:id="2188"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 xml:space="preserve">, </w:delText>
              </w:r>
              <w:r w:rsidRPr="00C9474C" w:rsidDel="00705B5B">
                <w:rPr>
                  <w:color w:val="0451A5"/>
                </w:rPr>
                <w:delText>"enum"</w:delText>
              </w:r>
              <w:r w:rsidRPr="00C9474C" w:rsidDel="00705B5B">
                <w:rPr>
                  <w:color w:val="000000"/>
                </w:rPr>
                <w:delText>: [</w:delText>
              </w:r>
              <w:r w:rsidRPr="00C9474C" w:rsidDel="00705B5B">
                <w:rPr>
                  <w:color w:val="A31515"/>
                </w:rPr>
                <w:delText>"ack"</w:delText>
              </w:r>
              <w:r w:rsidRPr="00C9474C" w:rsidDel="00705B5B">
                <w:rPr>
                  <w:color w:val="000000"/>
                </w:rPr>
                <w:delText xml:space="preserve">, </w:delText>
              </w:r>
              <w:r w:rsidRPr="00C9474C" w:rsidDel="00705B5B">
                <w:rPr>
                  <w:color w:val="A31515"/>
                </w:rPr>
                <w:delText>"error"</w:delText>
              </w:r>
              <w:r w:rsidRPr="00C9474C" w:rsidDel="00705B5B">
                <w:rPr>
                  <w:color w:val="000000"/>
                </w:rPr>
                <w:delText>]},</w:delText>
              </w:r>
            </w:del>
          </w:p>
          <w:p w14:paraId="7AC8565A" w14:textId="1E5C97BC" w:rsidR="00C77958" w:rsidRPr="00C9474C" w:rsidDel="00705B5B" w:rsidRDefault="00C77958" w:rsidP="00C77958">
            <w:pPr>
              <w:shd w:val="clear" w:color="auto" w:fill="FFFFFF"/>
              <w:spacing w:after="0" w:line="285" w:lineRule="atLeast"/>
              <w:rPr>
                <w:del w:id="2189" w:author="Ryan Hakju Lee" w:date="2023-11-16T10:47:00Z"/>
                <w:color w:val="000000"/>
              </w:rPr>
            </w:pPr>
            <w:del w:id="2190" w:author="Ryan Hakju Lee" w:date="2023-11-16T10:47:00Z">
              <w:r w:rsidRPr="00C9474C" w:rsidDel="00705B5B">
                <w:rPr>
                  <w:color w:val="000000"/>
                </w:rPr>
                <w:delText xml:space="preserve">                    </w:delText>
              </w:r>
              <w:r w:rsidRPr="00C9474C" w:rsidDel="00705B5B">
                <w:rPr>
                  <w:color w:val="0451A5"/>
                </w:rPr>
                <w:delText>"source"</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72A5AC5C" w14:textId="406BACB0" w:rsidR="00C77958" w:rsidRPr="00C9474C" w:rsidDel="00705B5B" w:rsidRDefault="00C77958" w:rsidP="00C77958">
            <w:pPr>
              <w:shd w:val="clear" w:color="auto" w:fill="FFFFFF"/>
              <w:spacing w:after="0" w:line="285" w:lineRule="atLeast"/>
              <w:rPr>
                <w:del w:id="2191" w:author="Ryan Hakju Lee" w:date="2023-11-16T10:47:00Z"/>
                <w:color w:val="000000"/>
              </w:rPr>
            </w:pPr>
            <w:del w:id="2192" w:author="Ryan Hakju Lee" w:date="2023-11-16T10:47:00Z">
              <w:r w:rsidRPr="00C9474C" w:rsidDel="00705B5B">
                <w:rPr>
                  <w:color w:val="000000"/>
                </w:rPr>
                <w:delText xml:space="preserve">                    </w:delText>
              </w:r>
              <w:r w:rsidRPr="00C9474C" w:rsidDel="00705B5B">
                <w:rPr>
                  <w:color w:val="0451A5"/>
                </w:rPr>
                <w:delText>"request"</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"integer"</w:delText>
              </w:r>
              <w:r w:rsidRPr="00C9474C" w:rsidDel="00705B5B">
                <w:rPr>
                  <w:color w:val="000000"/>
                </w:rPr>
                <w:delText>},</w:delText>
              </w:r>
            </w:del>
          </w:p>
          <w:p w14:paraId="58D23464" w14:textId="0FD39F8F" w:rsidR="00C77958" w:rsidRPr="00C9474C" w:rsidDel="00705B5B" w:rsidRDefault="00C77958" w:rsidP="00C77958">
            <w:pPr>
              <w:shd w:val="clear" w:color="auto" w:fill="FFFFFF"/>
              <w:spacing w:after="0" w:line="285" w:lineRule="atLeast"/>
              <w:rPr>
                <w:del w:id="2193" w:author="Ryan Hakju Lee" w:date="2023-11-16T10:47:00Z"/>
                <w:color w:val="000000"/>
              </w:rPr>
            </w:pPr>
            <w:del w:id="2194"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1330BA9F" w14:textId="449CF2D0" w:rsidR="00C77958" w:rsidRPr="00C9474C" w:rsidDel="00705B5B" w:rsidRDefault="00C77958" w:rsidP="00C77958">
            <w:pPr>
              <w:shd w:val="clear" w:color="auto" w:fill="FFFFFF"/>
              <w:spacing w:after="0" w:line="285" w:lineRule="atLeast"/>
              <w:rPr>
                <w:del w:id="2195" w:author="Ryan Hakju Lee" w:date="2023-11-16T10:47:00Z"/>
                <w:color w:val="000000"/>
              </w:rPr>
            </w:pPr>
            <w:del w:id="2196" w:author="Ryan Hakju Lee" w:date="2023-11-16T10:47:00Z">
              <w:r w:rsidRPr="00C9474C" w:rsidDel="00705B5B">
                <w:rPr>
                  <w:color w:val="000000"/>
                </w:rPr>
                <w:delText>                }</w:delText>
              </w:r>
            </w:del>
          </w:p>
          <w:p w14:paraId="4F741484" w14:textId="541BE270" w:rsidR="00C77958" w:rsidRPr="00C9474C" w:rsidDel="00705B5B" w:rsidRDefault="00C77958" w:rsidP="00C77958">
            <w:pPr>
              <w:shd w:val="clear" w:color="auto" w:fill="FFFFFF"/>
              <w:spacing w:after="0" w:line="285" w:lineRule="atLeast"/>
              <w:rPr>
                <w:del w:id="2197" w:author="Ryan Hakju Lee" w:date="2023-11-16T10:47:00Z"/>
                <w:color w:val="000000"/>
              </w:rPr>
            </w:pPr>
            <w:del w:id="2198" w:author="Ryan Hakju Lee" w:date="2023-11-16T10:47:00Z">
              <w:r w:rsidRPr="00C9474C" w:rsidDel="00705B5B">
                <w:rPr>
                  <w:color w:val="000000"/>
                </w:rPr>
                <w:delText>            },</w:delText>
              </w:r>
            </w:del>
          </w:p>
          <w:p w14:paraId="3343F2FB" w14:textId="4CCACA76" w:rsidR="00C77958" w:rsidRPr="00C9474C" w:rsidDel="00705B5B" w:rsidRDefault="00C77958" w:rsidP="00C77958">
            <w:pPr>
              <w:shd w:val="clear" w:color="auto" w:fill="FFFFFF"/>
              <w:spacing w:after="0" w:line="285" w:lineRule="atLeast"/>
              <w:rPr>
                <w:del w:id="2199" w:author="Ryan Hakju Lee" w:date="2023-11-16T10:47:00Z"/>
                <w:color w:val="000000"/>
              </w:rPr>
            </w:pPr>
            <w:del w:id="2200" w:author="Ryan Hakju Lee" w:date="2023-11-16T10:47:00Z">
              <w:r w:rsidRPr="00C9474C" w:rsidDel="00705B5B">
                <w:rPr>
                  <w:color w:val="000000"/>
                </w:rPr>
                <w:delText>            {</w:delText>
              </w:r>
            </w:del>
          </w:p>
          <w:p w14:paraId="50CD57A8" w14:textId="5C8E3E95" w:rsidR="00C77958" w:rsidRPr="00C9474C" w:rsidDel="00705B5B" w:rsidRDefault="00C77958" w:rsidP="00C77958">
            <w:pPr>
              <w:shd w:val="clear" w:color="auto" w:fill="FFFFFF"/>
              <w:spacing w:after="0" w:line="285" w:lineRule="atLeast"/>
              <w:rPr>
                <w:del w:id="2201" w:author="Ryan Hakju Lee" w:date="2023-11-16T10:47:00Z"/>
                <w:color w:val="000000"/>
              </w:rPr>
            </w:pPr>
            <w:del w:id="2202"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70A8A504" w14:textId="600B33B9" w:rsidR="00C77958" w:rsidRPr="00C9474C" w:rsidDel="00705B5B" w:rsidRDefault="00C77958" w:rsidP="00C77958">
            <w:pPr>
              <w:shd w:val="clear" w:color="auto" w:fill="FFFFFF"/>
              <w:spacing w:after="0" w:line="285" w:lineRule="atLeast"/>
              <w:rPr>
                <w:del w:id="2203" w:author="Ryan Hakju Lee" w:date="2023-11-16T10:47:00Z"/>
                <w:color w:val="000000"/>
              </w:rPr>
            </w:pPr>
            <w:del w:id="2204"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10CF7441" w14:textId="5535156D" w:rsidR="00C77958" w:rsidRPr="00C9474C" w:rsidDel="00705B5B" w:rsidRDefault="00C77958" w:rsidP="00C77958">
            <w:pPr>
              <w:shd w:val="clear" w:color="auto" w:fill="FFFFFF"/>
              <w:spacing w:after="0" w:line="285" w:lineRule="atLeast"/>
              <w:rPr>
                <w:del w:id="2205" w:author="Ryan Hakju Lee" w:date="2023-11-16T10:47:00Z"/>
                <w:color w:val="000000"/>
              </w:rPr>
            </w:pPr>
            <w:del w:id="2206" w:author="Ryan Hakju Lee" w:date="2023-11-16T10:47:00Z">
              <w:r w:rsidRPr="00C9474C" w:rsidDel="00705B5B">
                <w:rPr>
                  <w:color w:val="000000"/>
                </w:rPr>
                <w:delText xml:space="preserve">                    </w:delText>
              </w:r>
              <w:r w:rsidRPr="00C9474C" w:rsidDel="00705B5B">
                <w:rPr>
                  <w:color w:val="0451A5"/>
                </w:rPr>
                <w:delText>"offer"</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01ABA760" w14:textId="3F0D7333" w:rsidR="00C77958" w:rsidRPr="00C9474C" w:rsidDel="00705B5B" w:rsidRDefault="00C77958" w:rsidP="00C77958">
            <w:pPr>
              <w:shd w:val="clear" w:color="auto" w:fill="FFFFFF"/>
              <w:spacing w:after="0" w:line="285" w:lineRule="atLeast"/>
              <w:rPr>
                <w:del w:id="2207" w:author="Ryan Hakju Lee" w:date="2023-11-16T10:47:00Z"/>
                <w:color w:val="000000"/>
              </w:rPr>
            </w:pPr>
            <w:del w:id="2208" w:author="Ryan Hakju Lee" w:date="2023-11-16T10:47:00Z">
              <w:r w:rsidRPr="00C9474C" w:rsidDel="00705B5B">
                <w:rPr>
                  <w:color w:val="000000"/>
                </w:rPr>
                <w:delText xml:space="preserve">                    </w:delText>
              </w:r>
              <w:r w:rsidRPr="00C9474C" w:rsidDel="00705B5B">
                <w:rPr>
                  <w:color w:val="0451A5"/>
                </w:rPr>
                <w:delText>"matching_criteria"</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 xml:space="preserve">, </w:delText>
              </w:r>
              <w:r w:rsidRPr="00C9474C" w:rsidDel="00705B5B">
                <w:rPr>
                  <w:color w:val="0451A5"/>
                </w:rPr>
                <w:delText>"enum"</w:delText>
              </w:r>
              <w:r w:rsidRPr="00C9474C" w:rsidDel="00705B5B">
                <w:rPr>
                  <w:color w:val="000000"/>
                </w:rPr>
                <w:delText>: [</w:delText>
              </w:r>
              <w:r w:rsidRPr="00C9474C" w:rsidDel="00705B5B">
                <w:rPr>
                  <w:color w:val="A31515"/>
                </w:rPr>
                <w:delText>"ipv4"</w:delText>
              </w:r>
              <w:r w:rsidRPr="00C9474C" w:rsidDel="00705B5B">
                <w:rPr>
                  <w:color w:val="000000"/>
                </w:rPr>
                <w:delText xml:space="preserve">, </w:delText>
              </w:r>
              <w:r w:rsidRPr="00C9474C" w:rsidDel="00705B5B">
                <w:rPr>
                  <w:color w:val="A31515"/>
                </w:rPr>
                <w:delText>"ipv6"</w:delText>
              </w:r>
              <w:r w:rsidRPr="00C9474C" w:rsidDel="00705B5B">
                <w:rPr>
                  <w:color w:val="000000"/>
                </w:rPr>
                <w:delText xml:space="preserve">, </w:delText>
              </w:r>
              <w:r w:rsidRPr="00C9474C" w:rsidDel="00705B5B">
                <w:rPr>
                  <w:color w:val="A31515"/>
                </w:rPr>
                <w:delText>"fqdn"</w:delText>
              </w:r>
              <w:r w:rsidRPr="00C9474C" w:rsidDel="00705B5B">
                <w:rPr>
                  <w:color w:val="000000"/>
                </w:rPr>
                <w:delText xml:space="preserve">, </w:delText>
              </w:r>
              <w:r w:rsidRPr="00C9474C" w:rsidDel="00705B5B">
                <w:rPr>
                  <w:color w:val="A31515"/>
                </w:rPr>
                <w:delText>"service"</w:delText>
              </w:r>
              <w:r w:rsidRPr="00C9474C" w:rsidDel="00705B5B">
                <w:rPr>
                  <w:color w:val="000000"/>
                </w:rPr>
                <w:delText xml:space="preserve">, </w:delText>
              </w:r>
              <w:r w:rsidRPr="00C9474C" w:rsidDel="00705B5B">
                <w:rPr>
                  <w:color w:val="A31515"/>
                </w:rPr>
                <w:delText>"user"</w:delText>
              </w:r>
              <w:r w:rsidRPr="00C9474C" w:rsidDel="00705B5B">
                <w:rPr>
                  <w:color w:val="000000"/>
                </w:rPr>
                <w:delText xml:space="preserve">, </w:delText>
              </w:r>
              <w:r w:rsidRPr="00C9474C" w:rsidDel="00705B5B">
                <w:rPr>
                  <w:color w:val="A31515"/>
                </w:rPr>
                <w:delText>"eas"</w:delText>
              </w:r>
              <w:r w:rsidRPr="00C9474C" w:rsidDel="00705B5B">
                <w:rPr>
                  <w:color w:val="000000"/>
                </w:rPr>
                <w:delText xml:space="preserve">, </w:delText>
              </w:r>
              <w:r w:rsidRPr="00C9474C" w:rsidDel="00705B5B">
                <w:rPr>
                  <w:color w:val="A31515"/>
                </w:rPr>
                <w:delText>"app"</w:delText>
              </w:r>
              <w:r w:rsidRPr="00C9474C" w:rsidDel="00705B5B">
                <w:rPr>
                  <w:color w:val="000000"/>
                </w:rPr>
                <w:delText xml:space="preserve">, </w:delText>
              </w:r>
              <w:r w:rsidRPr="00C9474C" w:rsidDel="00705B5B">
                <w:rPr>
                  <w:color w:val="A31515"/>
                </w:rPr>
                <w:delText>"location"</w:delText>
              </w:r>
              <w:r w:rsidRPr="00C9474C" w:rsidDel="00705B5B">
                <w:rPr>
                  <w:color w:val="000000"/>
                </w:rPr>
                <w:delText xml:space="preserve">, </w:delText>
              </w:r>
              <w:r w:rsidRPr="00C9474C" w:rsidDel="00705B5B">
                <w:rPr>
                  <w:color w:val="A31515"/>
                </w:rPr>
                <w:delText>"qos"</w:delText>
              </w:r>
              <w:r w:rsidRPr="00C9474C" w:rsidDel="00705B5B">
                <w:rPr>
                  <w:color w:val="000000"/>
                </w:rPr>
                <w:delText xml:space="preserve">, </w:delText>
              </w:r>
              <w:r w:rsidRPr="00C9474C" w:rsidDel="00705B5B">
                <w:rPr>
                  <w:color w:val="A31515"/>
                </w:rPr>
                <w:delText>"processing"</w:delText>
              </w:r>
              <w:r w:rsidRPr="00C9474C" w:rsidDel="00705B5B">
                <w:rPr>
                  <w:color w:val="000000"/>
                </w:rPr>
                <w:delText>]}</w:delText>
              </w:r>
            </w:del>
          </w:p>
          <w:p w14:paraId="3140C579" w14:textId="02094CB7" w:rsidR="00C77958" w:rsidRPr="00C9474C" w:rsidDel="00705B5B" w:rsidRDefault="00C77958" w:rsidP="00C77958">
            <w:pPr>
              <w:shd w:val="clear" w:color="auto" w:fill="FFFFFF"/>
              <w:spacing w:after="0" w:line="285" w:lineRule="atLeast"/>
              <w:rPr>
                <w:del w:id="2209" w:author="Ryan Hakju Lee" w:date="2023-11-16T10:47:00Z"/>
                <w:color w:val="000000"/>
              </w:rPr>
            </w:pPr>
            <w:del w:id="2210" w:author="Ryan Hakju Lee" w:date="2023-11-16T10:47:00Z">
              <w:r w:rsidRPr="00C9474C" w:rsidDel="00705B5B">
                <w:rPr>
                  <w:color w:val="000000"/>
                </w:rPr>
                <w:delText>                }</w:delText>
              </w:r>
            </w:del>
          </w:p>
          <w:p w14:paraId="1CE48442" w14:textId="39D0AC26" w:rsidR="00C77958" w:rsidRPr="00C9474C" w:rsidDel="00705B5B" w:rsidRDefault="00C77958" w:rsidP="00C77958">
            <w:pPr>
              <w:shd w:val="clear" w:color="auto" w:fill="FFFFFF"/>
              <w:spacing w:after="0" w:line="285" w:lineRule="atLeast"/>
              <w:rPr>
                <w:del w:id="2211" w:author="Ryan Hakju Lee" w:date="2023-11-16T10:47:00Z"/>
                <w:color w:val="000000"/>
              </w:rPr>
            </w:pPr>
            <w:del w:id="2212" w:author="Ryan Hakju Lee" w:date="2023-11-16T10:47:00Z">
              <w:r w:rsidRPr="00C9474C" w:rsidDel="00705B5B">
                <w:rPr>
                  <w:color w:val="000000"/>
                </w:rPr>
                <w:delText>            },</w:delText>
              </w:r>
            </w:del>
          </w:p>
          <w:p w14:paraId="05B2A588" w14:textId="1568F2F8" w:rsidR="00C77958" w:rsidRPr="00C9474C" w:rsidDel="00705B5B" w:rsidRDefault="00C77958" w:rsidP="00C77958">
            <w:pPr>
              <w:shd w:val="clear" w:color="auto" w:fill="FFFFFF"/>
              <w:spacing w:after="0" w:line="285" w:lineRule="atLeast"/>
              <w:rPr>
                <w:del w:id="2213" w:author="Ryan Hakju Lee" w:date="2023-11-16T10:47:00Z"/>
                <w:color w:val="000000"/>
              </w:rPr>
            </w:pPr>
            <w:del w:id="2214" w:author="Ryan Hakju Lee" w:date="2023-11-16T10:47:00Z">
              <w:r w:rsidRPr="00C9474C" w:rsidDel="00705B5B">
                <w:rPr>
                  <w:color w:val="000000"/>
                </w:rPr>
                <w:delText>            {</w:delText>
              </w:r>
            </w:del>
          </w:p>
          <w:p w14:paraId="318505CF" w14:textId="4CFD58DD" w:rsidR="00C77958" w:rsidRPr="00C9474C" w:rsidDel="00705B5B" w:rsidRDefault="00C77958" w:rsidP="00C77958">
            <w:pPr>
              <w:shd w:val="clear" w:color="auto" w:fill="FFFFFF"/>
              <w:spacing w:after="0" w:line="285" w:lineRule="atLeast"/>
              <w:rPr>
                <w:del w:id="2215" w:author="Ryan Hakju Lee" w:date="2023-11-16T10:47:00Z"/>
                <w:color w:val="000000"/>
              </w:rPr>
            </w:pPr>
            <w:del w:id="2216"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573CA0E7" w14:textId="54D3D447" w:rsidR="00C77958" w:rsidRPr="00C9474C" w:rsidDel="00705B5B" w:rsidRDefault="00C77958" w:rsidP="00C77958">
            <w:pPr>
              <w:shd w:val="clear" w:color="auto" w:fill="FFFFFF"/>
              <w:spacing w:after="0" w:line="285" w:lineRule="atLeast"/>
              <w:rPr>
                <w:del w:id="2217" w:author="Ryan Hakju Lee" w:date="2023-11-16T10:47:00Z"/>
                <w:color w:val="000000"/>
              </w:rPr>
            </w:pPr>
            <w:del w:id="2218"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4BF59B6E" w14:textId="06DF2650" w:rsidR="00C77958" w:rsidRPr="00C9474C" w:rsidDel="00705B5B" w:rsidRDefault="00C77958" w:rsidP="00C77958">
            <w:pPr>
              <w:shd w:val="clear" w:color="auto" w:fill="FFFFFF"/>
              <w:spacing w:after="0" w:line="285" w:lineRule="atLeast"/>
              <w:rPr>
                <w:del w:id="2219" w:author="Ryan Hakju Lee" w:date="2023-11-16T10:47:00Z"/>
                <w:color w:val="000000"/>
              </w:rPr>
            </w:pPr>
            <w:del w:id="2220" w:author="Ryan Hakju Lee" w:date="2023-11-16T10:47:00Z">
              <w:r w:rsidRPr="00C9474C" w:rsidDel="00705B5B">
                <w:rPr>
                  <w:color w:val="000000"/>
                </w:rPr>
                <w:delText xml:space="preserve">                    </w:delText>
              </w:r>
              <w:r w:rsidRPr="00C9474C" w:rsidDel="00705B5B">
                <w:rPr>
                  <w:color w:val="0451A5"/>
                </w:rPr>
                <w:delText>"answer"</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285898D0" w14:textId="39CD71F3" w:rsidR="00C77958" w:rsidRPr="00C9474C" w:rsidDel="00705B5B" w:rsidRDefault="00C77958" w:rsidP="00C77958">
            <w:pPr>
              <w:shd w:val="clear" w:color="auto" w:fill="FFFFFF"/>
              <w:spacing w:after="0" w:line="285" w:lineRule="atLeast"/>
              <w:rPr>
                <w:del w:id="2221" w:author="Ryan Hakju Lee" w:date="2023-11-16T10:47:00Z"/>
                <w:color w:val="000000"/>
              </w:rPr>
            </w:pPr>
            <w:del w:id="2222" w:author="Ryan Hakju Lee" w:date="2023-11-16T10:47:00Z">
              <w:r w:rsidRPr="00C9474C" w:rsidDel="00705B5B">
                <w:rPr>
                  <w:color w:val="000000"/>
                </w:rPr>
                <w:delText>                }</w:delText>
              </w:r>
            </w:del>
          </w:p>
          <w:p w14:paraId="69EB32D6" w14:textId="19995B89" w:rsidR="00C77958" w:rsidRPr="00C9474C" w:rsidDel="00705B5B" w:rsidRDefault="00C77958" w:rsidP="00C77958">
            <w:pPr>
              <w:shd w:val="clear" w:color="auto" w:fill="FFFFFF"/>
              <w:spacing w:after="0" w:line="285" w:lineRule="atLeast"/>
              <w:rPr>
                <w:del w:id="2223" w:author="Ryan Hakju Lee" w:date="2023-11-16T10:47:00Z"/>
                <w:color w:val="000000"/>
              </w:rPr>
            </w:pPr>
            <w:del w:id="2224" w:author="Ryan Hakju Lee" w:date="2023-11-16T10:47:00Z">
              <w:r w:rsidRPr="00C9474C" w:rsidDel="00705B5B">
                <w:rPr>
                  <w:color w:val="000000"/>
                </w:rPr>
                <w:delText>            },</w:delText>
              </w:r>
            </w:del>
          </w:p>
          <w:p w14:paraId="7F0A1C52" w14:textId="2B594B98" w:rsidR="00C77958" w:rsidRPr="00C9474C" w:rsidDel="00705B5B" w:rsidRDefault="00C77958" w:rsidP="00C77958">
            <w:pPr>
              <w:shd w:val="clear" w:color="auto" w:fill="FFFFFF"/>
              <w:spacing w:after="0" w:line="285" w:lineRule="atLeast"/>
              <w:rPr>
                <w:del w:id="2225" w:author="Ryan Hakju Lee" w:date="2023-11-16T10:47:00Z"/>
                <w:color w:val="000000"/>
              </w:rPr>
            </w:pPr>
            <w:del w:id="2226" w:author="Ryan Hakju Lee" w:date="2023-11-16T10:47:00Z">
              <w:r w:rsidRPr="00C9474C" w:rsidDel="00705B5B">
                <w:rPr>
                  <w:color w:val="000000"/>
                </w:rPr>
                <w:delText>            {</w:delText>
              </w:r>
            </w:del>
          </w:p>
          <w:p w14:paraId="41ED7B29" w14:textId="1E8EA9A6" w:rsidR="00C77958" w:rsidRPr="00C9474C" w:rsidDel="00705B5B" w:rsidRDefault="00C77958" w:rsidP="00C77958">
            <w:pPr>
              <w:shd w:val="clear" w:color="auto" w:fill="FFFFFF"/>
              <w:spacing w:after="0" w:line="285" w:lineRule="atLeast"/>
              <w:rPr>
                <w:del w:id="2227" w:author="Ryan Hakju Lee" w:date="2023-11-16T10:47:00Z"/>
                <w:color w:val="000000"/>
              </w:rPr>
            </w:pPr>
            <w:del w:id="2228"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4E9ABA05" w14:textId="2F46C668" w:rsidR="00C77958" w:rsidRPr="00C9474C" w:rsidDel="00705B5B" w:rsidRDefault="00C77958" w:rsidP="00C77958">
            <w:pPr>
              <w:shd w:val="clear" w:color="auto" w:fill="FFFFFF"/>
              <w:spacing w:after="0" w:line="285" w:lineRule="atLeast"/>
              <w:rPr>
                <w:del w:id="2229" w:author="Ryan Hakju Lee" w:date="2023-11-16T10:47:00Z"/>
                <w:color w:val="000000"/>
              </w:rPr>
            </w:pPr>
            <w:del w:id="2230"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20DF41C3" w14:textId="14DA915B" w:rsidR="00C77958" w:rsidRPr="00C9474C" w:rsidDel="00705B5B" w:rsidRDefault="00C77958" w:rsidP="00C77958">
            <w:pPr>
              <w:shd w:val="clear" w:color="auto" w:fill="FFFFFF"/>
              <w:spacing w:after="0" w:line="285" w:lineRule="atLeast"/>
              <w:rPr>
                <w:del w:id="2231" w:author="Ryan Hakju Lee" w:date="2023-11-16T10:47:00Z"/>
                <w:color w:val="000000"/>
              </w:rPr>
            </w:pPr>
            <w:del w:id="2232" w:author="Ryan Hakju Lee" w:date="2023-11-16T10:47:00Z">
              <w:r w:rsidRPr="00C9474C" w:rsidDel="00705B5B">
                <w:rPr>
                  <w:color w:val="000000"/>
                </w:rPr>
                <w:delText xml:space="preserve">                    </w:delText>
              </w:r>
              <w:r w:rsidRPr="00C9474C" w:rsidDel="00705B5B">
                <w:rPr>
                  <w:color w:val="0451A5"/>
                </w:rPr>
                <w:delText>"source"</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2FEA978E" w14:textId="505E322B" w:rsidR="00C77958" w:rsidRPr="00C9474C" w:rsidDel="00705B5B" w:rsidRDefault="00C77958" w:rsidP="00C77958">
            <w:pPr>
              <w:shd w:val="clear" w:color="auto" w:fill="FFFFFF"/>
              <w:spacing w:after="0" w:line="285" w:lineRule="atLeast"/>
              <w:rPr>
                <w:del w:id="2233" w:author="Ryan Hakju Lee" w:date="2023-11-16T10:47:00Z"/>
                <w:color w:val="000000"/>
              </w:rPr>
            </w:pPr>
            <w:del w:id="2234" w:author="Ryan Hakju Lee" w:date="2023-11-16T10:47:00Z">
              <w:r w:rsidRPr="00C9474C" w:rsidDel="00705B5B">
                <w:rPr>
                  <w:color w:val="000000"/>
                </w:rPr>
                <w:delText xml:space="preserve">                    </w:delText>
              </w:r>
              <w:r w:rsidRPr="00C9474C" w:rsidDel="00705B5B">
                <w:rPr>
                  <w:color w:val="0451A5"/>
                </w:rPr>
                <w:delText>"request"</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"number"</w:delText>
              </w:r>
              <w:r w:rsidRPr="00C9474C" w:rsidDel="00705B5B">
                <w:rPr>
                  <w:color w:val="000000"/>
                </w:rPr>
                <w:delText>},</w:delText>
              </w:r>
            </w:del>
          </w:p>
          <w:p w14:paraId="55C4E186" w14:textId="50BF1E65" w:rsidR="00C77958" w:rsidRPr="00C9474C" w:rsidDel="00705B5B" w:rsidRDefault="00C77958" w:rsidP="00C77958">
            <w:pPr>
              <w:shd w:val="clear" w:color="auto" w:fill="FFFFFF"/>
              <w:spacing w:after="0" w:line="285" w:lineRule="atLeast"/>
              <w:rPr>
                <w:del w:id="2235" w:author="Ryan Hakju Lee" w:date="2023-11-16T10:47:00Z"/>
                <w:color w:val="000000"/>
              </w:rPr>
            </w:pPr>
            <w:del w:id="2236" w:author="Ryan Hakju Lee" w:date="2023-11-16T10:47:00Z">
              <w:r w:rsidRPr="00C9474C" w:rsidDel="00705B5B">
                <w:rPr>
                  <w:color w:val="000000"/>
                </w:rPr>
                <w:delText xml:space="preserve">                    </w:delText>
              </w:r>
              <w:r w:rsidRPr="00C9474C" w:rsidDel="00705B5B">
                <w:rPr>
                  <w:color w:val="0451A5"/>
                </w:rPr>
                <w:delText>"error_id"</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7D0CC1B2" w14:textId="0A0681F5" w:rsidR="00C77958" w:rsidRPr="00C9474C" w:rsidDel="00705B5B" w:rsidRDefault="00C77958" w:rsidP="00C77958">
            <w:pPr>
              <w:shd w:val="clear" w:color="auto" w:fill="FFFFFF"/>
              <w:spacing w:after="0" w:line="285" w:lineRule="atLeast"/>
              <w:rPr>
                <w:del w:id="2237" w:author="Ryan Hakju Lee" w:date="2023-11-16T10:47:00Z"/>
                <w:color w:val="000000"/>
              </w:rPr>
            </w:pPr>
            <w:del w:id="2238" w:author="Ryan Hakju Lee" w:date="2023-11-16T10:47:00Z">
              <w:r w:rsidRPr="00C9474C" w:rsidDel="00705B5B">
                <w:rPr>
                  <w:color w:val="000000"/>
                </w:rPr>
                <w:delText xml:space="preserve">                    </w:delText>
              </w:r>
              <w:r w:rsidRPr="00C9474C" w:rsidDel="00705B5B">
                <w:rPr>
                  <w:color w:val="0451A5"/>
                </w:rPr>
                <w:delText>"description"</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6D6FB8B5" w14:textId="36B440E3" w:rsidR="00C77958" w:rsidRPr="00C9474C" w:rsidDel="00705B5B" w:rsidRDefault="00C77958" w:rsidP="00C77958">
            <w:pPr>
              <w:shd w:val="clear" w:color="auto" w:fill="FFFFFF"/>
              <w:spacing w:after="0" w:line="285" w:lineRule="atLeast"/>
              <w:rPr>
                <w:del w:id="2239" w:author="Ryan Hakju Lee" w:date="2023-11-16T10:47:00Z"/>
                <w:color w:val="000000"/>
              </w:rPr>
            </w:pPr>
            <w:del w:id="2240" w:author="Ryan Hakju Lee" w:date="2023-11-16T10:47:00Z">
              <w:r w:rsidRPr="00C9474C" w:rsidDel="00705B5B">
                <w:rPr>
                  <w:color w:val="000000"/>
                </w:rPr>
                <w:delText>                }</w:delText>
              </w:r>
            </w:del>
          </w:p>
          <w:p w14:paraId="720DD915" w14:textId="3C2A16BD" w:rsidR="00C77958" w:rsidRPr="00C9474C" w:rsidDel="00705B5B" w:rsidRDefault="00C77958" w:rsidP="00C77958">
            <w:pPr>
              <w:shd w:val="clear" w:color="auto" w:fill="FFFFFF"/>
              <w:spacing w:after="0" w:line="285" w:lineRule="atLeast"/>
              <w:rPr>
                <w:del w:id="2241" w:author="Ryan Hakju Lee" w:date="2023-11-16T10:47:00Z"/>
                <w:color w:val="000000"/>
              </w:rPr>
            </w:pPr>
            <w:del w:id="2242" w:author="Ryan Hakju Lee" w:date="2023-11-16T10:47:00Z">
              <w:r w:rsidRPr="00C9474C" w:rsidDel="00705B5B">
                <w:rPr>
                  <w:color w:val="000000"/>
                </w:rPr>
                <w:delText>            },</w:delText>
              </w:r>
            </w:del>
          </w:p>
          <w:p w14:paraId="184DF909" w14:textId="35B71512" w:rsidR="00C77958" w:rsidRPr="00C9474C" w:rsidDel="00705B5B" w:rsidRDefault="00C77958" w:rsidP="00C77958">
            <w:pPr>
              <w:shd w:val="clear" w:color="auto" w:fill="FFFFFF"/>
              <w:spacing w:after="0" w:line="285" w:lineRule="atLeast"/>
              <w:rPr>
                <w:del w:id="2243" w:author="Ryan Hakju Lee" w:date="2023-11-16T10:47:00Z"/>
                <w:color w:val="000000"/>
              </w:rPr>
            </w:pPr>
            <w:del w:id="2244" w:author="Ryan Hakju Lee" w:date="2023-11-16T10:47:00Z">
              <w:r w:rsidRPr="00C9474C" w:rsidDel="00705B5B">
                <w:rPr>
                  <w:color w:val="000000"/>
                </w:rPr>
                <w:delText>            {</w:delText>
              </w:r>
            </w:del>
          </w:p>
          <w:p w14:paraId="0257923C" w14:textId="1BE58E44" w:rsidR="00C77958" w:rsidRPr="00C9474C" w:rsidDel="00705B5B" w:rsidRDefault="00C77958" w:rsidP="00C77958">
            <w:pPr>
              <w:shd w:val="clear" w:color="auto" w:fill="FFFFFF"/>
              <w:spacing w:after="0" w:line="285" w:lineRule="atLeast"/>
              <w:rPr>
                <w:del w:id="2245" w:author="Ryan Hakju Lee" w:date="2023-11-16T10:47:00Z"/>
                <w:color w:val="000000"/>
              </w:rPr>
            </w:pPr>
            <w:del w:id="2246"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7491B19B" w14:textId="50CFC4BF" w:rsidR="00C77958" w:rsidRPr="00C9474C" w:rsidDel="00705B5B" w:rsidRDefault="00C77958" w:rsidP="00C77958">
            <w:pPr>
              <w:shd w:val="clear" w:color="auto" w:fill="FFFFFF"/>
              <w:spacing w:after="0" w:line="285" w:lineRule="atLeast"/>
              <w:rPr>
                <w:del w:id="2247" w:author="Ryan Hakju Lee" w:date="2023-11-16T10:47:00Z"/>
                <w:color w:val="000000"/>
              </w:rPr>
            </w:pPr>
            <w:del w:id="2248" w:author="Ryan Hakju Lee" w:date="2023-11-16T10:47:00Z">
              <w:r w:rsidRPr="00C9474C" w:rsidDel="00705B5B">
                <w:rPr>
                  <w:color w:val="000000"/>
                </w:rPr>
                <w:delText xml:space="preserve">                </w:delText>
              </w:r>
              <w:r w:rsidRPr="00C9474C" w:rsidDel="00705B5B">
                <w:rPr>
                  <w:color w:val="0451A5"/>
                </w:rPr>
                <w:delText>"properties"</w:delText>
              </w:r>
              <w:r w:rsidRPr="00C9474C" w:rsidDel="00705B5B">
                <w:rPr>
                  <w:color w:val="000000"/>
                </w:rPr>
                <w:delText>: {</w:delText>
              </w:r>
            </w:del>
          </w:p>
          <w:p w14:paraId="14576ECA" w14:textId="055BC263" w:rsidR="00C77958" w:rsidRPr="00C9474C" w:rsidDel="00705B5B" w:rsidRDefault="00C77958" w:rsidP="00C77958">
            <w:pPr>
              <w:shd w:val="clear" w:color="auto" w:fill="FFFFFF"/>
              <w:spacing w:after="0" w:line="285" w:lineRule="atLeast"/>
              <w:rPr>
                <w:del w:id="2249" w:author="Ryan Hakju Lee" w:date="2023-11-16T10:47:00Z"/>
                <w:color w:val="000000"/>
              </w:rPr>
            </w:pPr>
            <w:del w:id="2250" w:author="Ryan Hakju Lee" w:date="2023-11-16T10:47:00Z">
              <w:r w:rsidRPr="00C9474C" w:rsidDel="00705B5B">
                <w:rPr>
                  <w:color w:val="000000"/>
                </w:rPr>
                <w:delText xml:space="preserve">                    </w:delText>
              </w:r>
              <w:r w:rsidRPr="00C9474C" w:rsidDel="00705B5B">
                <w:rPr>
                  <w:color w:val="0451A5"/>
                </w:rPr>
                <w:delText>"type"</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"string"</w:delText>
              </w:r>
              <w:r w:rsidRPr="00C9474C" w:rsidDel="00705B5B">
                <w:rPr>
                  <w:color w:val="000000"/>
                </w:rPr>
                <w:delText>},</w:delText>
              </w:r>
            </w:del>
          </w:p>
          <w:p w14:paraId="7941FFF0" w14:textId="05A5DFC1" w:rsidR="00C77958" w:rsidRPr="00C9474C" w:rsidDel="00705B5B" w:rsidRDefault="00C77958" w:rsidP="00C77958">
            <w:pPr>
              <w:shd w:val="clear" w:color="auto" w:fill="FFFFFF"/>
              <w:spacing w:after="0" w:line="285" w:lineRule="atLeast"/>
              <w:rPr>
                <w:del w:id="2251" w:author="Ryan Hakju Lee" w:date="2023-11-16T10:47:00Z"/>
                <w:color w:val="000000"/>
              </w:rPr>
            </w:pPr>
            <w:del w:id="2252" w:author="Ryan Hakju Lee" w:date="2023-11-16T10:47:00Z">
              <w:r w:rsidRPr="00C9474C" w:rsidDel="00705B5B">
                <w:rPr>
                  <w:color w:val="000000"/>
                </w:rPr>
                <w:delText xml:space="preserve">                    </w:delText>
              </w:r>
              <w:r w:rsidRPr="00C9474C" w:rsidDel="00705B5B">
                <w:rPr>
                  <w:color w:val="0451A5"/>
                </w:rPr>
                <w:delText>"value"</w:delText>
              </w:r>
              <w:r w:rsidRPr="00C9474C" w:rsidDel="00705B5B">
                <w:rPr>
                  <w:color w:val="000000"/>
                </w:rPr>
                <w:delText>: {</w:delText>
              </w:r>
              <w:r w:rsidRPr="00C9474C" w:rsidDel="00705B5B">
                <w:rPr>
                  <w:color w:val="0451A5"/>
                </w:rPr>
                <w:delText>"type"</w:delText>
              </w:r>
              <w:r w:rsidRPr="00C9474C" w:rsidDel="00705B5B">
                <w:rPr>
                  <w:color w:val="000000"/>
                </w:rPr>
                <w:delText xml:space="preserve">: </w:delText>
              </w:r>
              <w:r w:rsidRPr="00C9474C" w:rsidDel="00705B5B">
                <w:rPr>
                  <w:color w:val="A31515"/>
                </w:rPr>
                <w:delText>"object"</w:delText>
              </w:r>
              <w:r w:rsidRPr="00C9474C" w:rsidDel="00705B5B">
                <w:rPr>
                  <w:color w:val="000000"/>
                </w:rPr>
                <w:delText>}</w:delText>
              </w:r>
            </w:del>
          </w:p>
          <w:p w14:paraId="7404A21B" w14:textId="4785B552" w:rsidR="00C77958" w:rsidRPr="00C9474C" w:rsidDel="00705B5B" w:rsidRDefault="00C77958" w:rsidP="00C77958">
            <w:pPr>
              <w:shd w:val="clear" w:color="auto" w:fill="FFFFFF"/>
              <w:spacing w:after="0" w:line="285" w:lineRule="atLeast"/>
              <w:rPr>
                <w:del w:id="2253" w:author="Ryan Hakju Lee" w:date="2023-11-16T10:47:00Z"/>
                <w:color w:val="000000"/>
              </w:rPr>
            </w:pPr>
            <w:del w:id="2254" w:author="Ryan Hakju Lee" w:date="2023-11-16T10:47:00Z">
              <w:r w:rsidRPr="00C9474C" w:rsidDel="00705B5B">
                <w:rPr>
                  <w:color w:val="000000"/>
                </w:rPr>
                <w:delText>                }</w:delText>
              </w:r>
            </w:del>
          </w:p>
          <w:p w14:paraId="70CBD2D4" w14:textId="6F89EC31" w:rsidR="00C77958" w:rsidRPr="00C9474C" w:rsidDel="00705B5B" w:rsidRDefault="00C77958" w:rsidP="00C77958">
            <w:pPr>
              <w:shd w:val="clear" w:color="auto" w:fill="FFFFFF"/>
              <w:spacing w:after="0" w:line="285" w:lineRule="atLeast"/>
              <w:rPr>
                <w:del w:id="2255" w:author="Ryan Hakju Lee" w:date="2023-11-16T10:47:00Z"/>
                <w:color w:val="000000"/>
              </w:rPr>
            </w:pPr>
            <w:del w:id="2256" w:author="Ryan Hakju Lee" w:date="2023-11-16T10:47:00Z">
              <w:r w:rsidRPr="00C9474C" w:rsidDel="00705B5B">
                <w:rPr>
                  <w:color w:val="000000"/>
                </w:rPr>
                <w:delText>            }</w:delText>
              </w:r>
            </w:del>
          </w:p>
          <w:p w14:paraId="5663F3F1" w14:textId="1937191A" w:rsidR="00C77958" w:rsidRPr="00C9474C" w:rsidDel="00705B5B" w:rsidRDefault="00C77958" w:rsidP="00C77958">
            <w:pPr>
              <w:shd w:val="clear" w:color="auto" w:fill="FFFFFF"/>
              <w:spacing w:after="0" w:line="285" w:lineRule="atLeast"/>
              <w:rPr>
                <w:del w:id="2257" w:author="Ryan Hakju Lee" w:date="2023-11-16T10:47:00Z"/>
                <w:color w:val="000000"/>
              </w:rPr>
            </w:pPr>
            <w:del w:id="2258" w:author="Ryan Hakju Lee" w:date="2023-11-16T10:47:00Z">
              <w:r w:rsidRPr="00C9474C" w:rsidDel="00705B5B">
                <w:rPr>
                  <w:color w:val="000000"/>
                </w:rPr>
                <w:delText>        ],</w:delText>
              </w:r>
            </w:del>
          </w:p>
          <w:p w14:paraId="5392582A" w14:textId="33401F73" w:rsidR="00C77958" w:rsidRPr="00C9474C" w:rsidDel="00705B5B" w:rsidRDefault="00C77958" w:rsidP="00C77958">
            <w:pPr>
              <w:shd w:val="clear" w:color="auto" w:fill="FFFFFF"/>
              <w:spacing w:after="0" w:line="285" w:lineRule="atLeast"/>
              <w:rPr>
                <w:del w:id="2259" w:author="Ryan Hakju Lee" w:date="2023-11-16T10:47:00Z"/>
                <w:color w:val="000000"/>
              </w:rPr>
            </w:pPr>
            <w:del w:id="2260" w:author="Ryan Hakju Lee" w:date="2023-11-16T10:47:00Z">
              <w:r w:rsidRPr="00C9474C" w:rsidDel="00705B5B">
                <w:rPr>
                  <w:color w:val="000000"/>
                </w:rPr>
                <w:delText xml:space="preserve">        </w:delText>
              </w:r>
              <w:r w:rsidRPr="00C9474C" w:rsidDel="00705B5B">
                <w:rPr>
                  <w:color w:val="0451A5"/>
                </w:rPr>
                <w:delText>"extensions"</w:delText>
              </w:r>
              <w:r w:rsidRPr="00C9474C" w:rsidDel="00705B5B">
                <w:rPr>
                  <w:color w:val="000000"/>
                </w:rPr>
                <w:delText>: {}</w:delText>
              </w:r>
            </w:del>
          </w:p>
          <w:p w14:paraId="304D2783" w14:textId="3E034F8D" w:rsidR="00C77958" w:rsidRPr="00C9474C" w:rsidDel="00705B5B" w:rsidRDefault="00C77958" w:rsidP="00C77958">
            <w:pPr>
              <w:shd w:val="clear" w:color="auto" w:fill="FFFFFF"/>
              <w:spacing w:after="0" w:line="285" w:lineRule="atLeast"/>
              <w:rPr>
                <w:del w:id="2261" w:author="Ryan Hakju Lee" w:date="2023-11-16T10:47:00Z"/>
                <w:color w:val="000000"/>
              </w:rPr>
            </w:pPr>
            <w:del w:id="2262" w:author="Ryan Hakju Lee" w:date="2023-11-16T10:47:00Z">
              <w:r w:rsidRPr="00C9474C" w:rsidDel="00705B5B">
                <w:rPr>
                  <w:color w:val="000000"/>
                </w:rPr>
                <w:delText>    },</w:delText>
              </w:r>
            </w:del>
          </w:p>
          <w:p w14:paraId="1AF1A7C8" w14:textId="72C4C44C" w:rsidR="00C77958" w:rsidRPr="00C9474C" w:rsidDel="00705B5B" w:rsidRDefault="00C77958" w:rsidP="00C77958">
            <w:pPr>
              <w:shd w:val="clear" w:color="auto" w:fill="FFFFFF"/>
              <w:spacing w:after="0" w:line="285" w:lineRule="atLeast"/>
              <w:rPr>
                <w:del w:id="2263" w:author="Ryan Hakju Lee" w:date="2023-11-16T10:47:00Z"/>
                <w:color w:val="000000"/>
              </w:rPr>
            </w:pPr>
            <w:del w:id="2264" w:author="Ryan Hakju Lee" w:date="2023-11-16T10:47:00Z">
              <w:r w:rsidRPr="00C9474C" w:rsidDel="00705B5B">
                <w:rPr>
                  <w:color w:val="000000"/>
                </w:rPr>
                <w:delText xml:space="preserve">    </w:delText>
              </w:r>
              <w:r w:rsidRPr="00C9474C" w:rsidDel="00705B5B">
                <w:rPr>
                  <w:color w:val="0451A5"/>
                </w:rPr>
                <w:delText>"required"</w:delText>
              </w:r>
              <w:r w:rsidRPr="00C9474C" w:rsidDel="00705B5B">
                <w:rPr>
                  <w:color w:val="000000"/>
                </w:rPr>
                <w:delText>: [</w:delText>
              </w:r>
              <w:r w:rsidRPr="00C9474C" w:rsidDel="00705B5B">
                <w:rPr>
                  <w:color w:val="A31515"/>
                </w:rPr>
                <w:delText>"version"</w:delText>
              </w:r>
              <w:r w:rsidRPr="00C9474C" w:rsidDel="00705B5B">
                <w:rPr>
                  <w:color w:val="000000"/>
                </w:rPr>
                <w:delText xml:space="preserve">, </w:delText>
              </w:r>
              <w:r w:rsidRPr="00C9474C" w:rsidDel="00705B5B">
                <w:rPr>
                  <w:color w:val="A31515"/>
                </w:rPr>
                <w:delText>"source"</w:delText>
              </w:r>
              <w:r w:rsidRPr="00C9474C" w:rsidDel="00705B5B">
                <w:rPr>
                  <w:color w:val="000000"/>
                </w:rPr>
                <w:delText xml:space="preserve">, </w:delText>
              </w:r>
              <w:r w:rsidRPr="00C9474C" w:rsidDel="00705B5B">
                <w:rPr>
                  <w:color w:val="A31515"/>
                </w:rPr>
                <w:delText>"message_id"</w:delText>
              </w:r>
              <w:r w:rsidRPr="00C9474C" w:rsidDel="00705B5B">
                <w:rPr>
                  <w:color w:val="000000"/>
                </w:rPr>
                <w:delText>]</w:delText>
              </w:r>
            </w:del>
          </w:p>
          <w:p w14:paraId="43BE594E" w14:textId="01AB8BE7" w:rsidR="00C77958" w:rsidRPr="001B1925" w:rsidRDefault="00C77958" w:rsidP="00C77958">
            <w:pPr>
              <w:jc w:val="both"/>
              <w:rPr>
                <w:bCs/>
              </w:rPr>
            </w:pPr>
            <w:del w:id="2265" w:author="Ryan Hakju Lee" w:date="2023-11-16T10:47:00Z">
              <w:r w:rsidRPr="00C9474C" w:rsidDel="00705B5B">
                <w:rPr>
                  <w:color w:val="000000"/>
                </w:rPr>
                <w:delText>}</w:delText>
              </w:r>
            </w:del>
          </w:p>
        </w:tc>
      </w:tr>
    </w:tbl>
    <w:p w14:paraId="018322D5" w14:textId="7EA1F9C7" w:rsidR="006309B1" w:rsidRPr="001B1925" w:rsidDel="00135714" w:rsidRDefault="006309B1" w:rsidP="006309B1">
      <w:pPr>
        <w:rPr>
          <w:del w:id="2266" w:author="Ryan Hakju Lee" w:date="2023-11-16T10:48:00Z"/>
        </w:rPr>
      </w:pPr>
    </w:p>
    <w:p w14:paraId="1691CB00" w14:textId="64867D5E" w:rsidR="00C77958" w:rsidRPr="00F31056" w:rsidRDefault="00104A4B" w:rsidP="006309B1">
      <w:pPr>
        <w:pStyle w:val="41"/>
      </w:pPr>
      <w:bookmarkStart w:id="2267" w:name="_Toc139015282"/>
      <w:del w:id="2268" w:author="Ryan Hakju Lee" w:date="2023-11-16T08:36:00Z">
        <w:r w:rsidDel="00381D9F">
          <w:delText>12</w:delText>
        </w:r>
      </w:del>
      <w:bookmarkStart w:id="2269" w:name="_Toc151062162"/>
      <w:ins w:id="2270" w:author="Ryan Hakju Lee" w:date="2023-11-16T08:36:00Z">
        <w:r w:rsidR="00381D9F">
          <w:t>13</w:t>
        </w:r>
      </w:ins>
      <w:r w:rsidR="00C77958" w:rsidRPr="00F31056">
        <w:t>.2.4.</w:t>
      </w:r>
      <w:r w:rsidR="001260F2" w:rsidRPr="00F31056">
        <w:t>7</w:t>
      </w:r>
      <w:r w:rsidR="00C77958" w:rsidRPr="00F31056">
        <w:tab/>
      </w:r>
      <w:r w:rsidR="001260F2" w:rsidRPr="00F31056">
        <w:t>Protocol operation</w:t>
      </w:r>
      <w:bookmarkEnd w:id="2267"/>
      <w:bookmarkEnd w:id="2269"/>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002630F8" w:rsidR="001260F2" w:rsidRDefault="001260F2" w:rsidP="001260F2">
      <w:pPr>
        <w:rPr>
          <w:ins w:id="2271" w:author="Ryan Hakju Lee" w:date="2023-11-16T10:49:00Z"/>
          <w:noProof/>
        </w:rPr>
      </w:pPr>
      <w:r w:rsidRPr="001B1925">
        <w:rPr>
          <w:noProof/>
        </w:rPr>
        <w:t>The error messages shall be formatted according to the Problem Details specification in RFC7807. The following error message types are defined in this specification:</w:t>
      </w:r>
    </w:p>
    <w:p w14:paraId="54314E8B" w14:textId="3A6B412E" w:rsidR="00135714" w:rsidRPr="00135714" w:rsidRDefault="00135714">
      <w:pPr>
        <w:pStyle w:val="TH"/>
        <w:rPr>
          <w:noProof/>
          <w:rPrChange w:id="2272" w:author="Ryan Hakju Lee" w:date="2023-11-16T10:49:00Z">
            <w:rPr>
              <w:noProof/>
            </w:rPr>
          </w:rPrChange>
        </w:rPr>
        <w:pPrChange w:id="2273" w:author="Ryan Hakju Lee" w:date="2023-11-16T10:49:00Z">
          <w:pPr/>
        </w:pPrChange>
      </w:pPr>
      <w:ins w:id="2274" w:author="Ryan Hakju Lee" w:date="2023-11-16T10:49:00Z">
        <w:r w:rsidRPr="00CC1F51">
          <w:t xml:space="preserve">Table </w:t>
        </w:r>
        <w:r>
          <w:t>13.2.4.6-1</w:t>
        </w:r>
        <w:r w:rsidRPr="00CC1F51">
          <w:t>:</w:t>
        </w:r>
        <w:r>
          <w:t xml:space="preserve"> Error </w:t>
        </w:r>
      </w:ins>
      <w:ins w:id="2275" w:author="Ryan Hakju Lee" w:date="2023-11-16T10:50:00Z">
        <w:r>
          <w:t>message types</w:t>
        </w:r>
      </w:ins>
    </w:p>
    <w:tbl>
      <w:tblPr>
        <w:tblW w:w="0" w:type="auto"/>
        <w:tblInd w:w="-5" w:type="dxa"/>
        <w:tblLook w:val="04A0" w:firstRow="1" w:lastRow="0" w:firstColumn="1" w:lastColumn="0" w:noHBand="0" w:noVBand="1"/>
        <w:tblPrChange w:id="2276" w:author="Ryan Hakju Lee" w:date="2023-11-16T10:49:00Z">
          <w:tblPr>
            <w:tblW w:w="0" w:type="auto"/>
            <w:tblLook w:val="04A0" w:firstRow="1" w:lastRow="0" w:firstColumn="1" w:lastColumn="0" w:noHBand="0" w:noVBand="1"/>
          </w:tblPr>
        </w:tblPrChange>
      </w:tblPr>
      <w:tblGrid>
        <w:gridCol w:w="5895"/>
        <w:gridCol w:w="2567"/>
        <w:tblGridChange w:id="2277">
          <w:tblGrid>
            <w:gridCol w:w="5895"/>
            <w:gridCol w:w="3746"/>
          </w:tblGrid>
        </w:tblGridChange>
      </w:tblGrid>
      <w:tr w:rsidR="001260F2" w:rsidRPr="001B1925" w:rsidDel="00135714" w14:paraId="558A78D2" w14:textId="38394FC6" w:rsidTr="00135714">
        <w:trPr>
          <w:trHeight w:val="274"/>
        </w:trPr>
        <w:tc>
          <w:tcPr>
            <w:tcW w:w="5895" w:type="dxa"/>
            <w:tcPrChange w:id="2278" w:author="Ryan Hakju Lee" w:date="2023-11-16T10:49:00Z">
              <w:tcPr>
                <w:tcW w:w="4984" w:type="dxa"/>
              </w:tcPr>
            </w:tcPrChange>
          </w:tcPr>
          <w:p w14:paraId="30F5C027" w14:textId="48619B7F" w:rsidR="001260F2" w:rsidRPr="001B1925" w:rsidDel="00135714" w:rsidRDefault="001260F2" w:rsidP="00476D3B">
            <w:pPr>
              <w:rPr>
                <w:moveFrom w:id="2279" w:author="Ryan Hakju Lee" w:date="2023-11-16T10:49:00Z"/>
                <w:bCs/>
                <w:noProof/>
              </w:rPr>
            </w:pPr>
            <w:moveFromRangeStart w:id="2280" w:author="Ryan Hakju Lee" w:date="2023-11-16T10:49:00Z" w:name="move151024187"/>
            <w:moveFrom w:id="2281" w:author="Ryan Hakju Lee" w:date="2023-11-16T10:49:00Z">
              <w:r w:rsidRPr="001B1925" w:rsidDel="00135714">
                <w:rPr>
                  <w:bCs/>
                  <w:noProof/>
                </w:rPr>
                <w:t>Error message type</w:t>
              </w:r>
            </w:moveFrom>
          </w:p>
        </w:tc>
        <w:tc>
          <w:tcPr>
            <w:tcW w:w="2567" w:type="dxa"/>
            <w:tcPrChange w:id="2282" w:author="Ryan Hakju Lee" w:date="2023-11-16T10:49:00Z">
              <w:tcPr>
                <w:tcW w:w="4645" w:type="dxa"/>
              </w:tcPr>
            </w:tcPrChange>
          </w:tcPr>
          <w:p w14:paraId="5ED9687D" w14:textId="6397237D" w:rsidR="001260F2" w:rsidRPr="001B1925" w:rsidDel="00135714" w:rsidRDefault="001260F2" w:rsidP="00476D3B">
            <w:pPr>
              <w:rPr>
                <w:moveFrom w:id="2283" w:author="Ryan Hakju Lee" w:date="2023-11-16T10:49:00Z"/>
                <w:bCs/>
                <w:noProof/>
              </w:rPr>
            </w:pPr>
            <w:moveFrom w:id="2284" w:author="Ryan Hakju Lee" w:date="2023-11-16T10:49:00Z">
              <w:r w:rsidRPr="001B1925" w:rsidDel="00135714">
                <w:rPr>
                  <w:bCs/>
                  <w:noProof/>
                </w:rPr>
                <w:t>Error message title</w:t>
              </w:r>
            </w:moveFrom>
          </w:p>
        </w:tc>
      </w:tr>
      <w:tr w:rsidR="001260F2" w:rsidRPr="001B1925" w:rsidDel="00135714" w14:paraId="342E5878" w14:textId="26A07262" w:rsidTr="00135714">
        <w:trPr>
          <w:trHeight w:val="267"/>
        </w:trPr>
        <w:tc>
          <w:tcPr>
            <w:tcW w:w="5895" w:type="dxa"/>
            <w:tcPrChange w:id="2285" w:author="Ryan Hakju Lee" w:date="2023-11-16T10:49:00Z">
              <w:tcPr>
                <w:tcW w:w="4984" w:type="dxa"/>
              </w:tcPr>
            </w:tcPrChange>
          </w:tcPr>
          <w:p w14:paraId="3C4A0255" w14:textId="09B61ED9" w:rsidR="001260F2" w:rsidRPr="001B1925" w:rsidDel="00135714" w:rsidRDefault="001260F2" w:rsidP="00476D3B">
            <w:pPr>
              <w:rPr>
                <w:moveFrom w:id="2286" w:author="Ryan Hakju Lee" w:date="2023-11-16T10:49:00Z"/>
                <w:noProof/>
              </w:rPr>
            </w:pPr>
            <w:moveFrom w:id="2287" w:author="Ryan Hakju Lee" w:date="2023-11-16T10:49:00Z">
              <w:r w:rsidRPr="001B1925" w:rsidDel="00135714">
                <w:rPr>
                  <w:noProof/>
                </w:rPr>
                <w:t>http://forge.3gpp.org/sa4/swap/message_unknown.html</w:t>
              </w:r>
            </w:moveFrom>
          </w:p>
        </w:tc>
        <w:tc>
          <w:tcPr>
            <w:tcW w:w="2567" w:type="dxa"/>
            <w:tcPrChange w:id="2288" w:author="Ryan Hakju Lee" w:date="2023-11-16T10:49:00Z">
              <w:tcPr>
                <w:tcW w:w="4645" w:type="dxa"/>
              </w:tcPr>
            </w:tcPrChange>
          </w:tcPr>
          <w:p w14:paraId="7E483BE2" w14:textId="2ACA1BFD" w:rsidR="001260F2" w:rsidRPr="001B1925" w:rsidDel="00135714" w:rsidRDefault="001260F2" w:rsidP="00476D3B">
            <w:pPr>
              <w:rPr>
                <w:moveFrom w:id="2289" w:author="Ryan Hakju Lee" w:date="2023-11-16T10:49:00Z"/>
                <w:noProof/>
              </w:rPr>
            </w:pPr>
            <w:moveFrom w:id="2290" w:author="Ryan Hakju Lee" w:date="2023-11-16T10:49:00Z">
              <w:r w:rsidRPr="001B1925" w:rsidDel="00135714">
                <w:rPr>
                  <w:noProof/>
                </w:rPr>
                <w:t>Message type unknown</w:t>
              </w:r>
            </w:moveFrom>
          </w:p>
        </w:tc>
      </w:tr>
      <w:tr w:rsidR="001260F2" w:rsidRPr="001B1925" w:rsidDel="00135714" w14:paraId="522E5C7C" w14:textId="6D6EC1D4" w:rsidTr="00135714">
        <w:trPr>
          <w:trHeight w:val="274"/>
        </w:trPr>
        <w:tc>
          <w:tcPr>
            <w:tcW w:w="5895" w:type="dxa"/>
            <w:tcPrChange w:id="2291" w:author="Ryan Hakju Lee" w:date="2023-11-16T10:49:00Z">
              <w:tcPr>
                <w:tcW w:w="4984" w:type="dxa"/>
              </w:tcPr>
            </w:tcPrChange>
          </w:tcPr>
          <w:p w14:paraId="7104C7BC" w14:textId="7450D94A" w:rsidR="001260F2" w:rsidRPr="001B1925" w:rsidDel="00135714" w:rsidRDefault="001260F2" w:rsidP="00476D3B">
            <w:pPr>
              <w:rPr>
                <w:moveFrom w:id="2292" w:author="Ryan Hakju Lee" w:date="2023-11-16T10:49:00Z"/>
                <w:noProof/>
              </w:rPr>
            </w:pPr>
            <w:moveFrom w:id="2293" w:author="Ryan Hakju Lee" w:date="2023-11-16T10:49:00Z">
              <w:r w:rsidRPr="001B1925" w:rsidDel="00135714">
                <w:rPr>
                  <w:noProof/>
                </w:rPr>
                <w:lastRenderedPageBreak/>
                <w:t>http://forge.3gpp.org/sa4/swap/message_malformatted.html</w:t>
              </w:r>
            </w:moveFrom>
          </w:p>
        </w:tc>
        <w:tc>
          <w:tcPr>
            <w:tcW w:w="2567" w:type="dxa"/>
            <w:tcPrChange w:id="2294" w:author="Ryan Hakju Lee" w:date="2023-11-16T10:49:00Z">
              <w:tcPr>
                <w:tcW w:w="4645" w:type="dxa"/>
              </w:tcPr>
            </w:tcPrChange>
          </w:tcPr>
          <w:p w14:paraId="5F6F76D3" w14:textId="5CACD4DB" w:rsidR="001260F2" w:rsidRPr="001B1925" w:rsidDel="00135714" w:rsidRDefault="001260F2" w:rsidP="00476D3B">
            <w:pPr>
              <w:rPr>
                <w:moveFrom w:id="2295" w:author="Ryan Hakju Lee" w:date="2023-11-16T10:49:00Z"/>
                <w:noProof/>
              </w:rPr>
            </w:pPr>
            <w:moveFrom w:id="2296" w:author="Ryan Hakju Lee" w:date="2023-11-16T10:49:00Z">
              <w:r w:rsidRPr="001B1925" w:rsidDel="00135714">
                <w:rPr>
                  <w:noProof/>
                </w:rPr>
                <w:t>Message malformatted</w:t>
              </w:r>
            </w:moveFrom>
          </w:p>
        </w:tc>
      </w:tr>
      <w:tr w:rsidR="001260F2" w:rsidRPr="001B1925" w:rsidDel="00135714" w14:paraId="5E5A6C48" w14:textId="76C56A78" w:rsidTr="00135714">
        <w:trPr>
          <w:trHeight w:val="267"/>
        </w:trPr>
        <w:tc>
          <w:tcPr>
            <w:tcW w:w="5895" w:type="dxa"/>
            <w:tcPrChange w:id="2297" w:author="Ryan Hakju Lee" w:date="2023-11-16T10:49:00Z">
              <w:tcPr>
                <w:tcW w:w="4984" w:type="dxa"/>
              </w:tcPr>
            </w:tcPrChange>
          </w:tcPr>
          <w:p w14:paraId="579EE719" w14:textId="4D0ECDE9" w:rsidR="001260F2" w:rsidRPr="001B1925" w:rsidDel="00135714" w:rsidRDefault="001260F2" w:rsidP="00476D3B">
            <w:pPr>
              <w:rPr>
                <w:moveFrom w:id="2298" w:author="Ryan Hakju Lee" w:date="2023-11-16T10:49:00Z"/>
                <w:noProof/>
              </w:rPr>
            </w:pPr>
            <w:moveFrom w:id="2299" w:author="Ryan Hakju Lee" w:date="2023-11-16T10:49:00Z">
              <w:r w:rsidRPr="001B1925" w:rsidDel="00135714">
                <w:rPr>
                  <w:noProof/>
                </w:rPr>
                <w:t>http://forge.3gpp.org/sa4/swap/target_unknown.html</w:t>
              </w:r>
            </w:moveFrom>
          </w:p>
        </w:tc>
        <w:tc>
          <w:tcPr>
            <w:tcW w:w="2567" w:type="dxa"/>
            <w:tcPrChange w:id="2300" w:author="Ryan Hakju Lee" w:date="2023-11-16T10:49:00Z">
              <w:tcPr>
                <w:tcW w:w="4645" w:type="dxa"/>
              </w:tcPr>
            </w:tcPrChange>
          </w:tcPr>
          <w:p w14:paraId="0614930F" w14:textId="4BFE5310" w:rsidR="001260F2" w:rsidRPr="001B1925" w:rsidDel="00135714" w:rsidRDefault="001260F2" w:rsidP="00476D3B">
            <w:pPr>
              <w:rPr>
                <w:moveFrom w:id="2301" w:author="Ryan Hakju Lee" w:date="2023-11-16T10:49:00Z"/>
                <w:noProof/>
              </w:rPr>
            </w:pPr>
            <w:moveFrom w:id="2302" w:author="Ryan Hakju Lee" w:date="2023-11-16T10:49:00Z">
              <w:r w:rsidRPr="001B1925" w:rsidDel="00135714">
                <w:rPr>
                  <w:noProof/>
                </w:rPr>
                <w:t>Target cannot be located</w:t>
              </w:r>
            </w:moveFrom>
          </w:p>
        </w:tc>
      </w:tr>
      <w:tr w:rsidR="001260F2" w:rsidRPr="001B1925" w:rsidDel="00135714" w14:paraId="2691E6E9" w14:textId="78168F12" w:rsidTr="00135714">
        <w:trPr>
          <w:trHeight w:val="274"/>
        </w:trPr>
        <w:tc>
          <w:tcPr>
            <w:tcW w:w="5895" w:type="dxa"/>
            <w:tcPrChange w:id="2303" w:author="Ryan Hakju Lee" w:date="2023-11-16T10:49:00Z">
              <w:tcPr>
                <w:tcW w:w="4984" w:type="dxa"/>
              </w:tcPr>
            </w:tcPrChange>
          </w:tcPr>
          <w:p w14:paraId="4DF8EB16" w14:textId="0E927FBF" w:rsidR="001260F2" w:rsidRPr="001B1925" w:rsidDel="00135714" w:rsidRDefault="001260F2" w:rsidP="00476D3B">
            <w:pPr>
              <w:rPr>
                <w:moveFrom w:id="2304" w:author="Ryan Hakju Lee" w:date="2023-11-16T10:49:00Z"/>
                <w:noProof/>
              </w:rPr>
            </w:pPr>
            <w:moveFrom w:id="2305" w:author="Ryan Hakju Lee" w:date="2023-11-16T10:49:00Z">
              <w:r w:rsidRPr="001B1925" w:rsidDel="00135714">
                <w:rPr>
                  <w:noProof/>
                </w:rPr>
                <w:t>http://forge.3gpp.org/sa4/swap/unauthorized.html</w:t>
              </w:r>
            </w:moveFrom>
          </w:p>
        </w:tc>
        <w:tc>
          <w:tcPr>
            <w:tcW w:w="2567" w:type="dxa"/>
            <w:tcPrChange w:id="2306" w:author="Ryan Hakju Lee" w:date="2023-11-16T10:49:00Z">
              <w:tcPr>
                <w:tcW w:w="4645" w:type="dxa"/>
              </w:tcPr>
            </w:tcPrChange>
          </w:tcPr>
          <w:p w14:paraId="615F782B" w14:textId="253B897F" w:rsidR="001260F2" w:rsidRPr="001B1925" w:rsidDel="00135714" w:rsidRDefault="001260F2" w:rsidP="00476D3B">
            <w:pPr>
              <w:rPr>
                <w:moveFrom w:id="2307" w:author="Ryan Hakju Lee" w:date="2023-11-16T10:49:00Z"/>
                <w:noProof/>
              </w:rPr>
            </w:pPr>
            <w:moveFrom w:id="2308" w:author="Ryan Hakju Lee" w:date="2023-11-16T10:49:00Z">
              <w:r w:rsidRPr="001B1925" w:rsidDel="00135714">
                <w:rPr>
                  <w:noProof/>
                </w:rPr>
                <w:t>Unauthorized</w:t>
              </w:r>
            </w:moveFrom>
          </w:p>
        </w:tc>
      </w:tr>
    </w:tbl>
    <w:tbl>
      <w:tblPr>
        <w:tblStyle w:val="a7"/>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moveFromRangeEnd w:id="2280"/>
          <w:p w14:paraId="520CF458" w14:textId="77777777" w:rsidR="00135714" w:rsidRPr="001B1925" w:rsidRDefault="00135714" w:rsidP="00BB2BCD">
            <w:pPr>
              <w:jc w:val="center"/>
              <w:rPr>
                <w:moveTo w:id="2309" w:author="Ryan Hakju Lee" w:date="2023-11-16T10:49:00Z"/>
                <w:b/>
                <w:bCs/>
                <w:noProof/>
              </w:rPr>
            </w:pPr>
            <w:moveToRangeStart w:id="2310" w:author="Ryan Hakju Lee" w:date="2023-11-16T10:49:00Z" w:name="move151024187"/>
            <w:moveTo w:id="2311" w:author="Ryan Hakju Lee" w:date="2023-11-16T10:49:00Z">
              <w:r w:rsidRPr="001B1925">
                <w:rPr>
                  <w:b/>
                  <w:bCs/>
                  <w:noProof/>
                </w:rPr>
                <w:t>Error message type</w:t>
              </w:r>
            </w:moveTo>
          </w:p>
        </w:tc>
        <w:tc>
          <w:tcPr>
            <w:tcW w:w="2567" w:type="dxa"/>
          </w:tcPr>
          <w:p w14:paraId="5606A7D0" w14:textId="77777777" w:rsidR="00135714" w:rsidRPr="001B1925" w:rsidRDefault="00135714" w:rsidP="00BB2BCD">
            <w:pPr>
              <w:jc w:val="center"/>
              <w:rPr>
                <w:moveTo w:id="2312" w:author="Ryan Hakju Lee" w:date="2023-11-16T10:49:00Z"/>
                <w:b/>
                <w:bCs/>
                <w:noProof/>
              </w:rPr>
            </w:pPr>
            <w:moveTo w:id="2313" w:author="Ryan Hakju Lee" w:date="2023-11-16T10:49:00Z">
              <w:r w:rsidRPr="001B1925">
                <w:rPr>
                  <w:b/>
                  <w:bCs/>
                  <w:noProof/>
                </w:rPr>
                <w:t>Error message title</w:t>
              </w:r>
            </w:moveTo>
          </w:p>
        </w:tc>
      </w:tr>
      <w:tr w:rsidR="00135714" w:rsidRPr="001B1925" w14:paraId="02D3302E" w14:textId="77777777" w:rsidTr="00135714">
        <w:tc>
          <w:tcPr>
            <w:tcW w:w="5895" w:type="dxa"/>
          </w:tcPr>
          <w:p w14:paraId="11D4C027" w14:textId="77777777" w:rsidR="00135714" w:rsidRPr="001B1925" w:rsidRDefault="00135714" w:rsidP="00BB2BCD">
            <w:pPr>
              <w:rPr>
                <w:moveTo w:id="2314" w:author="Ryan Hakju Lee" w:date="2023-11-16T10:49:00Z"/>
                <w:noProof/>
              </w:rPr>
            </w:pPr>
            <w:moveTo w:id="2315" w:author="Ryan Hakju Lee" w:date="2023-11-16T10:49:00Z">
              <w:r w:rsidRPr="001B1925">
                <w:rPr>
                  <w:noProof/>
                </w:rPr>
                <w:t>http://forge.3gpp.org/sa4/swap/message_unknown.html</w:t>
              </w:r>
            </w:moveTo>
          </w:p>
        </w:tc>
        <w:tc>
          <w:tcPr>
            <w:tcW w:w="2567" w:type="dxa"/>
          </w:tcPr>
          <w:p w14:paraId="29DC486C" w14:textId="77777777" w:rsidR="00135714" w:rsidRPr="001B1925" w:rsidRDefault="00135714" w:rsidP="00BB2BCD">
            <w:pPr>
              <w:rPr>
                <w:moveTo w:id="2316" w:author="Ryan Hakju Lee" w:date="2023-11-16T10:49:00Z"/>
                <w:noProof/>
              </w:rPr>
            </w:pPr>
            <w:moveTo w:id="2317" w:author="Ryan Hakju Lee" w:date="2023-11-16T10:49:00Z">
              <w:r w:rsidRPr="001B1925">
                <w:rPr>
                  <w:noProof/>
                </w:rPr>
                <w:t>Message type unknown</w:t>
              </w:r>
            </w:moveTo>
          </w:p>
        </w:tc>
      </w:tr>
      <w:tr w:rsidR="00135714" w:rsidRPr="001B1925" w14:paraId="11B95D8B" w14:textId="77777777" w:rsidTr="00135714">
        <w:tc>
          <w:tcPr>
            <w:tcW w:w="5895" w:type="dxa"/>
          </w:tcPr>
          <w:p w14:paraId="7AEBF91F" w14:textId="77777777" w:rsidR="00135714" w:rsidRPr="001B1925" w:rsidRDefault="00135714" w:rsidP="00BB2BCD">
            <w:pPr>
              <w:rPr>
                <w:moveTo w:id="2318" w:author="Ryan Hakju Lee" w:date="2023-11-16T10:49:00Z"/>
                <w:noProof/>
              </w:rPr>
            </w:pPr>
            <w:moveTo w:id="2319" w:author="Ryan Hakju Lee" w:date="2023-11-16T10:49:00Z">
              <w:r w:rsidRPr="001B1925">
                <w:rPr>
                  <w:noProof/>
                </w:rPr>
                <w:t>http://forge.3gpp.org/sa4/swap/message_malformatted.html</w:t>
              </w:r>
            </w:moveTo>
          </w:p>
        </w:tc>
        <w:tc>
          <w:tcPr>
            <w:tcW w:w="2567" w:type="dxa"/>
          </w:tcPr>
          <w:p w14:paraId="49C1251B" w14:textId="77777777" w:rsidR="00135714" w:rsidRPr="001B1925" w:rsidRDefault="00135714" w:rsidP="00BB2BCD">
            <w:pPr>
              <w:rPr>
                <w:moveTo w:id="2320" w:author="Ryan Hakju Lee" w:date="2023-11-16T10:49:00Z"/>
                <w:noProof/>
              </w:rPr>
            </w:pPr>
            <w:moveTo w:id="2321" w:author="Ryan Hakju Lee" w:date="2023-11-16T10:49:00Z">
              <w:r w:rsidRPr="001B1925">
                <w:rPr>
                  <w:noProof/>
                </w:rPr>
                <w:t>Message malformatted</w:t>
              </w:r>
            </w:moveTo>
          </w:p>
        </w:tc>
      </w:tr>
      <w:tr w:rsidR="00135714" w:rsidRPr="001B1925" w14:paraId="5CBC6F7F" w14:textId="77777777" w:rsidTr="00135714">
        <w:tc>
          <w:tcPr>
            <w:tcW w:w="5895" w:type="dxa"/>
          </w:tcPr>
          <w:p w14:paraId="0F466415" w14:textId="77777777" w:rsidR="00135714" w:rsidRPr="001B1925" w:rsidRDefault="00135714" w:rsidP="00BB2BCD">
            <w:pPr>
              <w:rPr>
                <w:moveTo w:id="2322" w:author="Ryan Hakju Lee" w:date="2023-11-16T10:49:00Z"/>
                <w:noProof/>
              </w:rPr>
            </w:pPr>
            <w:moveTo w:id="2323" w:author="Ryan Hakju Lee" w:date="2023-11-16T10:49:00Z">
              <w:r w:rsidRPr="001B1925">
                <w:rPr>
                  <w:noProof/>
                </w:rPr>
                <w:t>http://forge.3gpp.org/sa4/swap/target_unknown.html</w:t>
              </w:r>
            </w:moveTo>
          </w:p>
        </w:tc>
        <w:tc>
          <w:tcPr>
            <w:tcW w:w="2567" w:type="dxa"/>
          </w:tcPr>
          <w:p w14:paraId="1A7A3127" w14:textId="77777777" w:rsidR="00135714" w:rsidRPr="001B1925" w:rsidRDefault="00135714" w:rsidP="00BB2BCD">
            <w:pPr>
              <w:rPr>
                <w:moveTo w:id="2324" w:author="Ryan Hakju Lee" w:date="2023-11-16T10:49:00Z"/>
                <w:noProof/>
              </w:rPr>
            </w:pPr>
            <w:moveTo w:id="2325" w:author="Ryan Hakju Lee" w:date="2023-11-16T10:49:00Z">
              <w:r w:rsidRPr="001B1925">
                <w:rPr>
                  <w:noProof/>
                </w:rPr>
                <w:t>Target cannot be located</w:t>
              </w:r>
            </w:moveTo>
          </w:p>
        </w:tc>
      </w:tr>
      <w:tr w:rsidR="00135714" w:rsidRPr="001B1925" w14:paraId="05066CAC" w14:textId="77777777" w:rsidTr="00135714">
        <w:tc>
          <w:tcPr>
            <w:tcW w:w="5895" w:type="dxa"/>
          </w:tcPr>
          <w:p w14:paraId="440E3C2B" w14:textId="77777777" w:rsidR="00135714" w:rsidRPr="001B1925" w:rsidRDefault="00135714" w:rsidP="00BB2BCD">
            <w:pPr>
              <w:rPr>
                <w:moveTo w:id="2326" w:author="Ryan Hakju Lee" w:date="2023-11-16T10:49:00Z"/>
                <w:noProof/>
              </w:rPr>
            </w:pPr>
            <w:moveTo w:id="2327" w:author="Ryan Hakju Lee" w:date="2023-11-16T10:49:00Z">
              <w:r w:rsidRPr="001B1925">
                <w:rPr>
                  <w:noProof/>
                </w:rPr>
                <w:t>http://forge.3gpp.org/sa4/swap/unauthorized.html</w:t>
              </w:r>
            </w:moveTo>
          </w:p>
        </w:tc>
        <w:tc>
          <w:tcPr>
            <w:tcW w:w="2567" w:type="dxa"/>
          </w:tcPr>
          <w:p w14:paraId="71272013" w14:textId="77777777" w:rsidR="00135714" w:rsidRPr="001B1925" w:rsidRDefault="00135714" w:rsidP="00BB2BCD">
            <w:pPr>
              <w:rPr>
                <w:moveTo w:id="2328" w:author="Ryan Hakju Lee" w:date="2023-11-16T10:49:00Z"/>
                <w:noProof/>
              </w:rPr>
            </w:pPr>
            <w:moveTo w:id="2329" w:author="Ryan Hakju Lee" w:date="2023-11-16T10:49:00Z">
              <w:r w:rsidRPr="001B1925">
                <w:rPr>
                  <w:noProof/>
                </w:rPr>
                <w:t>Unauthorized</w:t>
              </w:r>
            </w:moveTo>
          </w:p>
        </w:tc>
      </w:tr>
      <w:moveToRangeEnd w:id="2310"/>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2AC09FA1" w:rsidR="00845758" w:rsidRPr="0093474E" w:rsidRDefault="00392211" w:rsidP="00845758">
      <w:pPr>
        <w:pStyle w:val="1"/>
      </w:pPr>
      <w:bookmarkStart w:id="2330" w:name="_Toc133303976"/>
      <w:bookmarkStart w:id="2331" w:name="_Toc139015285"/>
      <w:bookmarkStart w:id="2332" w:name="_Toc151062163"/>
      <w:r>
        <w:t>1</w:t>
      </w:r>
      <w:del w:id="2333" w:author="Ryan Hakju Lee" w:date="2023-11-16T08:37:00Z">
        <w:r w:rsidDel="00381D9F">
          <w:delText>3</w:delText>
        </w:r>
      </w:del>
      <w:ins w:id="2334" w:author="Ryan Hakju Lee" w:date="2023-11-16T08:37:00Z">
        <w:r w:rsidR="00381D9F">
          <w:t>4</w:t>
        </w:r>
      </w:ins>
      <w:r w:rsidR="00845758" w:rsidRPr="0093474E">
        <w:tab/>
      </w:r>
      <w:r w:rsidR="008546AE" w:rsidRPr="0093474E">
        <w:t>Packet-loss handling</w:t>
      </w:r>
      <w:bookmarkEnd w:id="2330"/>
      <w:bookmarkEnd w:id="2331"/>
      <w:bookmarkEnd w:id="2332"/>
    </w:p>
    <w:p w14:paraId="5D20D353" w14:textId="7FE31188" w:rsidR="0070126B" w:rsidRDefault="00392211" w:rsidP="00845758">
      <w:pPr>
        <w:pStyle w:val="21"/>
      </w:pPr>
      <w:bookmarkStart w:id="2335" w:name="_Toc151062164"/>
      <w:bookmarkStart w:id="2336" w:name="_Toc133303977"/>
      <w:bookmarkStart w:id="2337" w:name="_Toc139015286"/>
      <w:r>
        <w:t>1</w:t>
      </w:r>
      <w:del w:id="2338" w:author="Ryan Hakju Lee" w:date="2023-11-16T08:37:00Z">
        <w:r w:rsidDel="00381D9F">
          <w:delText>3</w:delText>
        </w:r>
      </w:del>
      <w:ins w:id="2339" w:author="Ryan Hakju Lee" w:date="2023-11-16T08:37:00Z">
        <w:r w:rsidR="00381D9F">
          <w:t>4</w:t>
        </w:r>
      </w:ins>
      <w:r w:rsidR="00845758" w:rsidRPr="0093474E">
        <w:t>.1</w:t>
      </w:r>
      <w:r w:rsidR="00845758" w:rsidRPr="0093474E">
        <w:tab/>
      </w:r>
      <w:r w:rsidR="0070126B">
        <w:t>Packet-loss handling mechanisms in WebRTC endpoints</w:t>
      </w:r>
      <w:bookmarkEnd w:id="2335"/>
    </w:p>
    <w:p w14:paraId="0A1E52F1" w14:textId="42080F18" w:rsidR="006A3AA5" w:rsidRDefault="006A3AA5" w:rsidP="00C9474C">
      <w:pPr>
        <w:pStyle w:val="31"/>
        <w:rPr>
          <w:lang w:eastAsia="ko-KR"/>
        </w:rPr>
      </w:pPr>
      <w:bookmarkStart w:id="2340" w:name="_Toc151062165"/>
      <w:r>
        <w:rPr>
          <w:rFonts w:hint="eastAsia"/>
          <w:lang w:eastAsia="ko-KR"/>
        </w:rPr>
        <w:t>1</w:t>
      </w:r>
      <w:del w:id="2341" w:author="Ryan Hakju Lee" w:date="2023-11-16T08:37:00Z">
        <w:r w:rsidDel="00381D9F">
          <w:rPr>
            <w:rFonts w:hint="eastAsia"/>
            <w:lang w:eastAsia="ko-KR"/>
          </w:rPr>
          <w:delText>3</w:delText>
        </w:r>
      </w:del>
      <w:ins w:id="2342" w:author="Ryan Hakju Lee" w:date="2023-11-16T08:37:00Z">
        <w:r w:rsidR="00381D9F">
          <w:rPr>
            <w:lang w:eastAsia="ko-KR"/>
          </w:rPr>
          <w:t>4</w:t>
        </w:r>
      </w:ins>
      <w:r>
        <w:rPr>
          <w:rFonts w:hint="eastAsia"/>
          <w:lang w:eastAsia="ko-KR"/>
        </w:rPr>
        <w:t>.1.1</w:t>
      </w:r>
      <w:r>
        <w:rPr>
          <w:rFonts w:hint="eastAsia"/>
          <w:lang w:eastAsia="ko-KR"/>
        </w:rPr>
        <w:tab/>
        <w:t>Video</w:t>
      </w:r>
      <w:bookmarkEnd w:id="2340"/>
    </w:p>
    <w:p w14:paraId="2ED99417" w14:textId="56BEFFD4" w:rsidR="006A3AA5" w:rsidRPr="00C9474C" w:rsidRDefault="006A3AA5" w:rsidP="00C9474C">
      <w:pPr>
        <w:pStyle w:val="41"/>
        <w:rPr>
          <w:lang w:eastAsia="ko-KR"/>
        </w:rPr>
      </w:pPr>
      <w:bookmarkStart w:id="2343" w:name="_Toc151062166"/>
      <w:r>
        <w:rPr>
          <w:rFonts w:hint="eastAsia"/>
          <w:lang w:eastAsia="ko-KR"/>
        </w:rPr>
        <w:t>1</w:t>
      </w:r>
      <w:del w:id="2344" w:author="Ryan Hakju Lee" w:date="2023-11-16T08:37:00Z">
        <w:r w:rsidDel="00381D9F">
          <w:rPr>
            <w:rFonts w:hint="eastAsia"/>
            <w:lang w:eastAsia="ko-KR"/>
          </w:rPr>
          <w:delText>3</w:delText>
        </w:r>
      </w:del>
      <w:ins w:id="2345" w:author="Ryan Hakju Lee" w:date="2023-11-16T08:37:00Z">
        <w:r w:rsidR="00381D9F">
          <w:rPr>
            <w:lang w:eastAsia="ko-KR"/>
          </w:rPr>
          <w:t>4</w:t>
        </w:r>
      </w:ins>
      <w:r>
        <w:rPr>
          <w:rFonts w:hint="eastAsia"/>
          <w:lang w:eastAsia="ko-KR"/>
        </w:rPr>
        <w:t>.1.1.1</w:t>
      </w:r>
      <w:r>
        <w:rPr>
          <w:rFonts w:hint="eastAsia"/>
          <w:lang w:eastAsia="ko-KR"/>
        </w:rPr>
        <w:tab/>
        <w:t>General</w:t>
      </w:r>
      <w:bookmarkEnd w:id="2343"/>
    </w:p>
    <w:p w14:paraId="51877C84" w14:textId="77777777" w:rsidR="006A3AA5" w:rsidRPr="00C9474C" w:rsidRDefault="006A3AA5" w:rsidP="00C9474C">
      <w:pPr>
        <w:jc w:val="both"/>
        <w:rPr>
          <w:noProof/>
        </w:rPr>
      </w:pPr>
      <w:r w:rsidRPr="00C9474C">
        <w:rPr>
          <w:noProof/>
        </w:rPr>
        <w:t>The following packet loss handling mechanisms are recommended in RFC 8834 and RFC 8835 for a WebRTC endpoint defined in RFC 8825.</w:t>
      </w:r>
    </w:p>
    <w:p w14:paraId="55C0C146" w14:textId="77777777" w:rsidR="006A3AA5" w:rsidRPr="00C9474C" w:rsidRDefault="006A3AA5" w:rsidP="006A3AA5">
      <w:pPr>
        <w:jc w:val="both"/>
        <w:rPr>
          <w:noProof/>
        </w:rPr>
      </w:pPr>
      <w:r w:rsidRPr="00C9474C">
        <w:rPr>
          <w:noProof/>
        </w:rPr>
        <w:t>WebRTC endpoints offering video shall support extended secure RTP profile for RTCP-based feedback (RTP/SAVPF) (RFC5124), as extended by RFC7007. The RTP/SAVPF profile is the combination of the basic RTP/AVP profile [RFC3551], the RTP profile for RTCP-based feedback (RTP/AVPF) [RFC4585], and the secure RTP profile (RTP/SAVP) [RFC3711].</w:t>
      </w:r>
    </w:p>
    <w:p w14:paraId="5EC374CB" w14:textId="77777777" w:rsidR="006A3AA5" w:rsidRPr="00C9474C" w:rsidRDefault="006A3AA5" w:rsidP="006A3AA5">
      <w:pPr>
        <w:jc w:val="both"/>
        <w:rPr>
          <w:noProof/>
        </w:rPr>
      </w:pPr>
      <w:r w:rsidRPr="00C9474C">
        <w:rPr>
          <w:noProof/>
        </w:rPr>
        <w:t>The WebRTC endpoints behaviour can be controlled by allocating enough RTCP bandwidth using "b=RR:" and "b=RS:" and setting the value of "trr-int". The attributes "b=RS:&lt;bw&gt;" and "b=RR:&lt;bw&gt;" as defined in RFC 4585 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7777777" w:rsidR="006A3AA5" w:rsidRPr="00C9474C" w:rsidRDefault="006A3AA5" w:rsidP="006A3AA5">
      <w:pPr>
        <w:jc w:val="both"/>
        <w:rPr>
          <w:noProof/>
        </w:rPr>
      </w:pPr>
      <w:r w:rsidRPr="00C9474C">
        <w:rPr>
          <w:noProof/>
        </w:rPr>
        <w:t xml:space="preserve">WebRTC endpoints are recommended to use the following mechanisms to recover from packet losses: </w:t>
      </w:r>
    </w:p>
    <w:p w14:paraId="2689AD49" w14:textId="54B34041" w:rsidR="006A3AA5" w:rsidRPr="00C9474C" w:rsidRDefault="006A3AA5" w:rsidP="00C9474C">
      <w:pPr>
        <w:pStyle w:val="B1"/>
        <w:numPr>
          <w:ilvl w:val="0"/>
          <w:numId w:val="20"/>
        </w:numPr>
        <w:rPr>
          <w:noProof/>
        </w:rPr>
      </w:pPr>
      <w:r w:rsidRPr="00C9474C">
        <w:rPr>
          <w:noProof/>
        </w:rPr>
        <w:t>AVPF Generic NACK</w:t>
      </w:r>
    </w:p>
    <w:p w14:paraId="0AC99A5F" w14:textId="1F4F6050" w:rsidR="006A3AA5" w:rsidRPr="00C9474C" w:rsidRDefault="006A3AA5" w:rsidP="00C9474C">
      <w:pPr>
        <w:pStyle w:val="B1"/>
        <w:numPr>
          <w:ilvl w:val="0"/>
          <w:numId w:val="20"/>
        </w:numPr>
        <w:rPr>
          <w:noProof/>
        </w:rPr>
      </w:pPr>
      <w:r w:rsidRPr="00C9474C">
        <w:rPr>
          <w:noProof/>
        </w:rPr>
        <w:t>Picture Loss Indication (PLI) feedback message</w:t>
      </w:r>
    </w:p>
    <w:p w14:paraId="7333E19C" w14:textId="113A242D" w:rsidR="006A3AA5" w:rsidRPr="00C9474C" w:rsidRDefault="006A3AA5" w:rsidP="00C9474C">
      <w:pPr>
        <w:pStyle w:val="B1"/>
        <w:numPr>
          <w:ilvl w:val="0"/>
          <w:numId w:val="20"/>
        </w:numPr>
        <w:rPr>
          <w:noProof/>
        </w:rPr>
      </w:pPr>
      <w:r w:rsidRPr="00C9474C">
        <w:rPr>
          <w:noProof/>
        </w:rPr>
        <w:t>Slice Loss Indication (SLI) feedback message</w:t>
      </w:r>
    </w:p>
    <w:p w14:paraId="2863193B" w14:textId="58E62067" w:rsidR="006A3AA5" w:rsidRPr="00C9474C" w:rsidRDefault="006A3AA5" w:rsidP="00C9474C">
      <w:pPr>
        <w:pStyle w:val="B1"/>
        <w:numPr>
          <w:ilvl w:val="0"/>
          <w:numId w:val="20"/>
        </w:numPr>
        <w:rPr>
          <w:noProof/>
        </w:rPr>
      </w:pPr>
      <w:r w:rsidRPr="00C9474C">
        <w:rPr>
          <w:noProof/>
        </w:rPr>
        <w:t>Full Intra Request (FIR) feedback message</w:t>
      </w:r>
    </w:p>
    <w:p w14:paraId="7CCBB423" w14:textId="42BE8887" w:rsidR="006A3AA5" w:rsidRDefault="006A3AA5" w:rsidP="00C9474C">
      <w:pPr>
        <w:pStyle w:val="B1"/>
        <w:rPr>
          <w:noProof/>
        </w:rPr>
      </w:pPr>
      <w:r>
        <w:rPr>
          <w:noProof/>
        </w:rPr>
        <w:t>-</w:t>
      </w:r>
      <w:r>
        <w:rPr>
          <w:noProof/>
        </w:rPr>
        <w:tab/>
      </w:r>
      <w:r w:rsidRPr="007D4A49">
        <w:rPr>
          <w:noProof/>
        </w:rPr>
        <w:t>Temporal-Spatial Trade-Off Request (TSTR)</w:t>
      </w:r>
    </w:p>
    <w:p w14:paraId="2DCA9C66" w14:textId="0CD298AE" w:rsidR="006A3AA5" w:rsidRPr="00C9474C" w:rsidRDefault="006A3AA5" w:rsidP="00C9474C">
      <w:pPr>
        <w:pStyle w:val="B1"/>
        <w:rPr>
          <w:noProof/>
        </w:rPr>
      </w:pPr>
      <w:r>
        <w:rPr>
          <w:noProof/>
        </w:rPr>
        <w:lastRenderedPageBreak/>
        <w:t>-</w:t>
      </w:r>
      <w:r>
        <w:rPr>
          <w:noProof/>
        </w:rPr>
        <w:tab/>
      </w:r>
      <w:r w:rsidRPr="007D4A49">
        <w:rPr>
          <w:noProof/>
        </w:rPr>
        <w:t>Temporary Maximum Media Stream Bit Rate Request (TMMBR)</w:t>
      </w:r>
    </w:p>
    <w:p w14:paraId="50DECE4B" w14:textId="010FEF5D" w:rsidR="006A3AA5" w:rsidRPr="00C9474C" w:rsidRDefault="006A3AA5" w:rsidP="00C9474C">
      <w:pPr>
        <w:pStyle w:val="B1"/>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1F79F897" w:rsidR="006A3AA5" w:rsidRPr="006A3AA5" w:rsidRDefault="000B2C13" w:rsidP="00C9474C">
      <w:pPr>
        <w:pStyle w:val="41"/>
      </w:pPr>
      <w:bookmarkStart w:id="2346" w:name="_Toc151062167"/>
      <w:r>
        <w:t>1</w:t>
      </w:r>
      <w:del w:id="2347" w:author="Ryan Hakju Lee" w:date="2023-11-16T08:37:00Z">
        <w:r w:rsidDel="00381D9F">
          <w:delText>3</w:delText>
        </w:r>
      </w:del>
      <w:ins w:id="2348" w:author="Ryan Hakju Lee" w:date="2023-11-16T08:37:00Z">
        <w:r w:rsidR="00381D9F">
          <w:t>4</w:t>
        </w:r>
      </w:ins>
      <w:r w:rsidR="006A3AA5" w:rsidRPr="006A3AA5">
        <w:t>.1.1.2</w:t>
      </w:r>
      <w:r w:rsidR="006A3AA5" w:rsidRPr="006A3AA5">
        <w:tab/>
        <w:t>NACK messages</w:t>
      </w:r>
      <w:bookmarkEnd w:id="2346"/>
    </w:p>
    <w:p w14:paraId="44094DAF" w14:textId="77777777" w:rsidR="006A3AA5" w:rsidRPr="006A3AA5" w:rsidRDefault="006A3AA5" w:rsidP="006A3AA5">
      <w:pPr>
        <w:jc w:val="both"/>
        <w:rPr>
          <w:bCs/>
        </w:rPr>
      </w:pPr>
      <w:r w:rsidRPr="006A3AA5">
        <w:rPr>
          <w:bCs/>
        </w:rPr>
        <w:t>AVPF NACK messages are used by WebRTC endpoints to indicate non-received RTP packets for video. WebRTC receivers may send NACKs for missing RTP packets. RTP packet stream senders are required to understand the generic NACK message defined in RFC4585, but they can choose to ignore some or all of this feedback.</w:t>
      </w:r>
    </w:p>
    <w:p w14:paraId="33F5FCE7" w14:textId="26CC2BE9" w:rsidR="006A3AA5" w:rsidRPr="006A3AA5" w:rsidRDefault="000B2C13" w:rsidP="00C9474C">
      <w:pPr>
        <w:pStyle w:val="41"/>
      </w:pPr>
      <w:bookmarkStart w:id="2349" w:name="_Toc151062168"/>
      <w:r>
        <w:t>1</w:t>
      </w:r>
      <w:del w:id="2350" w:author="Ryan Hakju Lee" w:date="2023-11-16T08:37:00Z">
        <w:r w:rsidDel="00381D9F">
          <w:delText>3</w:delText>
        </w:r>
      </w:del>
      <w:ins w:id="2351" w:author="Ryan Hakju Lee" w:date="2023-11-16T08:37:00Z">
        <w:r w:rsidR="00381D9F">
          <w:t>4</w:t>
        </w:r>
      </w:ins>
      <w:r w:rsidR="006A3AA5" w:rsidRPr="006A3AA5">
        <w:t>.1.1.3</w:t>
      </w:r>
      <w:r w:rsidR="006A3AA5" w:rsidRPr="006A3AA5">
        <w:tab/>
        <w:t>PLI message</w:t>
      </w:r>
      <w:bookmarkEnd w:id="2349"/>
    </w:p>
    <w:p w14:paraId="7EF40AF2" w14:textId="6E09AF56" w:rsidR="006A3AA5" w:rsidRPr="006A3AA5" w:rsidRDefault="006A3AA5" w:rsidP="006A3AA5">
      <w:pPr>
        <w:jc w:val="both"/>
        <w:rPr>
          <w:bCs/>
        </w:rPr>
      </w:pPr>
      <w:r w:rsidRPr="006A3AA5">
        <w:rPr>
          <w:bCs/>
        </w:rPr>
        <w:t>The Picture Loss Indication message is used by a receiver to tell the sending encoder that it lost the decoder context and would like to have it repaired. WebRTC endpoints that are sending media shall understand and react to PLI feedback messages as a loss-tolerance mechanism. Receivers can send PLI messages.</w:t>
      </w:r>
    </w:p>
    <w:p w14:paraId="7354EEBB" w14:textId="478E4721" w:rsidR="006A3AA5" w:rsidRPr="006A3AA5" w:rsidRDefault="000B2C13" w:rsidP="00C9474C">
      <w:pPr>
        <w:pStyle w:val="41"/>
      </w:pPr>
      <w:bookmarkStart w:id="2352" w:name="_Toc151062169"/>
      <w:r>
        <w:t>1</w:t>
      </w:r>
      <w:del w:id="2353" w:author="Ryan Hakju Lee" w:date="2023-11-16T08:37:00Z">
        <w:r w:rsidDel="00381D9F">
          <w:delText>3</w:delText>
        </w:r>
      </w:del>
      <w:ins w:id="2354" w:author="Ryan Hakju Lee" w:date="2023-11-16T08:37:00Z">
        <w:r w:rsidR="00381D9F">
          <w:t>4</w:t>
        </w:r>
      </w:ins>
      <w:r w:rsidR="006A3AA5" w:rsidRPr="006A3AA5">
        <w:t>.1.1.4</w:t>
      </w:r>
      <w:r w:rsidR="006A3AA5" w:rsidRPr="006A3AA5">
        <w:tab/>
        <w:t>SLI message</w:t>
      </w:r>
      <w:bookmarkEnd w:id="2352"/>
    </w:p>
    <w:p w14:paraId="1C576FDA" w14:textId="77777777" w:rsidR="006A3AA5" w:rsidRPr="006A3AA5" w:rsidRDefault="006A3AA5" w:rsidP="006A3AA5">
      <w:pPr>
        <w:jc w:val="both"/>
        <w:rPr>
          <w:bCs/>
        </w:rPr>
      </w:pPr>
      <w:r w:rsidRPr="006A3AA5">
        <w:rPr>
          <w:bCs/>
        </w:rPr>
        <w:t>The Slice Loss Indication message as defined in RFC4585 is used by a WebRTC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4D8C6B3E" w:rsidR="006A3AA5" w:rsidRPr="006A3AA5" w:rsidRDefault="000B2C13" w:rsidP="00C9474C">
      <w:pPr>
        <w:pStyle w:val="41"/>
      </w:pPr>
      <w:bookmarkStart w:id="2355" w:name="_Toc151062170"/>
      <w:r>
        <w:t>1</w:t>
      </w:r>
      <w:del w:id="2356" w:author="Ryan Hakju Lee" w:date="2023-11-16T08:37:00Z">
        <w:r w:rsidDel="00381D9F">
          <w:delText>3</w:delText>
        </w:r>
      </w:del>
      <w:ins w:id="2357" w:author="Ryan Hakju Lee" w:date="2023-11-16T08:37:00Z">
        <w:r w:rsidR="00381D9F">
          <w:t>4</w:t>
        </w:r>
      </w:ins>
      <w:r w:rsidR="006A3AA5" w:rsidRPr="006A3AA5">
        <w:t>.1.1.5</w:t>
      </w:r>
      <w:r w:rsidR="006A3AA5" w:rsidRPr="006A3AA5">
        <w:tab/>
        <w:t>FIR message</w:t>
      </w:r>
      <w:bookmarkEnd w:id="2355"/>
    </w:p>
    <w:p w14:paraId="552EE528" w14:textId="77777777" w:rsidR="006A3AA5" w:rsidRPr="006A3AA5" w:rsidRDefault="006A3AA5" w:rsidP="006A3AA5">
      <w:pPr>
        <w:jc w:val="both"/>
        <w:rPr>
          <w:bCs/>
        </w:rPr>
      </w:pPr>
      <w:r w:rsidRPr="006A3AA5">
        <w:rPr>
          <w:bCs/>
        </w:rPr>
        <w:t>The Full Intra Request message defined in RFC5104 is used to make a request by a WebRTC receiver for a new Intra picture from a WebRTC sender. WebRTC endpoints that are sending media shall understand and react to FIR feedback messages they receive. Support for sending FIR messages is optional.</w:t>
      </w:r>
    </w:p>
    <w:p w14:paraId="031A08ED" w14:textId="2712A3FA" w:rsidR="006A3AA5" w:rsidRPr="006A3AA5" w:rsidRDefault="000B2C13" w:rsidP="00C9474C">
      <w:pPr>
        <w:pStyle w:val="41"/>
      </w:pPr>
      <w:bookmarkStart w:id="2358" w:name="_Toc151062171"/>
      <w:r>
        <w:t>1</w:t>
      </w:r>
      <w:del w:id="2359" w:author="Ryan Hakju Lee" w:date="2023-11-16T08:37:00Z">
        <w:r w:rsidDel="00381D9F">
          <w:delText>3</w:delText>
        </w:r>
      </w:del>
      <w:ins w:id="2360" w:author="Ryan Hakju Lee" w:date="2023-11-16T08:37:00Z">
        <w:r w:rsidR="00381D9F">
          <w:t>4</w:t>
        </w:r>
      </w:ins>
      <w:r w:rsidR="006A3AA5" w:rsidRPr="006A3AA5">
        <w:t>.1.1.6</w:t>
      </w:r>
      <w:r w:rsidR="006A3AA5" w:rsidRPr="006A3AA5">
        <w:tab/>
        <w:t>Temporal-Spatial Trade-Off Request (TSTR)</w:t>
      </w:r>
      <w:bookmarkEnd w:id="2358"/>
    </w:p>
    <w:p w14:paraId="18D513F6" w14:textId="77777777" w:rsidR="006A3AA5" w:rsidRPr="006A3AA5" w:rsidRDefault="006A3AA5" w:rsidP="006A3AA5">
      <w:pPr>
        <w:jc w:val="both"/>
        <w:rPr>
          <w:bCs/>
        </w:rPr>
      </w:pPr>
      <w:r w:rsidRPr="006A3AA5">
        <w:rPr>
          <w:bCs/>
        </w:rPr>
        <w:t>The temporal-spatial trade-off request and notification are defined in RFC5104. This request can be used to ask the video encoder to change the trade-off it makes between temporal and spatial resolution -- for example, to prefer high spatial image quality but low frame rate. Support for TSTR requests and notifications in WebRTC endpoints is optional.</w:t>
      </w:r>
    </w:p>
    <w:p w14:paraId="416B901F" w14:textId="1A90E9EE" w:rsidR="006A3AA5" w:rsidRPr="006A3AA5" w:rsidRDefault="000B2C13" w:rsidP="00C9474C">
      <w:pPr>
        <w:pStyle w:val="41"/>
      </w:pPr>
      <w:bookmarkStart w:id="2361" w:name="_Toc151062172"/>
      <w:r>
        <w:t>1</w:t>
      </w:r>
      <w:ins w:id="2362" w:author="Ryan Hakju Lee" w:date="2023-11-16T08:37:00Z">
        <w:r w:rsidR="00381D9F">
          <w:t>4</w:t>
        </w:r>
      </w:ins>
      <w:del w:id="2363" w:author="Ryan Hakju Lee" w:date="2023-11-16T08:37:00Z">
        <w:r w:rsidDel="00381D9F">
          <w:delText>3</w:delText>
        </w:r>
      </w:del>
      <w:r w:rsidR="006A3AA5" w:rsidRPr="006A3AA5">
        <w:t>.1.1.7</w:t>
      </w:r>
      <w:r w:rsidR="006A3AA5" w:rsidRPr="006A3AA5">
        <w:tab/>
        <w:t>Temporary Maximum Media Stream Bit Rate Request (TMMBR)</w:t>
      </w:r>
      <w:bookmarkEnd w:id="2361"/>
    </w:p>
    <w:p w14:paraId="3CCA4FD3" w14:textId="77777777" w:rsidR="006A3AA5" w:rsidRDefault="006A3AA5" w:rsidP="00C9474C">
      <w:pPr>
        <w:jc w:val="both"/>
        <w:rPr>
          <w:bCs/>
        </w:rPr>
      </w:pPr>
      <w:r w:rsidRPr="006A3AA5">
        <w:rPr>
          <w:bCs/>
        </w:rPr>
        <w:t>The Temporary Maximum Media Stream Bit Rate Request (TMMBR) feedback message is defined in RFC5104. This request and its corresponding Temporary Maximum Media Stream Bit Rate Notification (TMMBN) message defined in RFC5104 are used by a WebRTC receiver to inform the sending party that there is a current limitation on the amount of bandwidth available to this receiver. WebRTC endpoints that are sending media are required to implement support for TMMBR messages and shall follow bandwidth limitations set by a TMMBR message received for their SSRC. The sending of TMMBR messages is optional.</w:t>
      </w:r>
    </w:p>
    <w:p w14:paraId="43A95AF6" w14:textId="14DE8314" w:rsidR="006A3AA5" w:rsidRPr="006A3AA5" w:rsidRDefault="000B2C13" w:rsidP="00C9474C">
      <w:pPr>
        <w:pStyle w:val="41"/>
      </w:pPr>
      <w:bookmarkStart w:id="2364" w:name="_Toc151062173"/>
      <w:r>
        <w:t>1</w:t>
      </w:r>
      <w:del w:id="2365" w:author="Ryan Hakju Lee" w:date="2023-11-16T08:37:00Z">
        <w:r w:rsidDel="00381D9F">
          <w:delText>3</w:delText>
        </w:r>
      </w:del>
      <w:ins w:id="2366" w:author="Ryan Hakju Lee" w:date="2023-11-16T08:37:00Z">
        <w:r w:rsidR="00381D9F">
          <w:t>4</w:t>
        </w:r>
      </w:ins>
      <w:r w:rsidR="006A3AA5" w:rsidRPr="006A3AA5">
        <w:t>.1.1.8</w:t>
      </w:r>
      <w:r w:rsidR="006A3AA5" w:rsidRPr="006A3AA5">
        <w:tab/>
        <w:t xml:space="preserve"> RTP retransmission</w:t>
      </w:r>
      <w:bookmarkEnd w:id="2364"/>
    </w:p>
    <w:p w14:paraId="531378CA" w14:textId="77777777" w:rsidR="006A3AA5" w:rsidRPr="006A3AA5" w:rsidRDefault="006A3AA5" w:rsidP="006A3AA5">
      <w:pPr>
        <w:jc w:val="both"/>
        <w:rPr>
          <w:bCs/>
        </w:rPr>
      </w:pPr>
      <w:r w:rsidRPr="006A3AA5">
        <w:rPr>
          <w:bCs/>
        </w:rPr>
        <w:t>The RTP Retransmission Payload Format RFC 4588 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lastRenderedPageBreak/>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43C030C5" w:rsidR="00A739EB" w:rsidRPr="006C45FF" w:rsidRDefault="000B2C13" w:rsidP="00E4284F">
      <w:pPr>
        <w:pStyle w:val="21"/>
      </w:pPr>
      <w:bookmarkStart w:id="2367" w:name="_Toc151062174"/>
      <w:r>
        <w:t>1</w:t>
      </w:r>
      <w:del w:id="2368" w:author="Ryan Hakju Lee" w:date="2023-11-16T08:37:00Z">
        <w:r w:rsidDel="00381D9F">
          <w:delText>3</w:delText>
        </w:r>
      </w:del>
      <w:ins w:id="2369" w:author="Ryan Hakju Lee" w:date="2023-11-16T08:37:00Z">
        <w:r w:rsidR="00381D9F">
          <w:t>4</w:t>
        </w:r>
      </w:ins>
      <w:r w:rsidR="00A739EB">
        <w:t>.2</w:t>
      </w:r>
      <w:r w:rsidR="00A739EB">
        <w:tab/>
      </w:r>
      <w:r w:rsidR="00A739EB" w:rsidRPr="00E4284F">
        <w:t xml:space="preserve">Packet-loss handling mechanisms </w:t>
      </w:r>
      <w:r w:rsidR="00A739EB" w:rsidRPr="006C45FF">
        <w:t xml:space="preserve">supported in </w:t>
      </w:r>
      <w:del w:id="2370" w:author="Ryan Hakju Lee" w:date="2023-11-16T10:21:00Z">
        <w:r w:rsidR="00A739EB" w:rsidRPr="006C45FF" w:rsidDel="00AA19A2">
          <w:delText>iRTC clients</w:delText>
        </w:r>
      </w:del>
      <w:ins w:id="2371" w:author="Ryan Hakju Lee" w:date="2023-11-16T10:21:00Z">
        <w:r w:rsidR="00AA19A2">
          <w:t>RTC endpoint</w:t>
        </w:r>
      </w:ins>
      <w:bookmarkEnd w:id="2367"/>
    </w:p>
    <w:p w14:paraId="5BDE335B" w14:textId="1BC0555A" w:rsidR="00A739EB" w:rsidRPr="00C9474C" w:rsidRDefault="000B2C13" w:rsidP="00E4284F">
      <w:pPr>
        <w:pStyle w:val="31"/>
      </w:pPr>
      <w:bookmarkStart w:id="2372" w:name="_Toc151062175"/>
      <w:r>
        <w:t>1</w:t>
      </w:r>
      <w:del w:id="2373" w:author="Ryan Hakju Lee" w:date="2023-11-16T08:37:00Z">
        <w:r w:rsidDel="00381D9F">
          <w:delText>3</w:delText>
        </w:r>
      </w:del>
      <w:ins w:id="2374" w:author="Ryan Hakju Lee" w:date="2023-11-16T08:37:00Z">
        <w:r w:rsidR="00381D9F">
          <w:t>4</w:t>
        </w:r>
      </w:ins>
      <w:r w:rsidR="00A739EB">
        <w:t>.2.1</w:t>
      </w:r>
      <w:r w:rsidR="00A739EB">
        <w:tab/>
      </w:r>
      <w:r w:rsidR="00A739EB" w:rsidRPr="00E4284F">
        <w:t>General</w:t>
      </w:r>
      <w:bookmarkEnd w:id="2372"/>
    </w:p>
    <w:p w14:paraId="766523D0" w14:textId="77777777" w:rsidR="00A739EB" w:rsidRDefault="00A739EB" w:rsidP="00A739EB">
      <w:pPr>
        <w:jc w:val="both"/>
      </w:pPr>
      <w:r>
        <w:t>This clause specifies some methods to handle conditions with packet losses.</w:t>
      </w:r>
    </w:p>
    <w:p w14:paraId="211BE923" w14:textId="4178C157" w:rsidR="00A739EB" w:rsidRDefault="00A739EB" w:rsidP="00A739EB">
      <w:pPr>
        <w:jc w:val="both"/>
      </w:pPr>
      <w:r>
        <w:t xml:space="preserve">The ‘a=bw-info’ attribute defined in clause 19 of TS 26.114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del w:id="2375" w:author="Ryan Hakju Lee" w:date="2023-11-16T10:22:00Z">
        <w:r w:rsidDel="00AA19A2">
          <w:delText>iRTC client</w:delText>
        </w:r>
      </w:del>
      <w:ins w:id="2376" w:author="Ryan Hakju Lee" w:date="2023-11-16T10:22:00Z">
        <w:r w:rsidR="00AA19A2">
          <w:t>RTC endpoint</w:t>
        </w:r>
      </w:ins>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del w:id="2377" w:author="Ryan Hakju Lee" w:date="2023-11-16T10:22:00Z">
        <w:r w:rsidDel="00AA19A2">
          <w:delText>iRTC client</w:delText>
        </w:r>
      </w:del>
      <w:ins w:id="2378" w:author="Ryan Hakju Lee" w:date="2023-11-16T10:22:00Z">
        <w:r w:rsidR="00AA19A2">
          <w:t>RTC endpoint</w:t>
        </w:r>
      </w:ins>
      <w:r>
        <w:t xml:space="preserve"> can do in the sending direction. The ‘a=bw-info’ attribute defined in clause 19 of TS 26.114 offers an improved negotiation mechanism to better know what the </w:t>
      </w:r>
      <w:del w:id="2379" w:author="Ryan Hakju Lee" w:date="2023-11-16T10:22:00Z">
        <w:r w:rsidDel="00AA19A2">
          <w:delText>iRTC client</w:delText>
        </w:r>
      </w:del>
      <w:ins w:id="2380" w:author="Ryan Hakju Lee" w:date="2023-11-16T10:22:00Z">
        <w:r w:rsidR="00AA19A2">
          <w:t>RTC endpoint</w:t>
        </w:r>
      </w:ins>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307C0021" w:rsidR="00A739EB" w:rsidRPr="00C9474C" w:rsidRDefault="000B2C13" w:rsidP="00E4284F">
      <w:pPr>
        <w:pStyle w:val="31"/>
      </w:pPr>
      <w:del w:id="2381" w:author="Ryan Hakju Lee" w:date="2023-11-16T08:37:00Z">
        <w:r w:rsidDel="00381D9F">
          <w:delText>13</w:delText>
        </w:r>
      </w:del>
      <w:bookmarkStart w:id="2382" w:name="_Toc151062176"/>
      <w:ins w:id="2383" w:author="Ryan Hakju Lee" w:date="2023-11-16T08:37:00Z">
        <w:r w:rsidR="00381D9F">
          <w:t>14</w:t>
        </w:r>
      </w:ins>
      <w:r w:rsidR="00A739EB">
        <w:t>.2.2</w:t>
      </w:r>
      <w:r w:rsidR="00A739EB">
        <w:tab/>
      </w:r>
      <w:r w:rsidR="00A739EB" w:rsidRPr="00E4284F">
        <w:t>Video</w:t>
      </w:r>
      <w:bookmarkEnd w:id="2382"/>
    </w:p>
    <w:p w14:paraId="130A9192" w14:textId="6F3E0520" w:rsidR="00A739EB" w:rsidRPr="00C9474C" w:rsidRDefault="000B2C13" w:rsidP="00C9474C">
      <w:pPr>
        <w:pStyle w:val="41"/>
      </w:pPr>
      <w:del w:id="2384" w:author="Ryan Hakju Lee" w:date="2023-11-16T08:37:00Z">
        <w:r w:rsidDel="00381D9F">
          <w:delText>13</w:delText>
        </w:r>
      </w:del>
      <w:bookmarkStart w:id="2385" w:name="_Toc151062177"/>
      <w:ins w:id="2386" w:author="Ryan Hakju Lee" w:date="2023-11-16T08:37:00Z">
        <w:r w:rsidR="00381D9F">
          <w:t>14</w:t>
        </w:r>
      </w:ins>
      <w:r w:rsidR="00A739EB">
        <w:t>.2.2.1</w:t>
      </w:r>
      <w:r w:rsidR="00A739EB">
        <w:tab/>
      </w:r>
      <w:r w:rsidR="00A739EB" w:rsidRPr="00C9474C">
        <w:t>General</w:t>
      </w:r>
      <w:bookmarkEnd w:id="2385"/>
    </w:p>
    <w:p w14:paraId="177F4FD4" w14:textId="5BF642C1" w:rsidR="00A739EB" w:rsidRPr="00E53D00" w:rsidRDefault="00A739EB" w:rsidP="00A739EB">
      <w:pPr>
        <w:jc w:val="both"/>
        <w:rPr>
          <w:lang w:val="en-CA"/>
        </w:rPr>
      </w:pPr>
      <w:r>
        <w:rPr>
          <w:lang w:val="en-CA"/>
        </w:rPr>
        <w:t xml:space="preserve">The </w:t>
      </w:r>
      <w:del w:id="2387" w:author="Ryan Hakju Lee" w:date="2023-11-16T10:23:00Z">
        <w:r w:rsidDel="00AA19A2">
          <w:rPr>
            <w:lang w:val="en-CA"/>
          </w:rPr>
          <w:delText>iRTC client</w:delText>
        </w:r>
      </w:del>
      <w:ins w:id="2388" w:author="Ryan Hakju Lee" w:date="2023-11-16T10:23:00Z">
        <w:r w:rsidR="00AA19A2">
          <w:rPr>
            <w:lang w:val="en-CA"/>
          </w:rPr>
          <w:t>RTC endpoint</w:t>
        </w:r>
      </w:ins>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 and RFC 8835 with the below additions. </w:t>
      </w:r>
    </w:p>
    <w:p w14:paraId="0A263DED" w14:textId="17B38DCB" w:rsidR="00A739EB" w:rsidRPr="00C9474C" w:rsidRDefault="000B2C13" w:rsidP="00E4284F">
      <w:pPr>
        <w:pStyle w:val="41"/>
      </w:pPr>
      <w:del w:id="2389" w:author="Ryan Hakju Lee" w:date="2023-11-16T08:37:00Z">
        <w:r w:rsidDel="00381D9F">
          <w:delText>13</w:delText>
        </w:r>
      </w:del>
      <w:bookmarkStart w:id="2390" w:name="_Toc151062178"/>
      <w:ins w:id="2391" w:author="Ryan Hakju Lee" w:date="2023-11-16T08:37:00Z">
        <w:r w:rsidR="00381D9F">
          <w:t>14</w:t>
        </w:r>
      </w:ins>
      <w:r w:rsidR="00A739EB">
        <w:t>.2.2.2</w:t>
      </w:r>
      <w:r w:rsidR="00A739EB">
        <w:tab/>
      </w:r>
      <w:r w:rsidR="00A739EB" w:rsidRPr="00C9474C">
        <w:t>NACK, PLI, SLI and FIR messages</w:t>
      </w:r>
      <w:bookmarkEnd w:id="2390"/>
    </w:p>
    <w:p w14:paraId="782272A1" w14:textId="4FDDB0A5" w:rsidR="00A739EB" w:rsidRDefault="00A739EB" w:rsidP="00A739EB">
      <w:pPr>
        <w:jc w:val="both"/>
        <w:rPr>
          <w:lang w:val="en-CA"/>
        </w:rPr>
      </w:pPr>
      <w:del w:id="2392" w:author="Ryan Hakju Lee" w:date="2023-11-16T10:23:00Z">
        <w:r w:rsidDel="00AA19A2">
          <w:rPr>
            <w:lang w:val="en-CA"/>
          </w:rPr>
          <w:delText>iRTC</w:delText>
        </w:r>
        <w:r w:rsidRPr="00BC14CD" w:rsidDel="00AA19A2">
          <w:rPr>
            <w:lang w:val="en-CA"/>
          </w:rPr>
          <w:delText xml:space="preserve"> client</w:delText>
        </w:r>
      </w:del>
      <w:ins w:id="2393" w:author="Ryan Hakju Lee" w:date="2023-11-16T10:23:00Z">
        <w:r w:rsidR="00AA19A2">
          <w:rPr>
            <w:lang w:val="en-CA"/>
          </w:rPr>
          <w:t>RTC endpoint</w:t>
        </w:r>
      </w:ins>
      <w:r w:rsidRPr="00BC14CD">
        <w:rPr>
          <w:lang w:val="en-CA"/>
        </w:rPr>
        <w:t xml:space="preserve">s </w:t>
      </w:r>
      <w:r>
        <w:rPr>
          <w:lang w:val="en-CA"/>
        </w:rPr>
        <w:t xml:space="preserve">in terminal </w:t>
      </w:r>
      <w:r w:rsidRPr="00BC14CD">
        <w:rPr>
          <w:lang w:val="en-CA"/>
        </w:rPr>
        <w:t xml:space="preserve">offering video </w:t>
      </w:r>
      <w:r>
        <w:rPr>
          <w:lang w:val="en-CA"/>
        </w:rPr>
        <w:t>should</w:t>
      </w:r>
      <w:r w:rsidRPr="00BC14CD">
        <w:rPr>
          <w:lang w:val="en-CA"/>
        </w:rPr>
        <w:t xml:space="preserve"> support transmission and reception of NACK </w:t>
      </w:r>
      <w:r>
        <w:rPr>
          <w:lang w:val="en-CA"/>
        </w:rPr>
        <w:t xml:space="preserve">RTCP </w:t>
      </w:r>
      <w:r w:rsidRPr="00BC14CD">
        <w:rPr>
          <w:lang w:val="en-CA"/>
        </w:rPr>
        <w:t>messages, as an indication of non-received media packets.</w:t>
      </w:r>
      <w:r>
        <w:rPr>
          <w:lang w:val="en-CA"/>
        </w:rPr>
        <w:t xml:space="preserve"> </w:t>
      </w:r>
      <w:r w:rsidRPr="00C742E0">
        <w:rPr>
          <w:lang w:val="en-CA"/>
        </w:rPr>
        <w:t xml:space="preserve">Note that by setting the bitmask of following lost packets (BLP) the frequency of transmitting NACK can be reduced, but the repairing action by the </w:t>
      </w:r>
      <w:del w:id="2394" w:author="Ryan Hakju Lee" w:date="2023-11-16T10:23:00Z">
        <w:r w:rsidDel="00AA19A2">
          <w:rPr>
            <w:lang w:val="en-CA"/>
          </w:rPr>
          <w:delText>iRTC</w:delText>
        </w:r>
        <w:r w:rsidRPr="00C742E0" w:rsidDel="00AA19A2">
          <w:rPr>
            <w:lang w:val="en-CA"/>
          </w:rPr>
          <w:delText xml:space="preserve"> client</w:delText>
        </w:r>
      </w:del>
      <w:ins w:id="2395" w:author="Ryan Hakju Lee" w:date="2023-11-16T10:23:00Z">
        <w:r w:rsidR="00AA19A2">
          <w:rPr>
            <w:lang w:val="en-CA"/>
          </w:rPr>
          <w:t>RTC endpoint</w:t>
        </w:r>
      </w:ins>
      <w:r w:rsidRPr="00C742E0">
        <w:rPr>
          <w:lang w:val="en-CA"/>
        </w:rPr>
        <w:t xml:space="preserve"> receiving the message can be delayed correspondingly.</w:t>
      </w:r>
    </w:p>
    <w:p w14:paraId="5C9479E8" w14:textId="31D21D1F" w:rsidR="00A739EB" w:rsidRDefault="00A739EB" w:rsidP="00A739EB">
      <w:pPr>
        <w:jc w:val="both"/>
        <w:rPr>
          <w:lang w:val="en-CA"/>
        </w:rPr>
      </w:pPr>
      <w:del w:id="2396" w:author="Ryan Hakju Lee" w:date="2023-11-16T10:23:00Z">
        <w:r w:rsidDel="00AA19A2">
          <w:rPr>
            <w:lang w:val="en-CA"/>
          </w:rPr>
          <w:delText>iRTC client</w:delText>
        </w:r>
      </w:del>
      <w:ins w:id="2397" w:author="Ryan Hakju Lee" w:date="2023-11-16T10:23:00Z">
        <w:r w:rsidR="00AA19A2">
          <w:rPr>
            <w:lang w:val="en-CA"/>
          </w:rPr>
          <w:t>RTC endpoint</w:t>
        </w:r>
      </w:ins>
      <w:r>
        <w:rPr>
          <w:lang w:val="en-CA"/>
        </w:rPr>
        <w:t xml:space="preserve">s </w:t>
      </w:r>
      <w:r w:rsidRPr="00BC14CD">
        <w:rPr>
          <w:lang w:val="en-CA"/>
        </w:rPr>
        <w:t xml:space="preserve">offering video </w:t>
      </w:r>
      <w:r w:rsidRPr="00C9474C">
        <w:rPr>
          <w:lang w:val="en-CA"/>
        </w:rPr>
        <w:t>should</w:t>
      </w:r>
      <w:r w:rsidRPr="00BC14CD">
        <w:rPr>
          <w:lang w:val="en-CA"/>
        </w:rPr>
        <w:t xml:space="preserve"> support transmission and reception of </w:t>
      </w:r>
      <w:r w:rsidRPr="00C9474C">
        <w:rPr>
          <w:lang w:val="en-CA"/>
        </w:rPr>
        <w:t>Slice</w:t>
      </w:r>
      <w:r w:rsidRPr="00BC14CD">
        <w:rPr>
          <w:lang w:val="en-CA"/>
        </w:rPr>
        <w:t xml:space="preserve"> Loss Indication (</w:t>
      </w:r>
      <w:r>
        <w:rPr>
          <w:lang w:val="en-CA"/>
        </w:rPr>
        <w:t>S</w:t>
      </w:r>
      <w:r w:rsidRPr="00BC14CD">
        <w:rPr>
          <w:lang w:val="en-CA"/>
        </w:rPr>
        <w:t>LI)</w:t>
      </w:r>
      <w:r>
        <w:rPr>
          <w:lang w:val="en-CA"/>
        </w:rPr>
        <w:t xml:space="preserve"> RTCP messages and </w:t>
      </w:r>
      <w:r w:rsidRPr="00C9474C">
        <w:rPr>
          <w:lang w:val="en-CA"/>
        </w:rPr>
        <w:t xml:space="preserve">shall </w:t>
      </w:r>
      <w:r w:rsidRPr="00207BBE">
        <w:rPr>
          <w:lang w:val="en-CA"/>
        </w:rPr>
        <w:t>support reception of</w:t>
      </w:r>
      <w:r>
        <w:rPr>
          <w:lang w:val="en-CA"/>
        </w:rPr>
        <w:t xml:space="preserve"> </w:t>
      </w:r>
      <w:r w:rsidRPr="00C9474C">
        <w:rPr>
          <w:lang w:val="en-CA"/>
        </w:rPr>
        <w:t>Picture</w:t>
      </w:r>
      <w:r w:rsidRPr="00FF2B80">
        <w:rPr>
          <w:lang w:val="en-CA"/>
        </w:rPr>
        <w:t xml:space="preserve"> Loss Indication</w:t>
      </w:r>
      <w:r>
        <w:rPr>
          <w:lang w:val="en-CA"/>
        </w:rPr>
        <w:t xml:space="preserve"> (PLI) AVPF RTCP messages and </w:t>
      </w:r>
      <w:r w:rsidRPr="00C9474C">
        <w:rPr>
          <w:lang w:val="en-CA"/>
        </w:rPr>
        <w:t>Full Intra Request (FIR) codec control message (CCM) and react to those messages</w:t>
      </w:r>
      <w:r w:rsidRPr="00BC14CD">
        <w:rPr>
          <w:lang w:val="en-CA"/>
        </w:rPr>
        <w:t xml:space="preserve">. </w:t>
      </w:r>
    </w:p>
    <w:p w14:paraId="47159704" w14:textId="77777777" w:rsidR="00A739EB" w:rsidRDefault="00A739EB" w:rsidP="00A739EB">
      <w:pPr>
        <w:jc w:val="both"/>
        <w:rPr>
          <w:lang w:val="en-CA"/>
        </w:rPr>
      </w:pPr>
      <w:r>
        <w:t>An iRTC sending client 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7A0F3C75" w:rsidR="00A739EB" w:rsidRDefault="00A739EB" w:rsidP="00A739EB">
      <w:pPr>
        <w:jc w:val="both"/>
        <w:rPr>
          <w:lang w:eastAsia="ko-KR"/>
        </w:rPr>
      </w:pPr>
      <w:r w:rsidRPr="00567618">
        <w:lastRenderedPageBreak/>
        <w:t xml:space="preserve">An </w:t>
      </w:r>
      <w:del w:id="2398" w:author="Ryan Hakju Lee" w:date="2023-11-16T10:23:00Z">
        <w:r w:rsidDel="00AA19A2">
          <w:delText>iRTC</w:delText>
        </w:r>
        <w:r w:rsidRPr="00567618" w:rsidDel="00AA19A2">
          <w:delText xml:space="preserve"> client</w:delText>
        </w:r>
      </w:del>
      <w:ins w:id="2399" w:author="Ryan Hakju Lee" w:date="2023-11-16T10:23:00Z">
        <w:r w:rsidR="00AA19A2">
          <w:t>RTC endpoint</w:t>
        </w:r>
      </w:ins>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del w:id="2400" w:author="Ryan Hakju Lee" w:date="2023-11-16T10:23:00Z">
        <w:r w:rsidDel="00AA19A2">
          <w:rPr>
            <w:lang w:eastAsia="ko-KR"/>
          </w:rPr>
          <w:delText>iRTC</w:delText>
        </w:r>
        <w:r w:rsidRPr="00567618" w:rsidDel="00AA19A2">
          <w:rPr>
            <w:lang w:eastAsia="ko-KR"/>
          </w:rPr>
          <w:delText xml:space="preserve"> client</w:delText>
        </w:r>
      </w:del>
      <w:ins w:id="2401" w:author="Ryan Hakju Lee" w:date="2023-11-16T10:23:00Z">
        <w:r w:rsidR="00AA19A2">
          <w:rPr>
            <w:lang w:eastAsia="ko-KR"/>
          </w:rPr>
          <w:t>RTC endpoint</w:t>
        </w:r>
      </w:ins>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52E9F902" w:rsidR="00A739EB" w:rsidRDefault="00A739EB" w:rsidP="00A739EB">
      <w:pPr>
        <w:jc w:val="both"/>
      </w:pPr>
      <w:r w:rsidRPr="00567618">
        <w:t xml:space="preserve">The usage of the AVPF and CCM feedback messages is negotiated </w:t>
      </w:r>
      <w:r>
        <w:t>by</w:t>
      </w:r>
      <w:r w:rsidRPr="00567618">
        <w:t xml:space="preserve"> </w:t>
      </w:r>
      <w:del w:id="2402" w:author="Ryan Hakju Lee" w:date="2023-11-16T10:23:00Z">
        <w:r w:rsidDel="00AA19A2">
          <w:delText>iRTC client</w:delText>
        </w:r>
      </w:del>
      <w:ins w:id="2403" w:author="Ryan Hakju Lee" w:date="2023-11-16T10:23:00Z">
        <w:r w:rsidR="00AA19A2">
          <w:t>RTC endpoint</w:t>
        </w:r>
      </w:ins>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1AC8F25" w:rsidR="000B2C13" w:rsidRDefault="000B2C13" w:rsidP="00C9474C">
      <w:pPr>
        <w:pStyle w:val="41"/>
      </w:pPr>
      <w:del w:id="2404" w:author="Ryan Hakju Lee" w:date="2023-11-16T08:37:00Z">
        <w:r w:rsidDel="00381D9F">
          <w:delText>13</w:delText>
        </w:r>
      </w:del>
      <w:bookmarkStart w:id="2405" w:name="_Toc151062179"/>
      <w:ins w:id="2406" w:author="Ryan Hakju Lee" w:date="2023-11-16T08:37:00Z">
        <w:r w:rsidR="00381D9F">
          <w:t>14</w:t>
        </w:r>
      </w:ins>
      <w:r>
        <w:t>.2.2.3</w:t>
      </w:r>
      <w:r>
        <w:tab/>
        <w:t>TMMBR and TMMBN messages</w:t>
      </w:r>
      <w:bookmarkEnd w:id="2405"/>
    </w:p>
    <w:p w14:paraId="670445DF" w14:textId="35CC6CB2" w:rsidR="000B2C13" w:rsidRDefault="000B2C13" w:rsidP="000B2C13">
      <w:pPr>
        <w:jc w:val="both"/>
      </w:pPr>
      <w:r>
        <w:t xml:space="preserve">The Temporary Maximum Media Bit-rate Request (TMMBR) and Temporary Maximum Media bit-rate Notification (TMMBN) messages of Codec-Control Messages (CCM) shall be supported by </w:t>
      </w:r>
      <w:del w:id="2407" w:author="Ryan Hakju Lee" w:date="2023-11-16T10:23:00Z">
        <w:r w:rsidDel="00AA19A2">
          <w:delText>iRTC client</w:delText>
        </w:r>
      </w:del>
      <w:ins w:id="2408" w:author="Ryan Hakju Lee" w:date="2023-11-16T10:23:00Z">
        <w:r w:rsidR="00AA19A2">
          <w:t>RTC endpoint</w:t>
        </w:r>
      </w:ins>
      <w:r>
        <w:t>s in terminals supporting video. The TMMBR notification messages along with RTCP sender reports and receiver reports are used for dynamic video rate adaptation.</w:t>
      </w:r>
    </w:p>
    <w:p w14:paraId="29F973C0" w14:textId="27F969E0" w:rsidR="000B2C13" w:rsidRDefault="000B2C13" w:rsidP="00C9474C">
      <w:pPr>
        <w:pStyle w:val="41"/>
      </w:pPr>
      <w:del w:id="2409" w:author="Ryan Hakju Lee" w:date="2023-11-16T08:37:00Z">
        <w:r w:rsidDel="00381D9F">
          <w:delText>13</w:delText>
        </w:r>
      </w:del>
      <w:bookmarkStart w:id="2410" w:name="_Toc151062180"/>
      <w:ins w:id="2411" w:author="Ryan Hakju Lee" w:date="2023-11-16T08:37:00Z">
        <w:r w:rsidR="00381D9F">
          <w:t>14</w:t>
        </w:r>
      </w:ins>
      <w:r>
        <w:t>.2.2.4</w:t>
      </w:r>
      <w:r>
        <w:tab/>
        <w:t>RTP retransmission</w:t>
      </w:r>
      <w:bookmarkEnd w:id="2410"/>
    </w:p>
    <w:p w14:paraId="61DA4A44" w14:textId="5A09B0AD" w:rsidR="000B2C13" w:rsidRDefault="000B2C13">
      <w:pPr>
        <w:pPrChange w:id="2412" w:author="Ryan Hakju Lee" w:date="2023-11-16T10:33:00Z">
          <w:pPr>
            <w:jc w:val="both"/>
          </w:pPr>
        </w:pPrChange>
      </w:pPr>
      <w:r>
        <w:t xml:space="preserve">An </w:t>
      </w:r>
      <w:del w:id="2413" w:author="Ryan Hakju Lee" w:date="2023-11-16T10:23:00Z">
        <w:r w:rsidDel="00AA19A2">
          <w:delText>iRTC client</w:delText>
        </w:r>
      </w:del>
      <w:ins w:id="2414" w:author="Ryan Hakju Lee" w:date="2023-11-16T10:23:00Z">
        <w:r w:rsidR="00AA19A2">
          <w:t>RTC endpoint</w:t>
        </w:r>
      </w:ins>
      <w:r>
        <w:t xml:space="preserve"> in terminal may support RTP Retransmission as specified in clause 13.1.1.8. </w:t>
      </w:r>
    </w:p>
    <w:p w14:paraId="6BE2AE4F" w14:textId="034B73CB" w:rsidR="00A739EB" w:rsidRDefault="000B2C13">
      <w:pPr>
        <w:pPrChange w:id="2415" w:author="Ryan Hakju Lee" w:date="2023-11-16T10:33:00Z">
          <w:pPr>
            <w:jc w:val="both"/>
          </w:pPr>
        </w:pPrChange>
      </w:pPr>
      <w:r>
        <w:t xml:space="preserve">An </w:t>
      </w:r>
      <w:del w:id="2416" w:author="Ryan Hakju Lee" w:date="2023-11-16T10:23:00Z">
        <w:r w:rsidDel="00AA19A2">
          <w:delText>iRTC client</w:delText>
        </w:r>
      </w:del>
      <w:ins w:id="2417" w:author="Ryan Hakju Lee" w:date="2023-11-16T10:23:00Z">
        <w:r w:rsidR="00AA19A2">
          <w:t>RTC endpoint</w:t>
        </w:r>
      </w:ins>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264BC4" w:rsidRDefault="00264BC4">
      <w:pPr>
        <w:pStyle w:val="1"/>
        <w:rPr>
          <w:ins w:id="2418" w:author="Ryan Hakju Lee" w:date="2023-11-16T10:29:00Z"/>
          <w:rPrChange w:id="2419" w:author="Ryan Hakju Lee" w:date="2023-11-16T10:29:00Z">
            <w:rPr>
              <w:ins w:id="2420" w:author="Ryan Hakju Lee" w:date="2023-11-16T10:29:00Z"/>
              <w:rFonts w:cs="Arial"/>
              <w:sz w:val="32"/>
              <w:szCs w:val="32"/>
              <w:lang w:val="en-US"/>
            </w:rPr>
          </w:rPrChange>
        </w:rPr>
        <w:pPrChange w:id="2421" w:author="Ryan Hakju Lee" w:date="2023-11-16T10:29:00Z">
          <w:pPr>
            <w:pStyle w:val="1"/>
            <w:numPr>
              <w:numId w:val="27"/>
            </w:numPr>
            <w:pBdr>
              <w:top w:val="none" w:sz="0" w:space="0" w:color="auto"/>
            </w:pBdr>
            <w:overflowPunct w:val="0"/>
            <w:autoSpaceDE w:val="0"/>
            <w:autoSpaceDN w:val="0"/>
            <w:adjustRightInd w:val="0"/>
            <w:ind w:left="432" w:hanging="432"/>
            <w:textAlignment w:val="baseline"/>
          </w:pPr>
        </w:pPrChange>
      </w:pPr>
      <w:bookmarkStart w:id="2422" w:name="_Toc151062181"/>
      <w:bookmarkEnd w:id="2336"/>
      <w:bookmarkEnd w:id="2337"/>
      <w:ins w:id="2423" w:author="Ryan Hakju Lee" w:date="2023-11-16T10:29:00Z">
        <w:r>
          <w:t>15</w:t>
        </w:r>
        <w:r>
          <w:tab/>
        </w:r>
      </w:ins>
      <w:ins w:id="2424" w:author="Ryan Hakju Lee" w:date="2023-11-16T10:31:00Z">
        <w:r w:rsidR="006F3992">
          <w:t>RTC QoE metric reporting protocol</w:t>
        </w:r>
      </w:ins>
      <w:bookmarkEnd w:id="2422"/>
    </w:p>
    <w:p w14:paraId="4FDA53AE" w14:textId="4E87BAC2" w:rsidR="00264BC4" w:rsidRDefault="00264BC4">
      <w:pPr>
        <w:pStyle w:val="21"/>
        <w:rPr>
          <w:ins w:id="2425" w:author="Ryan Hakju Lee" w:date="2023-11-16T10:29:00Z"/>
        </w:rPr>
        <w:pPrChange w:id="2426" w:author="Ryan Hakju Lee" w:date="2023-11-16T10:30:00Z">
          <w:pPr>
            <w:pStyle w:val="21"/>
            <w:numPr>
              <w:ilvl w:val="1"/>
              <w:numId w:val="31"/>
            </w:numPr>
            <w:tabs>
              <w:tab w:val="num" w:pos="576"/>
            </w:tabs>
            <w:overflowPunct w:val="0"/>
            <w:autoSpaceDE w:val="0"/>
            <w:autoSpaceDN w:val="0"/>
            <w:adjustRightInd w:val="0"/>
            <w:ind w:left="576" w:hanging="576"/>
            <w:textAlignment w:val="baseline"/>
          </w:pPr>
        </w:pPrChange>
      </w:pPr>
      <w:bookmarkStart w:id="2427" w:name="_Toc151062182"/>
      <w:ins w:id="2428" w:author="Ryan Hakju Lee" w:date="2023-11-16T10:30:00Z">
        <w:r>
          <w:t>15.1</w:t>
        </w:r>
        <w:r>
          <w:tab/>
        </w:r>
      </w:ins>
      <w:ins w:id="2429" w:author="Ryan Hakju Lee" w:date="2023-11-16T10:32:00Z">
        <w:r w:rsidR="006F3992">
          <w:t>General</w:t>
        </w:r>
      </w:ins>
      <w:bookmarkEnd w:id="2427"/>
    </w:p>
    <w:p w14:paraId="0E1BA803" w14:textId="77777777" w:rsidR="00264BC4" w:rsidRDefault="00264BC4" w:rsidP="0086780D">
      <w:pPr>
        <w:rPr>
          <w:ins w:id="2430" w:author="Ryan Hakju Lee" w:date="2023-11-16T10:29:00Z"/>
        </w:rPr>
      </w:pPr>
      <w:ins w:id="2431" w:author="Ryan Hakju Lee" w:date="2023-11-16T10:29:00Z">
        <w:r w:rsidRPr="006436AF">
          <w:t xml:space="preserve">The Metrics Reporting API allows the Media Session Handler to send QoE metrics reports to the </w:t>
        </w:r>
        <w:r>
          <w:t>RTC</w:t>
        </w:r>
        <w:r w:rsidRPr="006436AF">
          <w:t> AF.</w:t>
        </w:r>
        <w:r>
          <w:t xml:space="preserve"> The metrics reporting procedure is as defined in clause 11.4.2 of TS 26.512.</w:t>
        </w:r>
      </w:ins>
    </w:p>
    <w:p w14:paraId="560921C0" w14:textId="07110B64" w:rsidR="00264BC4" w:rsidRPr="006F3992" w:rsidRDefault="00264BC4" w:rsidP="0086780D">
      <w:pPr>
        <w:rPr>
          <w:ins w:id="2432" w:author="Ryan Hakju Lee" w:date="2023-11-16T10:29:00Z"/>
          <w:rPrChange w:id="2433" w:author="Ryan Hakju Lee" w:date="2023-11-16T10:32:00Z">
            <w:rPr>
              <w:ins w:id="2434" w:author="Ryan Hakju Lee" w:date="2023-11-16T10:29:00Z"/>
              <w:lang w:val="en-CA"/>
            </w:rPr>
          </w:rPrChange>
        </w:rPr>
      </w:pPr>
      <w:ins w:id="2435" w:author="Ryan Hakju Lee" w:date="2023-11-16T10:29:00Z">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ins>
    </w:p>
    <w:p w14:paraId="3760B877" w14:textId="1A1EE482" w:rsidR="00264BC4" w:rsidRPr="006F3992" w:rsidRDefault="006F3992">
      <w:pPr>
        <w:pStyle w:val="21"/>
        <w:rPr>
          <w:ins w:id="2436" w:author="Ryan Hakju Lee" w:date="2023-11-16T10:29:00Z"/>
          <w:rPrChange w:id="2437" w:author="Ryan Hakju Lee" w:date="2023-11-16T10:33:00Z">
            <w:rPr>
              <w:ins w:id="2438" w:author="Ryan Hakju Lee" w:date="2023-11-16T10:29:00Z"/>
              <w:b/>
              <w:bCs/>
              <w:sz w:val="30"/>
              <w:szCs w:val="30"/>
            </w:rPr>
          </w:rPrChange>
        </w:rPr>
        <w:pPrChange w:id="2439" w:author="Ryan Hakju Lee" w:date="2023-11-16T10:33:00Z">
          <w:pPr>
            <w:pStyle w:val="31"/>
            <w:numPr>
              <w:ilvl w:val="2"/>
              <w:numId w:val="31"/>
            </w:numPr>
            <w:tabs>
              <w:tab w:val="num" w:pos="720"/>
            </w:tabs>
            <w:overflowPunct w:val="0"/>
            <w:autoSpaceDE w:val="0"/>
            <w:autoSpaceDN w:val="0"/>
            <w:adjustRightInd w:val="0"/>
            <w:ind w:left="720" w:hanging="720"/>
            <w:textAlignment w:val="baseline"/>
          </w:pPr>
        </w:pPrChange>
      </w:pPr>
      <w:bookmarkStart w:id="2440" w:name="_Toc151062183"/>
      <w:ins w:id="2441" w:author="Ryan Hakju Lee" w:date="2023-11-16T10:33:00Z">
        <w:r>
          <w:t>15.2</w:t>
        </w:r>
        <w:r>
          <w:tab/>
        </w:r>
      </w:ins>
      <w:ins w:id="2442" w:author="Ryan Hakju Lee" w:date="2023-11-16T10:29:00Z">
        <w:r w:rsidR="00264BC4" w:rsidRPr="006F3992">
          <w:rPr>
            <w:rPrChange w:id="2443" w:author="Ryan Hakju Lee" w:date="2023-11-16T10:33:00Z">
              <w:rPr>
                <w:bCs/>
                <w:sz w:val="30"/>
                <w:szCs w:val="30"/>
              </w:rPr>
            </w:rPrChange>
          </w:rPr>
          <w:t>Quality of Experience metrics definition</w:t>
        </w:r>
        <w:bookmarkEnd w:id="2440"/>
      </w:ins>
    </w:p>
    <w:p w14:paraId="14916E6C" w14:textId="0EE10730" w:rsidR="00264BC4" w:rsidRPr="006F3992" w:rsidRDefault="006F3992">
      <w:pPr>
        <w:pStyle w:val="31"/>
        <w:rPr>
          <w:ins w:id="2444" w:author="Ryan Hakju Lee" w:date="2023-11-16T10:29:00Z"/>
          <w:rPrChange w:id="2445" w:author="Ryan Hakju Lee" w:date="2023-11-16T10:34:00Z">
            <w:rPr>
              <w:ins w:id="2446" w:author="Ryan Hakju Lee" w:date="2023-11-16T10:29:00Z"/>
              <w:b/>
              <w:bCs/>
              <w:sz w:val="28"/>
              <w:szCs w:val="28"/>
            </w:rPr>
          </w:rPrChange>
        </w:rPr>
        <w:pPrChange w:id="2447" w:author="Ryan Hakju Lee" w:date="2023-11-16T10:34:00Z">
          <w:pPr>
            <w:pStyle w:val="41"/>
            <w:numPr>
              <w:ilvl w:val="3"/>
              <w:numId w:val="31"/>
            </w:numPr>
            <w:tabs>
              <w:tab w:val="num" w:pos="864"/>
            </w:tabs>
            <w:overflowPunct w:val="0"/>
            <w:autoSpaceDE w:val="0"/>
            <w:autoSpaceDN w:val="0"/>
            <w:adjustRightInd w:val="0"/>
            <w:ind w:left="864" w:hanging="864"/>
            <w:textAlignment w:val="baseline"/>
          </w:pPr>
        </w:pPrChange>
      </w:pPr>
      <w:bookmarkStart w:id="2448" w:name="_Toc151062184"/>
      <w:ins w:id="2449" w:author="Ryan Hakju Lee" w:date="2023-11-16T10:34:00Z">
        <w:r>
          <w:t>15.2.1</w:t>
        </w:r>
        <w:r>
          <w:tab/>
        </w:r>
      </w:ins>
      <w:ins w:id="2450" w:author="Ryan Hakju Lee" w:date="2023-11-16T10:29:00Z">
        <w:r w:rsidR="00264BC4" w:rsidRPr="0086780D">
          <w:t>Introduction</w:t>
        </w:r>
        <w:bookmarkEnd w:id="2448"/>
      </w:ins>
    </w:p>
    <w:p w14:paraId="2A45D9C3" w14:textId="2E037FA9" w:rsidR="00264BC4" w:rsidRPr="00CC1F51" w:rsidRDefault="00264BC4">
      <w:pPr>
        <w:rPr>
          <w:ins w:id="2451" w:author="Ryan Hakju Lee" w:date="2023-11-16T10:29:00Z"/>
        </w:rPr>
        <w:pPrChange w:id="2452" w:author="Ryan Hakju Lee" w:date="2023-11-16T10:34:00Z">
          <w:pPr>
            <w:keepNext/>
          </w:pPr>
        </w:pPrChange>
      </w:pPr>
      <w:ins w:id="2453" w:author="Ryan Hakju Lee" w:date="2023-11-16T10:29:00Z">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ins>
    </w:p>
    <w:p w14:paraId="54BFCDFA" w14:textId="77777777" w:rsidR="00264BC4" w:rsidRPr="00567618" w:rsidRDefault="00264BC4" w:rsidP="0086780D">
      <w:pPr>
        <w:rPr>
          <w:ins w:id="2454" w:author="Ryan Hakju Lee" w:date="2023-11-16T10:29:00Z"/>
        </w:rPr>
      </w:pPr>
      <w:ins w:id="2455" w:author="Ryan Hakju Lee" w:date="2023-11-16T10:29:00Z">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xml:space="preserve">" field splits the session duration into a number of equally sized periods where each period is of </w:t>
        </w:r>
        <w:r w:rsidRPr="00567618">
          <w:lastRenderedPageBreak/>
          <w:t>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ins>
    </w:p>
    <w:p w14:paraId="5D4DDC3D" w14:textId="77777777" w:rsidR="00264BC4" w:rsidRDefault="00264BC4">
      <w:pPr>
        <w:rPr>
          <w:ins w:id="2456" w:author="Ryan Hakju Lee" w:date="2023-11-16T10:29:00Z"/>
        </w:rPr>
      </w:pPr>
      <w:ins w:id="2457" w:author="Ryan Hakju Lee" w:date="2023-11-16T10:29:00Z">
        <w:r w:rsidRPr="00567618">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ins>
    </w:p>
    <w:p w14:paraId="0F0709FF" w14:textId="77777777" w:rsidR="00264BC4" w:rsidRPr="00401BB4" w:rsidRDefault="00264BC4">
      <w:pPr>
        <w:rPr>
          <w:ins w:id="2458" w:author="Ryan Hakju Lee" w:date="2023-11-16T10:29:00Z"/>
          <w:lang w:val="en-CA"/>
        </w:rPr>
      </w:pPr>
      <w:ins w:id="2459" w:author="Ryan Hakju Lee" w:date="2023-11-16T10:29:00Z">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ins>
    </w:p>
    <w:p w14:paraId="1C173C74" w14:textId="1E5AEF42" w:rsidR="00264BC4" w:rsidRPr="006F3992" w:rsidRDefault="006F3992">
      <w:pPr>
        <w:pStyle w:val="31"/>
        <w:rPr>
          <w:ins w:id="2460" w:author="Ryan Hakju Lee" w:date="2023-11-16T10:29:00Z"/>
          <w:rPrChange w:id="2461" w:author="Ryan Hakju Lee" w:date="2023-11-16T10:35:00Z">
            <w:rPr>
              <w:ins w:id="2462" w:author="Ryan Hakju Lee" w:date="2023-11-16T10:29:00Z"/>
              <w:b/>
              <w:bCs/>
              <w:sz w:val="28"/>
              <w:szCs w:val="28"/>
            </w:rPr>
          </w:rPrChange>
        </w:rPr>
        <w:pPrChange w:id="2463" w:author="Ryan Hakju Lee" w:date="2023-11-16T10:35:00Z">
          <w:pPr>
            <w:pStyle w:val="41"/>
            <w:numPr>
              <w:ilvl w:val="3"/>
              <w:numId w:val="31"/>
            </w:numPr>
            <w:tabs>
              <w:tab w:val="num" w:pos="864"/>
            </w:tabs>
            <w:overflowPunct w:val="0"/>
            <w:autoSpaceDE w:val="0"/>
            <w:autoSpaceDN w:val="0"/>
            <w:adjustRightInd w:val="0"/>
            <w:ind w:left="864" w:hanging="864"/>
            <w:textAlignment w:val="baseline"/>
          </w:pPr>
        </w:pPrChange>
      </w:pPr>
      <w:bookmarkStart w:id="2464" w:name="_Toc151062185"/>
      <w:ins w:id="2465" w:author="Ryan Hakju Lee" w:date="2023-11-16T10:35:00Z">
        <w:r>
          <w:t>15.2.2</w:t>
        </w:r>
        <w:r>
          <w:tab/>
        </w:r>
      </w:ins>
      <w:ins w:id="2466" w:author="Ryan Hakju Lee" w:date="2023-11-16T10:29:00Z">
        <w:r w:rsidR="00264BC4" w:rsidRPr="0086780D">
          <w:t>Corruption duration metric</w:t>
        </w:r>
        <w:bookmarkEnd w:id="2464"/>
      </w:ins>
    </w:p>
    <w:p w14:paraId="4276E630" w14:textId="77777777" w:rsidR="00264BC4" w:rsidRPr="00567618" w:rsidRDefault="00264BC4" w:rsidP="00264BC4">
      <w:pPr>
        <w:rPr>
          <w:ins w:id="2467" w:author="Ryan Hakju Lee" w:date="2023-11-16T10:29:00Z"/>
        </w:rPr>
      </w:pPr>
      <w:ins w:id="2468" w:author="Ryan Hakju Lee" w:date="2023-11-16T10:29:00Z">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ins>
    </w:p>
    <w:p w14:paraId="6669942E" w14:textId="77777777" w:rsidR="00264BC4" w:rsidRPr="00567618" w:rsidRDefault="00264BC4" w:rsidP="00264BC4">
      <w:pPr>
        <w:rPr>
          <w:ins w:id="2469" w:author="Ryan Hakju Lee" w:date="2023-11-16T10:29:00Z"/>
        </w:rPr>
      </w:pPr>
      <w:ins w:id="2470" w:author="Ryan Hakju Lee" w:date="2023-11-16T10:29:00Z">
        <w:r w:rsidRPr="00567618">
          <w:t>A good frame is a completely received frame:</w:t>
        </w:r>
      </w:ins>
    </w:p>
    <w:p w14:paraId="7B669341" w14:textId="77777777" w:rsidR="00264BC4" w:rsidRPr="006F3992" w:rsidRDefault="00264BC4" w:rsidP="0086780D">
      <w:pPr>
        <w:pStyle w:val="B1"/>
        <w:rPr>
          <w:ins w:id="2471" w:author="Ryan Hakju Lee" w:date="2023-11-16T10:29:00Z"/>
          <w:rPrChange w:id="2472" w:author="Ryan Hakju Lee" w:date="2023-11-16T10:35:00Z">
            <w:rPr>
              <w:ins w:id="2473" w:author="Ryan Hakju Lee" w:date="2023-11-16T10:29:00Z"/>
              <w:sz w:val="22"/>
              <w:szCs w:val="22"/>
            </w:rPr>
          </w:rPrChange>
        </w:rPr>
      </w:pPr>
      <w:ins w:id="2474" w:author="Ryan Hakju Lee" w:date="2023-11-16T10:29:00Z">
        <w:r w:rsidRPr="0086780D">
          <w:t>-</w:t>
        </w:r>
        <w:r w:rsidRPr="0086780D">
          <w:tab/>
        </w:r>
        <w:r w:rsidRPr="006F3992">
          <w:rPr>
            <w:rPrChange w:id="2475" w:author="Ryan Hakju Lee" w:date="2023-11-16T10:35:00Z">
              <w:rPr>
                <w:sz w:val="22"/>
                <w:szCs w:val="22"/>
              </w:rPr>
            </w:rPrChange>
          </w:rPr>
          <w:t>where all parts of the image are guaranteed to contain the correct content; or</w:t>
        </w:r>
      </w:ins>
    </w:p>
    <w:p w14:paraId="292C300E" w14:textId="77777777" w:rsidR="00264BC4" w:rsidRPr="006F3992" w:rsidRDefault="00264BC4">
      <w:pPr>
        <w:pStyle w:val="B1"/>
        <w:rPr>
          <w:ins w:id="2476" w:author="Ryan Hakju Lee" w:date="2023-11-16T10:29:00Z"/>
          <w:rPrChange w:id="2477" w:author="Ryan Hakju Lee" w:date="2023-11-16T10:35:00Z">
            <w:rPr>
              <w:ins w:id="2478" w:author="Ryan Hakju Lee" w:date="2023-11-16T10:29:00Z"/>
              <w:sz w:val="22"/>
              <w:szCs w:val="22"/>
            </w:rPr>
          </w:rPrChange>
        </w:rPr>
      </w:pPr>
      <w:ins w:id="2479" w:author="Ryan Hakju Lee" w:date="2023-11-16T10:29:00Z">
        <w:r w:rsidRPr="006F3992">
          <w:rPr>
            <w:rPrChange w:id="2480" w:author="Ryan Hakju Lee" w:date="2023-11-16T10:35:00Z">
              <w:rPr>
                <w:sz w:val="22"/>
                <w:szCs w:val="22"/>
              </w:rPr>
            </w:rPrChange>
          </w:rPr>
          <w:t>-</w:t>
        </w:r>
        <w:r w:rsidRPr="006F3992">
          <w:rPr>
            <w:rPrChange w:id="2481" w:author="Ryan Hakju Lee" w:date="2023-11-16T10:35:00Z">
              <w:rPr>
                <w:sz w:val="22"/>
                <w:szCs w:val="22"/>
              </w:rPr>
            </w:rPrChange>
          </w:rPr>
          <w:tab/>
          <w:t>that is a refresh frame, that is, does not reference any previously decoded frames; or</w:t>
        </w:r>
      </w:ins>
    </w:p>
    <w:p w14:paraId="1F3C6447" w14:textId="77777777" w:rsidR="00264BC4" w:rsidRPr="0086780D" w:rsidRDefault="00264BC4">
      <w:pPr>
        <w:pStyle w:val="B1"/>
        <w:rPr>
          <w:ins w:id="2482" w:author="Ryan Hakju Lee" w:date="2023-11-16T10:29:00Z"/>
        </w:rPr>
      </w:pPr>
      <w:ins w:id="2483" w:author="Ryan Hakju Lee" w:date="2023-11-16T10:29:00Z">
        <w:r w:rsidRPr="006F3992">
          <w:rPr>
            <w:rPrChange w:id="2484" w:author="Ryan Hakju Lee" w:date="2023-11-16T10:35:00Z">
              <w:rPr>
                <w:sz w:val="22"/>
                <w:szCs w:val="22"/>
              </w:rPr>
            </w:rPrChange>
          </w:rPr>
          <w:t>-</w:t>
        </w:r>
        <w:r w:rsidRPr="006F3992">
          <w:rPr>
            <w:rPrChange w:id="2485" w:author="Ryan Hakju Lee" w:date="2023-11-16T10:35:00Z">
              <w:rPr>
                <w:sz w:val="22"/>
                <w:szCs w:val="22"/>
              </w:rPr>
            </w:rPrChange>
          </w:rPr>
          <w:tab/>
          <w:t>which only references previously decoded good frames</w:t>
        </w:r>
      </w:ins>
    </w:p>
    <w:p w14:paraId="6ADFAD70" w14:textId="77777777" w:rsidR="00264BC4" w:rsidRPr="00123F3F" w:rsidRDefault="00264BC4">
      <w:pPr>
        <w:rPr>
          <w:ins w:id="2486" w:author="Ryan Hakju Lee" w:date="2023-11-16T10:29:00Z"/>
        </w:rPr>
        <w:pPrChange w:id="2487" w:author="Ryan Hakju Lee" w:date="2023-11-16T10:36:00Z">
          <w:pPr>
            <w:pStyle w:val="af2"/>
          </w:pPr>
        </w:pPrChange>
      </w:pPr>
      <w:ins w:id="2488" w:author="Ryan Hakju Lee" w:date="2023-11-16T10:29:00Z">
        <w:r w:rsidRPr="00123F3F">
          <w:t>Completely received means that all the bits are received and no bit error has occurred.</w:t>
        </w:r>
      </w:ins>
    </w:p>
    <w:p w14:paraId="220DA3FD" w14:textId="77777777" w:rsidR="00264BC4" w:rsidRPr="00567618" w:rsidRDefault="00264BC4">
      <w:pPr>
        <w:rPr>
          <w:ins w:id="2489" w:author="Ryan Hakju Lee" w:date="2023-11-16T10:29:00Z"/>
        </w:rPr>
      </w:pPr>
      <w:ins w:id="2490" w:author="Ryan Hakju Lee" w:date="2023-11-16T10:29:00Z">
        <w:r w:rsidRPr="00567618">
          <w:t>Corruption duration, M, in milliseconds can be calculated as below:</w:t>
        </w:r>
      </w:ins>
    </w:p>
    <w:p w14:paraId="0058F5F5" w14:textId="77777777" w:rsidR="00264BC4" w:rsidRPr="006F3992" w:rsidRDefault="00264BC4">
      <w:pPr>
        <w:pStyle w:val="B1"/>
        <w:rPr>
          <w:ins w:id="2491" w:author="Ryan Hakju Lee" w:date="2023-11-16T10:29:00Z"/>
          <w:rPrChange w:id="2492" w:author="Ryan Hakju Lee" w:date="2023-11-16T10:36:00Z">
            <w:rPr>
              <w:ins w:id="2493" w:author="Ryan Hakju Lee" w:date="2023-11-16T10:29:00Z"/>
              <w:sz w:val="22"/>
              <w:szCs w:val="22"/>
            </w:rPr>
          </w:rPrChange>
        </w:rPr>
      </w:pPr>
      <w:ins w:id="2494" w:author="Ryan Hakju Lee" w:date="2023-11-16T10:29:00Z">
        <w:r w:rsidRPr="0086780D">
          <w:t>a)</w:t>
        </w:r>
        <w:r w:rsidRPr="0086780D">
          <w:tab/>
        </w:r>
        <w:r w:rsidRPr="006F3992">
          <w:rPr>
            <w:rPrChange w:id="2495" w:author="Ryan Hakju Lee" w:date="2023-11-16T10:36:00Z">
              <w:rPr>
                <w:sz w:val="22"/>
                <w:szCs w:val="22"/>
              </w:rPr>
            </w:rPrChange>
          </w:rPr>
          <w:t>M can be derived by the client using the codec layer, in which case the codec layer signals the decoding of a good frame to the client. A good frame could also be derived by error tracking methods, but decoding quality evaluation methods shall not be used.</w:t>
        </w:r>
      </w:ins>
    </w:p>
    <w:p w14:paraId="7E0F15D4" w14:textId="77777777" w:rsidR="006F3992" w:rsidRPr="0086780D" w:rsidRDefault="00264BC4">
      <w:pPr>
        <w:pStyle w:val="B1"/>
        <w:rPr>
          <w:ins w:id="2496" w:author="Ryan Hakju Lee" w:date="2023-11-16T10:36:00Z"/>
        </w:rPr>
      </w:pPr>
      <w:ins w:id="2497" w:author="Ryan Hakju Lee" w:date="2023-11-16T10:29:00Z">
        <w:r w:rsidRPr="006F3992">
          <w:rPr>
            <w:rPrChange w:id="2498" w:author="Ryan Hakju Lee" w:date="2023-11-16T10:36:00Z">
              <w:rPr>
                <w:sz w:val="22"/>
                <w:szCs w:val="22"/>
              </w:rPr>
            </w:rPrChange>
          </w:rPr>
          <w:t>b)</w:t>
        </w:r>
        <w:r w:rsidRPr="006F3992">
          <w:rPr>
            <w:rPrChange w:id="2499" w:author="Ryan Hakju Lee" w:date="2023-11-16T10:36:00Z">
              <w:rPr>
                <w:sz w:val="22"/>
                <w:szCs w:val="22"/>
              </w:rPr>
            </w:rPrChange>
          </w:rPr>
          <w:tab/>
          <w:t>Alternatively, the corruption is considered as ended after N milliseconds with consecutively completely received frames, or when a refresh frame has been completely received, whichever comes first.</w:t>
        </w:r>
      </w:ins>
    </w:p>
    <w:p w14:paraId="6FE071B2" w14:textId="639FA1CD" w:rsidR="00264BC4" w:rsidRPr="006F3992" w:rsidRDefault="00264BC4">
      <w:pPr>
        <w:pStyle w:val="B1"/>
        <w:ind w:firstLine="0"/>
        <w:rPr>
          <w:ins w:id="2500" w:author="Ryan Hakju Lee" w:date="2023-11-16T10:29:00Z"/>
          <w:rPrChange w:id="2501" w:author="Ryan Hakju Lee" w:date="2023-11-16T10:36:00Z">
            <w:rPr>
              <w:ins w:id="2502" w:author="Ryan Hakju Lee" w:date="2023-11-16T10:29:00Z"/>
              <w:rFonts w:ascii="Calibri" w:hAnsi="Calibri" w:cs="Calibri"/>
            </w:rPr>
          </w:rPrChange>
        </w:rPr>
        <w:pPrChange w:id="2503" w:author="Ryan Hakju Lee" w:date="2023-11-16T10:36:00Z">
          <w:pPr>
            <w:pStyle w:val="B1"/>
          </w:pPr>
        </w:pPrChange>
      </w:pPr>
      <w:ins w:id="2504" w:author="Ryan Hakju Lee" w:date="2023-11-16T10:29:00Z">
        <w:r w:rsidRPr="006F3992">
          <w:rPr>
            <w:rPrChange w:id="2505" w:author="Ryan Hakju Lee" w:date="2023-11-16T10:36:00Z">
              <w:rPr>
                <w:sz w:val="22"/>
                <w:szCs w:val="22"/>
              </w:rPr>
            </w:rPrChange>
          </w:rPr>
          <w:t>The optional configuration parameter N can be set to define the average characteristics of the codec. If N has not been configured it shall default to the length of one measurement interval for video media, and to one frame duration for non-video media.</w:t>
        </w:r>
      </w:ins>
    </w:p>
    <w:p w14:paraId="1076B4A0" w14:textId="77777777" w:rsidR="00264BC4" w:rsidRPr="00567618" w:rsidRDefault="00264BC4" w:rsidP="0086780D">
      <w:pPr>
        <w:rPr>
          <w:ins w:id="2506" w:author="Ryan Hakju Lee" w:date="2023-11-16T10:29:00Z"/>
        </w:rPr>
      </w:pPr>
      <w:ins w:id="2507" w:author="Ryan Hakju Lee" w:date="2023-11-16T10:29:00Z">
        <w:r w:rsidRPr="00567618">
          <w:t>The N parameter is specified in milliseconds and is used with the "</w:t>
        </w:r>
        <w:r w:rsidRPr="002B4FE8">
          <w:rPr>
            <w:rFonts w:ascii="Courier New" w:hAnsi="Courier New" w:cs="Courier New"/>
            <w:sz w:val="22"/>
            <w:szCs w:val="22"/>
            <w:lang w:eastAsia="ja-JP"/>
          </w:rPr>
          <w:t>CorruptionDuration</w:t>
        </w:r>
        <w:r w:rsidRPr="00567618">
          <w:t xml:space="preserve">" parameter. The value of N may be set by the server. </w:t>
        </w:r>
      </w:ins>
    </w:p>
    <w:p w14:paraId="34FC22D6" w14:textId="77777777" w:rsidR="00264BC4" w:rsidRPr="00567618" w:rsidRDefault="00264BC4">
      <w:pPr>
        <w:rPr>
          <w:ins w:id="2508" w:author="Ryan Hakju Lee" w:date="2023-11-16T10:29:00Z"/>
        </w:rPr>
      </w:pPr>
      <w:ins w:id="2509" w:author="Ryan Hakju Lee" w:date="2023-11-16T10:29:00Z">
        <w:r w:rsidRPr="00567618">
          <w:t xml:space="preserve">All the occurred corruption durations within each </w:t>
        </w:r>
        <w:r>
          <w:t xml:space="preserve">measurement period </w:t>
        </w:r>
        <w:r w:rsidRPr="00567618">
          <w:t xml:space="preserve">are summed and stored in the vector </w:t>
        </w:r>
        <w:r w:rsidRPr="00567618">
          <w:rPr>
            <w:i/>
          </w:rPr>
          <w:t>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Pr="00567618">
          <w:rPr>
            <w:i/>
          </w:rPr>
          <w:t>NumberOfCorruptionEvents.</w:t>
        </w:r>
      </w:ins>
    </w:p>
    <w:p w14:paraId="47D134DF" w14:textId="65795A55" w:rsidR="00264BC4" w:rsidRDefault="00264BC4">
      <w:pPr>
        <w:rPr>
          <w:ins w:id="2510" w:author="Ryan Hakju Lee" w:date="2023-11-16T10:29:00Z"/>
        </w:rPr>
      </w:pPr>
      <w:ins w:id="2511" w:author="Ryan Hakju Lee" w:date="2023-11-16T10:29:00Z">
        <w:r w:rsidRPr="00567618">
          <w:t>The syntax for the metric "</w:t>
        </w:r>
        <w:r w:rsidRPr="00292A78">
          <w:rPr>
            <w:rFonts w:ascii="Courier New" w:hAnsi="Courier New" w:cs="Courier New"/>
            <w:sz w:val="22"/>
            <w:szCs w:val="22"/>
          </w:rPr>
          <w:t>CurruptionDuration</w:t>
        </w:r>
        <w:r w:rsidRPr="00567618">
          <w:t xml:space="preserve">" is as </w:t>
        </w:r>
        <w:r>
          <w:t xml:space="preserve">defined in </w:t>
        </w:r>
        <w:r w:rsidRPr="00527631">
          <w:t xml:space="preserve">Table </w:t>
        </w:r>
      </w:ins>
      <w:ins w:id="2512" w:author="Ryan Hakju Lee" w:date="2023-11-16T10:37:00Z">
        <w:r w:rsidR="009571B6">
          <w:t>15.2.2-1</w:t>
        </w:r>
      </w:ins>
    </w:p>
    <w:p w14:paraId="3FE633A4" w14:textId="12B18328" w:rsidR="00264BC4" w:rsidRPr="00CC1F51" w:rsidRDefault="00264BC4" w:rsidP="00264BC4">
      <w:pPr>
        <w:pStyle w:val="TH"/>
        <w:rPr>
          <w:ins w:id="2513" w:author="Ryan Hakju Lee" w:date="2023-11-16T10:29:00Z"/>
        </w:rPr>
      </w:pPr>
      <w:bookmarkStart w:id="2514" w:name="tab_qm_mpd"/>
      <w:ins w:id="2515" w:author="Ryan Hakju Lee" w:date="2023-11-16T10:29:00Z">
        <w:r w:rsidRPr="00CC1F51">
          <w:t>Table 1</w:t>
        </w:r>
      </w:ins>
      <w:bookmarkEnd w:id="2514"/>
      <w:ins w:id="2516" w:author="Ryan Hakju Lee" w:date="2023-11-16T10:37:00Z">
        <w:r w:rsidR="009571B6">
          <w:t>5.2.2-1</w:t>
        </w:r>
      </w:ins>
      <w:ins w:id="2517" w:author="Ryan Hakju Lee" w:date="2023-11-16T10:29:00Z">
        <w:r w:rsidRPr="00CC1F51">
          <w:t>:</w:t>
        </w:r>
        <w:r>
          <w:t xml:space="preserve"> Corruption duration</w:t>
        </w:r>
        <w:r w:rsidRPr="00CC1F51">
          <w:t xml:space="preserve"> </w:t>
        </w:r>
        <w:r>
          <w:t xml:space="preserve">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ins w:id="2518" w:author="Ryan Hakju Lee" w:date="2023-11-16T10:29:00Z"/>
        </w:trPr>
        <w:tc>
          <w:tcPr>
            <w:tcW w:w="2552" w:type="dxa"/>
            <w:gridSpan w:val="2"/>
            <w:shd w:val="clear" w:color="auto" w:fill="BFBFBF"/>
          </w:tcPr>
          <w:p w14:paraId="7D57F23E" w14:textId="77777777" w:rsidR="00264BC4" w:rsidRPr="00CC1F51" w:rsidRDefault="00264BC4" w:rsidP="00264BC4">
            <w:pPr>
              <w:pStyle w:val="TAH"/>
              <w:rPr>
                <w:ins w:id="2519" w:author="Ryan Hakju Lee" w:date="2023-11-16T10:29:00Z"/>
                <w:lang w:eastAsia="ja-JP"/>
              </w:rPr>
            </w:pPr>
            <w:ins w:id="2520" w:author="Ryan Hakju Lee" w:date="2023-11-16T10:29:00Z">
              <w:r w:rsidRPr="00CC1F51">
                <w:rPr>
                  <w:lang w:eastAsia="ja-JP"/>
                </w:rPr>
                <w:t>Key</w:t>
              </w:r>
            </w:ins>
          </w:p>
        </w:tc>
        <w:tc>
          <w:tcPr>
            <w:tcW w:w="2268" w:type="dxa"/>
            <w:shd w:val="clear" w:color="auto" w:fill="BFBFBF"/>
          </w:tcPr>
          <w:p w14:paraId="31F5224B" w14:textId="77777777" w:rsidR="00264BC4" w:rsidRPr="00CC1F51" w:rsidRDefault="00264BC4" w:rsidP="00264BC4">
            <w:pPr>
              <w:pStyle w:val="TAH"/>
              <w:rPr>
                <w:ins w:id="2521" w:author="Ryan Hakju Lee" w:date="2023-11-16T10:29:00Z"/>
                <w:lang w:eastAsia="ja-JP"/>
              </w:rPr>
            </w:pPr>
            <w:ins w:id="2522" w:author="Ryan Hakju Lee" w:date="2023-11-16T10:29:00Z">
              <w:r w:rsidRPr="00CC1F51">
                <w:rPr>
                  <w:lang w:eastAsia="ja-JP"/>
                </w:rPr>
                <w:t>Type</w:t>
              </w:r>
            </w:ins>
          </w:p>
        </w:tc>
        <w:tc>
          <w:tcPr>
            <w:tcW w:w="4781" w:type="dxa"/>
            <w:shd w:val="clear" w:color="auto" w:fill="BFBFBF"/>
          </w:tcPr>
          <w:p w14:paraId="24317522" w14:textId="77777777" w:rsidR="00264BC4" w:rsidRPr="00CC1F51" w:rsidRDefault="00264BC4" w:rsidP="00264BC4">
            <w:pPr>
              <w:pStyle w:val="TAH"/>
              <w:rPr>
                <w:ins w:id="2523" w:author="Ryan Hakju Lee" w:date="2023-11-16T10:29:00Z"/>
                <w:lang w:eastAsia="ja-JP"/>
              </w:rPr>
            </w:pPr>
            <w:ins w:id="2524" w:author="Ryan Hakju Lee" w:date="2023-11-16T10:29:00Z">
              <w:r w:rsidRPr="00CC1F51">
                <w:rPr>
                  <w:lang w:eastAsia="ja-JP"/>
                </w:rPr>
                <w:t>Description</w:t>
              </w:r>
            </w:ins>
          </w:p>
        </w:tc>
      </w:tr>
      <w:tr w:rsidR="00264BC4" w:rsidRPr="00CC1F51" w14:paraId="66B3EB51" w14:textId="77777777" w:rsidTr="00264BC4">
        <w:trPr>
          <w:jc w:val="center"/>
          <w:ins w:id="2525" w:author="Ryan Hakju Lee" w:date="2023-11-16T10:29:00Z"/>
        </w:trPr>
        <w:tc>
          <w:tcPr>
            <w:tcW w:w="2552" w:type="dxa"/>
            <w:gridSpan w:val="2"/>
            <w:shd w:val="clear" w:color="auto" w:fill="FFFFFF"/>
          </w:tcPr>
          <w:p w14:paraId="5167EB3E" w14:textId="77777777" w:rsidR="00264BC4" w:rsidRPr="00CC1F51" w:rsidRDefault="00264BC4" w:rsidP="00264BC4">
            <w:pPr>
              <w:pStyle w:val="TAL"/>
              <w:rPr>
                <w:ins w:id="2526" w:author="Ryan Hakju Lee" w:date="2023-11-16T10:29:00Z"/>
                <w:rFonts w:ascii="Courier New" w:hAnsi="Courier New" w:cs="Courier New"/>
                <w:lang w:eastAsia="ja-JP"/>
              </w:rPr>
            </w:pPr>
            <w:ins w:id="2527" w:author="Ryan Hakju Lee" w:date="2023-11-16T10:29:00Z">
              <w:r>
                <w:rPr>
                  <w:rFonts w:ascii="Courier New" w:hAnsi="Courier New" w:cs="Courier New"/>
                  <w:lang w:eastAsia="ja-JP"/>
                </w:rPr>
                <w:t>CorruptionDuration</w:t>
              </w:r>
            </w:ins>
          </w:p>
        </w:tc>
        <w:tc>
          <w:tcPr>
            <w:tcW w:w="2268" w:type="dxa"/>
            <w:shd w:val="clear" w:color="auto" w:fill="FFFFFF"/>
          </w:tcPr>
          <w:p w14:paraId="1AB88BFB" w14:textId="77777777" w:rsidR="00264BC4" w:rsidRPr="00CC1F51" w:rsidRDefault="00264BC4" w:rsidP="00264BC4">
            <w:pPr>
              <w:pStyle w:val="TAL"/>
              <w:rPr>
                <w:ins w:id="2528" w:author="Ryan Hakju Lee" w:date="2023-11-16T10:29:00Z"/>
                <w:rFonts w:ascii="Courier New" w:hAnsi="Courier New" w:cs="Courier New"/>
                <w:lang w:eastAsia="ja-JP"/>
              </w:rPr>
            </w:pPr>
            <w:ins w:id="2529" w:author="Ryan Hakju Lee" w:date="2023-11-16T10:29:00Z">
              <w:r w:rsidRPr="00CC1F51">
                <w:rPr>
                  <w:rFonts w:ascii="Courier New" w:hAnsi="Courier New" w:cs="Courier New"/>
                  <w:lang w:eastAsia="ja-JP"/>
                </w:rPr>
                <w:t>Object</w:t>
              </w:r>
            </w:ins>
          </w:p>
        </w:tc>
        <w:tc>
          <w:tcPr>
            <w:tcW w:w="4781" w:type="dxa"/>
            <w:shd w:val="clear" w:color="auto" w:fill="FFFFFF"/>
          </w:tcPr>
          <w:p w14:paraId="34DEE996" w14:textId="77777777" w:rsidR="00264BC4" w:rsidRPr="00CC1F51" w:rsidRDefault="00264BC4" w:rsidP="00264BC4">
            <w:pPr>
              <w:pStyle w:val="TAL"/>
              <w:rPr>
                <w:ins w:id="2530" w:author="Ryan Hakju Lee" w:date="2023-11-16T10:29:00Z"/>
                <w:rFonts w:cs="Arial"/>
                <w:lang w:eastAsia="ja-JP"/>
              </w:rPr>
            </w:pPr>
          </w:p>
        </w:tc>
      </w:tr>
      <w:tr w:rsidR="00264BC4" w:rsidRPr="00CC1F51" w14:paraId="472A3510" w14:textId="77777777" w:rsidTr="00264BC4">
        <w:trPr>
          <w:jc w:val="center"/>
          <w:ins w:id="2531" w:author="Ryan Hakju Lee" w:date="2023-11-16T10:29:00Z"/>
        </w:trPr>
        <w:tc>
          <w:tcPr>
            <w:tcW w:w="513" w:type="dxa"/>
            <w:shd w:val="clear" w:color="auto" w:fill="FFFFFF"/>
          </w:tcPr>
          <w:p w14:paraId="1F577BBD" w14:textId="77777777" w:rsidR="00264BC4" w:rsidRPr="00CC1F51" w:rsidRDefault="00264BC4" w:rsidP="00264BC4">
            <w:pPr>
              <w:pStyle w:val="TAL"/>
              <w:rPr>
                <w:ins w:id="2532" w:author="Ryan Hakju Lee" w:date="2023-11-16T10:29:00Z"/>
                <w:lang w:eastAsia="ja-JP"/>
              </w:rPr>
            </w:pPr>
          </w:p>
        </w:tc>
        <w:tc>
          <w:tcPr>
            <w:tcW w:w="2039" w:type="dxa"/>
            <w:shd w:val="clear" w:color="auto" w:fill="FFFFFF"/>
          </w:tcPr>
          <w:p w14:paraId="7A32B80E" w14:textId="77777777" w:rsidR="00264BC4" w:rsidRPr="00CC1F51" w:rsidRDefault="00264BC4" w:rsidP="00264BC4">
            <w:pPr>
              <w:pStyle w:val="TAL"/>
              <w:rPr>
                <w:ins w:id="2533" w:author="Ryan Hakju Lee" w:date="2023-11-16T10:29:00Z"/>
                <w:rFonts w:ascii="Courier New" w:hAnsi="Courier New" w:cs="Courier New"/>
                <w:lang w:eastAsia="ja-JP"/>
              </w:rPr>
            </w:pPr>
            <w:ins w:id="2534" w:author="Ryan Hakju Lee" w:date="2023-11-16T10:29:00Z">
              <w:r w:rsidRPr="00692C31">
                <w:rPr>
                  <w:rFonts w:ascii="Courier New" w:hAnsi="Courier New" w:cs="Courier New"/>
                  <w:lang w:eastAsia="ja-JP"/>
                </w:rPr>
                <w:t>totalCorruptionDuration</w:t>
              </w:r>
            </w:ins>
          </w:p>
        </w:tc>
        <w:tc>
          <w:tcPr>
            <w:tcW w:w="2268" w:type="dxa"/>
            <w:shd w:val="clear" w:color="auto" w:fill="FFFFFF"/>
          </w:tcPr>
          <w:p w14:paraId="06CBEC59" w14:textId="77777777" w:rsidR="00264BC4" w:rsidRPr="00CC1F51" w:rsidRDefault="00264BC4" w:rsidP="00264BC4">
            <w:pPr>
              <w:pStyle w:val="TAL"/>
              <w:rPr>
                <w:ins w:id="2535" w:author="Ryan Hakju Lee" w:date="2023-11-16T10:29:00Z"/>
                <w:rFonts w:ascii="Courier New" w:hAnsi="Courier New" w:cs="Courier New"/>
                <w:lang w:eastAsia="ja-JP"/>
              </w:rPr>
            </w:pPr>
            <w:ins w:id="2536" w:author="Ryan Hakju Lee" w:date="2023-11-16T10:29:00Z">
              <w:r w:rsidRPr="00A443B5">
                <w:rPr>
                  <w:rFonts w:ascii="Courier New" w:hAnsi="Courier New" w:cs="Courier New"/>
                  <w:lang w:eastAsia="ja-JP"/>
                </w:rPr>
                <w:t>unsignedLongVectorType</w:t>
              </w:r>
            </w:ins>
          </w:p>
        </w:tc>
        <w:tc>
          <w:tcPr>
            <w:tcW w:w="4781" w:type="dxa"/>
            <w:shd w:val="clear" w:color="auto" w:fill="FFFFFF"/>
          </w:tcPr>
          <w:p w14:paraId="5836BE2A" w14:textId="77777777" w:rsidR="00264BC4" w:rsidRPr="00CC1F51" w:rsidRDefault="00264BC4" w:rsidP="00264BC4">
            <w:pPr>
              <w:pStyle w:val="TAL"/>
              <w:rPr>
                <w:ins w:id="2537" w:author="Ryan Hakju Lee" w:date="2023-11-16T10:29:00Z"/>
                <w:rFonts w:cs="Arial"/>
                <w:lang w:eastAsia="ja-JP"/>
              </w:rPr>
            </w:pPr>
            <w:ins w:id="2538" w:author="Ryan Hakju Lee" w:date="2023-11-16T10:29:00Z">
              <w:r>
                <w:rPr>
                  <w:rFonts w:cs="Arial"/>
                  <w:lang w:eastAsia="ja-JP"/>
                </w:rPr>
                <w:t>An unordered list of all occurred corrupt durations within each measurement period.</w:t>
              </w:r>
            </w:ins>
          </w:p>
        </w:tc>
      </w:tr>
      <w:tr w:rsidR="00264BC4" w:rsidRPr="00CC1F51" w14:paraId="782AF9B4" w14:textId="77777777" w:rsidTr="00264BC4">
        <w:trPr>
          <w:jc w:val="center"/>
          <w:ins w:id="2539" w:author="Ryan Hakju Lee" w:date="2023-11-16T10:29:00Z"/>
        </w:trPr>
        <w:tc>
          <w:tcPr>
            <w:tcW w:w="513" w:type="dxa"/>
            <w:shd w:val="clear" w:color="auto" w:fill="FFFFFF"/>
          </w:tcPr>
          <w:p w14:paraId="39427E8E" w14:textId="77777777" w:rsidR="00264BC4" w:rsidRPr="00CC1F51" w:rsidRDefault="00264BC4" w:rsidP="00264BC4">
            <w:pPr>
              <w:pStyle w:val="TAL"/>
              <w:rPr>
                <w:ins w:id="2540" w:author="Ryan Hakju Lee" w:date="2023-11-16T10:29:00Z"/>
                <w:lang w:eastAsia="ja-JP"/>
              </w:rPr>
            </w:pPr>
          </w:p>
        </w:tc>
        <w:tc>
          <w:tcPr>
            <w:tcW w:w="2039" w:type="dxa"/>
            <w:shd w:val="clear" w:color="auto" w:fill="FFFFFF"/>
          </w:tcPr>
          <w:p w14:paraId="46FDDBF6" w14:textId="77777777" w:rsidR="00264BC4" w:rsidRPr="00CC1F51" w:rsidRDefault="00264BC4" w:rsidP="00264BC4">
            <w:pPr>
              <w:pStyle w:val="TAL"/>
              <w:rPr>
                <w:ins w:id="2541" w:author="Ryan Hakju Lee" w:date="2023-11-16T10:29:00Z"/>
                <w:rFonts w:ascii="Courier New" w:hAnsi="Courier New" w:cs="Courier New"/>
                <w:lang w:eastAsia="ja-JP"/>
              </w:rPr>
            </w:pPr>
            <w:ins w:id="2542" w:author="Ryan Hakju Lee" w:date="2023-11-16T10:29:00Z">
              <w:r w:rsidRPr="00692C31">
                <w:rPr>
                  <w:rFonts w:ascii="Courier New" w:hAnsi="Courier New" w:cs="Courier New"/>
                  <w:lang w:eastAsia="ja-JP"/>
                </w:rPr>
                <w:t>numberOfCorruptionEvents</w:t>
              </w:r>
            </w:ins>
          </w:p>
        </w:tc>
        <w:tc>
          <w:tcPr>
            <w:tcW w:w="2268" w:type="dxa"/>
            <w:shd w:val="clear" w:color="auto" w:fill="FFFFFF"/>
          </w:tcPr>
          <w:p w14:paraId="13EC460F" w14:textId="77777777" w:rsidR="00264BC4" w:rsidRPr="00CC1F51" w:rsidRDefault="00264BC4" w:rsidP="00264BC4">
            <w:pPr>
              <w:pStyle w:val="TAL"/>
              <w:rPr>
                <w:ins w:id="2543" w:author="Ryan Hakju Lee" w:date="2023-11-16T10:29:00Z"/>
                <w:rFonts w:ascii="Courier New" w:hAnsi="Courier New" w:cs="Courier New"/>
                <w:lang w:eastAsia="ja-JP"/>
              </w:rPr>
            </w:pPr>
            <w:ins w:id="2544" w:author="Ryan Hakju Lee" w:date="2023-11-16T10:29:00Z">
              <w:r w:rsidRPr="00A443B5">
                <w:rPr>
                  <w:rFonts w:ascii="Courier New" w:hAnsi="Courier New" w:cs="Courier New"/>
                  <w:lang w:eastAsia="ja-JP"/>
                </w:rPr>
                <w:t>unsignedLongVectorType</w:t>
              </w:r>
            </w:ins>
          </w:p>
        </w:tc>
        <w:tc>
          <w:tcPr>
            <w:tcW w:w="4781" w:type="dxa"/>
            <w:shd w:val="clear" w:color="auto" w:fill="FFFFFF"/>
          </w:tcPr>
          <w:p w14:paraId="6A48712F" w14:textId="77777777" w:rsidR="00264BC4" w:rsidRPr="00CC1F51" w:rsidRDefault="00264BC4" w:rsidP="00264BC4">
            <w:pPr>
              <w:pStyle w:val="TAL"/>
              <w:rPr>
                <w:ins w:id="2545" w:author="Ryan Hakju Lee" w:date="2023-11-16T10:29:00Z"/>
                <w:rFonts w:cs="Arial"/>
                <w:lang w:eastAsia="ja-JP"/>
              </w:rPr>
            </w:pPr>
            <w:ins w:id="2546" w:author="Ryan Hakju Lee" w:date="2023-11-16T10:29:00Z">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ins>
          </w:p>
        </w:tc>
      </w:tr>
    </w:tbl>
    <w:p w14:paraId="23BA623B" w14:textId="0DCA3BC6" w:rsidR="00264BC4" w:rsidRPr="009571B6" w:rsidRDefault="009571B6">
      <w:pPr>
        <w:pStyle w:val="31"/>
        <w:rPr>
          <w:ins w:id="2547" w:author="Ryan Hakju Lee" w:date="2023-11-16T10:29:00Z"/>
          <w:rPrChange w:id="2548" w:author="Ryan Hakju Lee" w:date="2023-11-16T10:37:00Z">
            <w:rPr>
              <w:ins w:id="2549" w:author="Ryan Hakju Lee" w:date="2023-11-16T10:29:00Z"/>
              <w:b/>
              <w:bCs/>
              <w:sz w:val="28"/>
              <w:szCs w:val="28"/>
            </w:rPr>
          </w:rPrChange>
        </w:rPr>
        <w:pPrChange w:id="2550" w:author="Ryan Hakju Lee" w:date="2023-11-16T10:37:00Z">
          <w:pPr>
            <w:pStyle w:val="41"/>
            <w:numPr>
              <w:ilvl w:val="3"/>
              <w:numId w:val="31"/>
            </w:numPr>
            <w:tabs>
              <w:tab w:val="num" w:pos="864"/>
            </w:tabs>
            <w:overflowPunct w:val="0"/>
            <w:autoSpaceDE w:val="0"/>
            <w:autoSpaceDN w:val="0"/>
            <w:adjustRightInd w:val="0"/>
            <w:ind w:left="864" w:hanging="864"/>
            <w:textAlignment w:val="baseline"/>
          </w:pPr>
        </w:pPrChange>
      </w:pPr>
      <w:bookmarkStart w:id="2551" w:name="_Toc26369446"/>
      <w:bookmarkStart w:id="2552" w:name="_Toc36227328"/>
      <w:bookmarkStart w:id="2553" w:name="_Toc36228343"/>
      <w:bookmarkStart w:id="2554" w:name="_Toc36228970"/>
      <w:bookmarkStart w:id="2555" w:name="_Toc68847289"/>
      <w:bookmarkStart w:id="2556" w:name="_Toc74611224"/>
      <w:bookmarkStart w:id="2557" w:name="_Toc75566503"/>
      <w:bookmarkStart w:id="2558" w:name="_Toc89790054"/>
      <w:bookmarkStart w:id="2559" w:name="_Toc99466691"/>
      <w:bookmarkStart w:id="2560" w:name="_Toc130412530"/>
      <w:bookmarkStart w:id="2561" w:name="_Toc151062186"/>
      <w:ins w:id="2562" w:author="Ryan Hakju Lee" w:date="2023-11-16T10:37:00Z">
        <w:r>
          <w:t>15.2.3</w:t>
        </w:r>
        <w:r>
          <w:tab/>
        </w:r>
      </w:ins>
      <w:ins w:id="2563" w:author="Ryan Hakju Lee" w:date="2023-11-16T10:29:00Z">
        <w:r w:rsidR="00264BC4" w:rsidRPr="0086780D">
          <w:t>Successive loss of RTP packets</w:t>
        </w:r>
        <w:bookmarkEnd w:id="2551"/>
        <w:bookmarkEnd w:id="2552"/>
        <w:bookmarkEnd w:id="2553"/>
        <w:bookmarkEnd w:id="2554"/>
        <w:bookmarkEnd w:id="2555"/>
        <w:bookmarkEnd w:id="2556"/>
        <w:bookmarkEnd w:id="2557"/>
        <w:bookmarkEnd w:id="2558"/>
        <w:bookmarkEnd w:id="2559"/>
        <w:bookmarkEnd w:id="2560"/>
        <w:bookmarkEnd w:id="2561"/>
      </w:ins>
    </w:p>
    <w:p w14:paraId="40574461" w14:textId="77777777" w:rsidR="00264BC4" w:rsidRPr="00567618" w:rsidRDefault="00264BC4" w:rsidP="00264BC4">
      <w:pPr>
        <w:rPr>
          <w:ins w:id="2564" w:author="Ryan Hakju Lee" w:date="2023-11-16T10:29:00Z"/>
        </w:rPr>
      </w:pPr>
      <w:ins w:id="2565" w:author="Ryan Hakju Lee" w:date="2023-11-16T10:29:00Z">
        <w:r w:rsidRPr="00567618">
          <w:t>The metric "SuccessiveLoss" indicates the number of RTP packets lost in succession per media channel.</w:t>
        </w:r>
      </w:ins>
    </w:p>
    <w:p w14:paraId="6EE719FF" w14:textId="5D3C45DA" w:rsidR="00264BC4" w:rsidRDefault="00264BC4" w:rsidP="00264BC4">
      <w:pPr>
        <w:rPr>
          <w:ins w:id="2566" w:author="Ryan Hakju Lee" w:date="2023-11-16T10:29:00Z"/>
        </w:rPr>
      </w:pPr>
      <w:ins w:id="2567" w:author="Ryan Hakju Lee" w:date="2023-11-16T10:29:00Z">
        <w:r w:rsidRPr="00567618">
          <w:lastRenderedPageBreak/>
          <w:t xml:space="preserve">All the number of successively lost RTP packets are summed up within each measurement resolution period of the stream and stored in the vector </w:t>
        </w:r>
        <w:r w:rsidRPr="00567618">
          <w:rPr>
            <w:i/>
          </w:rPr>
          <w:t>TotalNumberofSuccessivePacketLoss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Pr="00567618">
          <w:rPr>
            <w:i/>
          </w:rPr>
          <w:t xml:space="preserve">NumberOfSuccessiveLossEvents. </w:t>
        </w:r>
        <w:r w:rsidRPr="00567618">
          <w:rPr>
            <w:iCs/>
          </w:rPr>
          <w:t xml:space="preserve">The number of received packets are also summed up within each measurement resolution period and stored in the vector </w:t>
        </w:r>
        <w:r w:rsidRPr="00567618">
          <w:rPr>
            <w:i/>
          </w:rPr>
          <w:t xml:space="preserve">NumberOfReceivedPackets. </w:t>
        </w:r>
        <w:r w:rsidRPr="00567618">
          <w:t xml:space="preserve">These three vectors are reported by the </w:t>
        </w:r>
        <w:r>
          <w:t>RTC</w:t>
        </w:r>
        <w:r w:rsidRPr="00567618">
          <w:t xml:space="preserve"> </w:t>
        </w:r>
        <w:r>
          <w:t xml:space="preserve">UE </w:t>
        </w:r>
        <w:r w:rsidRPr="00567618">
          <w:t>as part of the QoE report</w:t>
        </w:r>
        <w:r>
          <w:t>.</w:t>
        </w:r>
      </w:ins>
    </w:p>
    <w:p w14:paraId="32DD46E5" w14:textId="74CBADDE" w:rsidR="00264BC4" w:rsidRPr="00567618" w:rsidRDefault="00264BC4" w:rsidP="00264BC4">
      <w:pPr>
        <w:rPr>
          <w:ins w:id="2568" w:author="Ryan Hakju Lee" w:date="2023-11-16T10:29:00Z"/>
        </w:rPr>
      </w:pPr>
      <w:ins w:id="2569" w:author="Ryan Hakju Lee" w:date="2023-11-16T10:29:00Z">
        <w:r w:rsidRPr="00567618">
          <w:t>The syntax for the metric "</w:t>
        </w:r>
        <w:r w:rsidRPr="002B4FE8">
          <w:rPr>
            <w:rFonts w:ascii="Courier New" w:hAnsi="Courier New" w:cs="Courier New"/>
            <w:sz w:val="22"/>
            <w:szCs w:val="22"/>
            <w:lang w:eastAsia="ja-JP"/>
          </w:rPr>
          <w:t>SuccessiveLoss</w:t>
        </w:r>
        <w:r w:rsidRPr="00567618">
          <w:t xml:space="preserve">" is as </w:t>
        </w:r>
        <w:r>
          <w:t xml:space="preserve">defined in </w:t>
        </w:r>
        <w:r w:rsidRPr="00527631">
          <w:t>Table</w:t>
        </w:r>
      </w:ins>
      <w:ins w:id="2570" w:author="Ryan Hakju Lee" w:date="2023-11-16T10:37:00Z">
        <w:r w:rsidR="009571B6">
          <w:t xml:space="preserve"> 15.2.3-1.</w:t>
        </w:r>
      </w:ins>
    </w:p>
    <w:p w14:paraId="6DF59163" w14:textId="06714874" w:rsidR="00264BC4" w:rsidRPr="00CC1F51" w:rsidRDefault="00264BC4" w:rsidP="00264BC4">
      <w:pPr>
        <w:pStyle w:val="TH"/>
        <w:rPr>
          <w:ins w:id="2571" w:author="Ryan Hakju Lee" w:date="2023-11-16T10:29:00Z"/>
        </w:rPr>
      </w:pPr>
      <w:ins w:id="2572" w:author="Ryan Hakju Lee" w:date="2023-11-16T10:29:00Z">
        <w:r w:rsidRPr="00CC1F51">
          <w:t xml:space="preserve">Table </w:t>
        </w:r>
      </w:ins>
      <w:ins w:id="2573" w:author="Ryan Hakju Lee" w:date="2023-11-16T10:38:00Z">
        <w:r w:rsidR="009571B6">
          <w:t>15.2.3-1</w:t>
        </w:r>
      </w:ins>
      <w:ins w:id="2574" w:author="Ryan Hakju Lee" w:date="2023-11-16T10:29:00Z">
        <w:r w:rsidRPr="00CC1F51">
          <w:t>:</w:t>
        </w:r>
        <w:r>
          <w:t xml:space="preserve"> Successive loss of RTP packets</w:t>
        </w:r>
        <w:r w:rsidRPr="00CC1F51">
          <w:t xml:space="preserve"> </w:t>
        </w:r>
        <w:r>
          <w:t xml:space="preserve">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ins w:id="2575" w:author="Ryan Hakju Lee" w:date="2023-11-16T10:29:00Z"/>
        </w:trPr>
        <w:tc>
          <w:tcPr>
            <w:tcW w:w="2552" w:type="dxa"/>
            <w:gridSpan w:val="2"/>
            <w:shd w:val="clear" w:color="auto" w:fill="BFBFBF"/>
          </w:tcPr>
          <w:p w14:paraId="00D766C6" w14:textId="77777777" w:rsidR="00264BC4" w:rsidRPr="00CC1F51" w:rsidRDefault="00264BC4" w:rsidP="00264BC4">
            <w:pPr>
              <w:pStyle w:val="TAH"/>
              <w:rPr>
                <w:ins w:id="2576" w:author="Ryan Hakju Lee" w:date="2023-11-16T10:29:00Z"/>
                <w:lang w:eastAsia="ja-JP"/>
              </w:rPr>
            </w:pPr>
            <w:ins w:id="2577" w:author="Ryan Hakju Lee" w:date="2023-11-16T10:29:00Z">
              <w:r w:rsidRPr="00CC1F51">
                <w:rPr>
                  <w:lang w:eastAsia="ja-JP"/>
                </w:rPr>
                <w:t>Key</w:t>
              </w:r>
            </w:ins>
          </w:p>
        </w:tc>
        <w:tc>
          <w:tcPr>
            <w:tcW w:w="2573" w:type="dxa"/>
            <w:shd w:val="clear" w:color="auto" w:fill="BFBFBF"/>
          </w:tcPr>
          <w:p w14:paraId="628E6B4E" w14:textId="77777777" w:rsidR="00264BC4" w:rsidRPr="00CC1F51" w:rsidRDefault="00264BC4" w:rsidP="00264BC4">
            <w:pPr>
              <w:pStyle w:val="TAH"/>
              <w:rPr>
                <w:ins w:id="2578" w:author="Ryan Hakju Lee" w:date="2023-11-16T10:29:00Z"/>
                <w:lang w:eastAsia="ja-JP"/>
              </w:rPr>
            </w:pPr>
            <w:ins w:id="2579" w:author="Ryan Hakju Lee" w:date="2023-11-16T10:29:00Z">
              <w:r w:rsidRPr="00CC1F51">
                <w:rPr>
                  <w:lang w:eastAsia="ja-JP"/>
                </w:rPr>
                <w:t>Type</w:t>
              </w:r>
            </w:ins>
          </w:p>
        </w:tc>
        <w:tc>
          <w:tcPr>
            <w:tcW w:w="4476" w:type="dxa"/>
            <w:shd w:val="clear" w:color="auto" w:fill="BFBFBF"/>
          </w:tcPr>
          <w:p w14:paraId="0CB78414" w14:textId="77777777" w:rsidR="00264BC4" w:rsidRPr="00CC1F51" w:rsidRDefault="00264BC4" w:rsidP="00264BC4">
            <w:pPr>
              <w:pStyle w:val="TAH"/>
              <w:rPr>
                <w:ins w:id="2580" w:author="Ryan Hakju Lee" w:date="2023-11-16T10:29:00Z"/>
                <w:lang w:eastAsia="ja-JP"/>
              </w:rPr>
            </w:pPr>
            <w:ins w:id="2581" w:author="Ryan Hakju Lee" w:date="2023-11-16T10:29:00Z">
              <w:r w:rsidRPr="00CC1F51">
                <w:rPr>
                  <w:lang w:eastAsia="ja-JP"/>
                </w:rPr>
                <w:t>Description</w:t>
              </w:r>
            </w:ins>
          </w:p>
        </w:tc>
      </w:tr>
      <w:tr w:rsidR="00264BC4" w:rsidRPr="00CC1F51" w14:paraId="29CA546D" w14:textId="77777777" w:rsidTr="00264BC4">
        <w:trPr>
          <w:jc w:val="center"/>
          <w:ins w:id="2582" w:author="Ryan Hakju Lee" w:date="2023-11-16T10:29:00Z"/>
        </w:trPr>
        <w:tc>
          <w:tcPr>
            <w:tcW w:w="2552" w:type="dxa"/>
            <w:gridSpan w:val="2"/>
            <w:shd w:val="clear" w:color="auto" w:fill="FFFFFF"/>
          </w:tcPr>
          <w:p w14:paraId="3A85A52B" w14:textId="77777777" w:rsidR="00264BC4" w:rsidRPr="00CC1F51" w:rsidRDefault="00264BC4" w:rsidP="00264BC4">
            <w:pPr>
              <w:pStyle w:val="TAL"/>
              <w:rPr>
                <w:ins w:id="2583" w:author="Ryan Hakju Lee" w:date="2023-11-16T10:29:00Z"/>
                <w:rFonts w:ascii="Courier New" w:hAnsi="Courier New" w:cs="Courier New"/>
                <w:lang w:eastAsia="ja-JP"/>
              </w:rPr>
            </w:pPr>
            <w:ins w:id="2584" w:author="Ryan Hakju Lee" w:date="2023-11-16T10:29:00Z">
              <w:r w:rsidRPr="007200FE">
                <w:rPr>
                  <w:rFonts w:ascii="Courier New" w:hAnsi="Courier New" w:cs="Courier New"/>
                  <w:lang w:eastAsia="ja-JP"/>
                </w:rPr>
                <w:t>SuccessiveLoss</w:t>
              </w:r>
            </w:ins>
          </w:p>
        </w:tc>
        <w:tc>
          <w:tcPr>
            <w:tcW w:w="2573" w:type="dxa"/>
            <w:shd w:val="clear" w:color="auto" w:fill="FFFFFF"/>
          </w:tcPr>
          <w:p w14:paraId="341E339F" w14:textId="77777777" w:rsidR="00264BC4" w:rsidRPr="00CC1F51" w:rsidRDefault="00264BC4" w:rsidP="00264BC4">
            <w:pPr>
              <w:pStyle w:val="TAL"/>
              <w:rPr>
                <w:ins w:id="2585" w:author="Ryan Hakju Lee" w:date="2023-11-16T10:29:00Z"/>
                <w:rFonts w:ascii="Courier New" w:hAnsi="Courier New" w:cs="Courier New"/>
                <w:lang w:eastAsia="ja-JP"/>
              </w:rPr>
            </w:pPr>
            <w:ins w:id="2586" w:author="Ryan Hakju Lee" w:date="2023-11-16T10:29:00Z">
              <w:r w:rsidRPr="00CC1F51">
                <w:rPr>
                  <w:rFonts w:ascii="Courier New" w:hAnsi="Courier New" w:cs="Courier New"/>
                  <w:lang w:eastAsia="ja-JP"/>
                </w:rPr>
                <w:t>Object</w:t>
              </w:r>
            </w:ins>
          </w:p>
        </w:tc>
        <w:tc>
          <w:tcPr>
            <w:tcW w:w="4476" w:type="dxa"/>
            <w:shd w:val="clear" w:color="auto" w:fill="FFFFFF"/>
          </w:tcPr>
          <w:p w14:paraId="05AF1BCE" w14:textId="77777777" w:rsidR="00264BC4" w:rsidRPr="00CC1F51" w:rsidRDefault="00264BC4" w:rsidP="00264BC4">
            <w:pPr>
              <w:pStyle w:val="TAL"/>
              <w:rPr>
                <w:ins w:id="2587" w:author="Ryan Hakju Lee" w:date="2023-11-16T10:29:00Z"/>
                <w:rFonts w:cs="Arial"/>
                <w:lang w:eastAsia="ja-JP"/>
              </w:rPr>
            </w:pPr>
          </w:p>
        </w:tc>
      </w:tr>
      <w:tr w:rsidR="00264BC4" w:rsidRPr="00CC1F51" w14:paraId="7CD9D828" w14:textId="77777777" w:rsidTr="00264BC4">
        <w:trPr>
          <w:jc w:val="center"/>
          <w:ins w:id="2588" w:author="Ryan Hakju Lee" w:date="2023-11-16T10:29:00Z"/>
        </w:trPr>
        <w:tc>
          <w:tcPr>
            <w:tcW w:w="513" w:type="dxa"/>
            <w:shd w:val="clear" w:color="auto" w:fill="FFFFFF"/>
          </w:tcPr>
          <w:p w14:paraId="5215A1FA" w14:textId="77777777" w:rsidR="00264BC4" w:rsidRPr="00CC1F51" w:rsidRDefault="00264BC4" w:rsidP="00264BC4">
            <w:pPr>
              <w:pStyle w:val="TAL"/>
              <w:rPr>
                <w:ins w:id="2589" w:author="Ryan Hakju Lee" w:date="2023-11-16T10:29:00Z"/>
                <w:lang w:eastAsia="ja-JP"/>
              </w:rPr>
            </w:pPr>
          </w:p>
        </w:tc>
        <w:tc>
          <w:tcPr>
            <w:tcW w:w="2039" w:type="dxa"/>
            <w:shd w:val="clear" w:color="auto" w:fill="FFFFFF"/>
          </w:tcPr>
          <w:p w14:paraId="22F3DF7F" w14:textId="77777777" w:rsidR="00264BC4" w:rsidRPr="00CC1F51" w:rsidRDefault="00264BC4" w:rsidP="00264BC4">
            <w:pPr>
              <w:pStyle w:val="TAL"/>
              <w:rPr>
                <w:ins w:id="2590" w:author="Ryan Hakju Lee" w:date="2023-11-16T10:29:00Z"/>
                <w:rFonts w:ascii="Courier New" w:hAnsi="Courier New" w:cs="Courier New"/>
                <w:lang w:eastAsia="ja-JP"/>
              </w:rPr>
            </w:pPr>
            <w:ins w:id="2591" w:author="Ryan Hakju Lee" w:date="2023-11-16T10:29:00Z">
              <w:r w:rsidRPr="007200FE">
                <w:rPr>
                  <w:rFonts w:ascii="Courier New" w:hAnsi="Courier New" w:cs="Courier New"/>
                  <w:lang w:eastAsia="ja-JP"/>
                </w:rPr>
                <w:t>TotalNumberofSuccessivePacketLoss</w:t>
              </w:r>
            </w:ins>
          </w:p>
        </w:tc>
        <w:tc>
          <w:tcPr>
            <w:tcW w:w="2573" w:type="dxa"/>
            <w:shd w:val="clear" w:color="auto" w:fill="FFFFFF"/>
          </w:tcPr>
          <w:p w14:paraId="00D1BF4A" w14:textId="77777777" w:rsidR="00264BC4" w:rsidRPr="00CC1F51" w:rsidRDefault="00264BC4" w:rsidP="00264BC4">
            <w:pPr>
              <w:pStyle w:val="TAL"/>
              <w:rPr>
                <w:ins w:id="2592" w:author="Ryan Hakju Lee" w:date="2023-11-16T10:29:00Z"/>
                <w:rFonts w:ascii="Courier New" w:hAnsi="Courier New" w:cs="Courier New"/>
                <w:lang w:eastAsia="ja-JP"/>
              </w:rPr>
            </w:pPr>
            <w:ins w:id="2593" w:author="Ryan Hakju Lee" w:date="2023-11-16T10:29:00Z">
              <w:r w:rsidRPr="00A443B5">
                <w:rPr>
                  <w:rFonts w:ascii="Courier New" w:hAnsi="Courier New" w:cs="Courier New"/>
                  <w:lang w:eastAsia="ja-JP"/>
                </w:rPr>
                <w:t>unsignedLongVectorType</w:t>
              </w:r>
            </w:ins>
          </w:p>
        </w:tc>
        <w:tc>
          <w:tcPr>
            <w:tcW w:w="4476" w:type="dxa"/>
            <w:shd w:val="clear" w:color="auto" w:fill="FFFFFF"/>
          </w:tcPr>
          <w:p w14:paraId="09A43D8C" w14:textId="77777777" w:rsidR="00264BC4" w:rsidRPr="00CC1F51" w:rsidRDefault="00264BC4" w:rsidP="00264BC4">
            <w:pPr>
              <w:pStyle w:val="TAL"/>
              <w:rPr>
                <w:ins w:id="2594" w:author="Ryan Hakju Lee" w:date="2023-11-16T10:29:00Z"/>
                <w:rFonts w:cs="Arial"/>
                <w:lang w:eastAsia="ja-JP"/>
              </w:rPr>
            </w:pPr>
            <w:ins w:id="2595" w:author="Ryan Hakju Lee" w:date="2023-11-16T10:29:00Z">
              <w:r>
                <w:rPr>
                  <w:rFonts w:cs="Arial"/>
                  <w:lang w:eastAsia="ja-JP"/>
                </w:rPr>
                <w:t xml:space="preserve">An unordered list of all </w:t>
              </w:r>
              <w:r w:rsidRPr="00567618">
                <w:t>successively lost RTP packets</w:t>
              </w:r>
              <w:r>
                <w:rPr>
                  <w:rFonts w:cs="Arial"/>
                  <w:lang w:eastAsia="ja-JP"/>
                </w:rPr>
                <w:t xml:space="preserve"> within each measurement period.</w:t>
              </w:r>
            </w:ins>
          </w:p>
        </w:tc>
      </w:tr>
      <w:tr w:rsidR="00264BC4" w:rsidRPr="00CC1F51" w14:paraId="7A67F309" w14:textId="77777777" w:rsidTr="00264BC4">
        <w:trPr>
          <w:jc w:val="center"/>
          <w:ins w:id="2596" w:author="Ryan Hakju Lee" w:date="2023-11-16T10:29:00Z"/>
        </w:trPr>
        <w:tc>
          <w:tcPr>
            <w:tcW w:w="513" w:type="dxa"/>
            <w:shd w:val="clear" w:color="auto" w:fill="FFFFFF"/>
          </w:tcPr>
          <w:p w14:paraId="4C4679FE" w14:textId="77777777" w:rsidR="00264BC4" w:rsidRPr="00CC1F51" w:rsidRDefault="00264BC4" w:rsidP="00264BC4">
            <w:pPr>
              <w:pStyle w:val="TAL"/>
              <w:rPr>
                <w:ins w:id="2597" w:author="Ryan Hakju Lee" w:date="2023-11-16T10:29:00Z"/>
                <w:lang w:eastAsia="ja-JP"/>
              </w:rPr>
            </w:pPr>
          </w:p>
        </w:tc>
        <w:tc>
          <w:tcPr>
            <w:tcW w:w="2039" w:type="dxa"/>
            <w:shd w:val="clear" w:color="auto" w:fill="FFFFFF"/>
          </w:tcPr>
          <w:p w14:paraId="46C2E675" w14:textId="77777777" w:rsidR="00264BC4" w:rsidRPr="00CC1F51" w:rsidRDefault="00264BC4" w:rsidP="00264BC4">
            <w:pPr>
              <w:pStyle w:val="TAL"/>
              <w:rPr>
                <w:ins w:id="2598" w:author="Ryan Hakju Lee" w:date="2023-11-16T10:29:00Z"/>
                <w:rFonts w:ascii="Courier New" w:hAnsi="Courier New" w:cs="Courier New"/>
                <w:lang w:eastAsia="ja-JP"/>
              </w:rPr>
            </w:pPr>
            <w:ins w:id="2599" w:author="Ryan Hakju Lee" w:date="2023-11-16T10:29:00Z">
              <w:r w:rsidRPr="007200FE">
                <w:rPr>
                  <w:rFonts w:ascii="Courier New" w:hAnsi="Courier New" w:cs="Courier New"/>
                  <w:lang w:eastAsia="ja-JP"/>
                </w:rPr>
                <w:t>NumberOfSuccessiveLossEvents</w:t>
              </w:r>
            </w:ins>
          </w:p>
        </w:tc>
        <w:tc>
          <w:tcPr>
            <w:tcW w:w="2573" w:type="dxa"/>
            <w:shd w:val="clear" w:color="auto" w:fill="FFFFFF"/>
          </w:tcPr>
          <w:p w14:paraId="3E0FE089" w14:textId="77777777" w:rsidR="00264BC4" w:rsidRPr="00CC1F51" w:rsidRDefault="00264BC4" w:rsidP="00264BC4">
            <w:pPr>
              <w:pStyle w:val="TAL"/>
              <w:rPr>
                <w:ins w:id="2600" w:author="Ryan Hakju Lee" w:date="2023-11-16T10:29:00Z"/>
                <w:rFonts w:ascii="Courier New" w:hAnsi="Courier New" w:cs="Courier New"/>
                <w:lang w:eastAsia="ja-JP"/>
              </w:rPr>
            </w:pPr>
            <w:ins w:id="2601" w:author="Ryan Hakju Lee" w:date="2023-11-16T10:29:00Z">
              <w:r w:rsidRPr="00A443B5">
                <w:rPr>
                  <w:rFonts w:ascii="Courier New" w:hAnsi="Courier New" w:cs="Courier New"/>
                  <w:lang w:eastAsia="ja-JP"/>
                </w:rPr>
                <w:t>unsignedLongVectorType</w:t>
              </w:r>
            </w:ins>
          </w:p>
        </w:tc>
        <w:tc>
          <w:tcPr>
            <w:tcW w:w="4476" w:type="dxa"/>
            <w:shd w:val="clear" w:color="auto" w:fill="FFFFFF"/>
          </w:tcPr>
          <w:p w14:paraId="0225ACEF" w14:textId="77777777" w:rsidR="00264BC4" w:rsidRPr="00CC1F51" w:rsidRDefault="00264BC4" w:rsidP="00264BC4">
            <w:pPr>
              <w:pStyle w:val="TAL"/>
              <w:rPr>
                <w:ins w:id="2602" w:author="Ryan Hakju Lee" w:date="2023-11-16T10:29:00Z"/>
                <w:rFonts w:cs="Arial"/>
                <w:lang w:eastAsia="ja-JP"/>
              </w:rPr>
            </w:pPr>
            <w:ins w:id="2603" w:author="Ryan Hakju Lee" w:date="2023-11-16T10:29:00Z">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ins>
          </w:p>
        </w:tc>
      </w:tr>
      <w:tr w:rsidR="00264BC4" w:rsidRPr="00CC1F51" w14:paraId="38BA8050" w14:textId="77777777" w:rsidTr="00264BC4">
        <w:trPr>
          <w:jc w:val="center"/>
          <w:ins w:id="2604" w:author="Ryan Hakju Lee" w:date="2023-11-16T10:29:00Z"/>
        </w:trPr>
        <w:tc>
          <w:tcPr>
            <w:tcW w:w="513" w:type="dxa"/>
            <w:shd w:val="clear" w:color="auto" w:fill="FFFFFF"/>
          </w:tcPr>
          <w:p w14:paraId="00E3928B" w14:textId="77777777" w:rsidR="00264BC4" w:rsidRPr="00CC1F51" w:rsidRDefault="00264BC4" w:rsidP="00264BC4">
            <w:pPr>
              <w:pStyle w:val="TAL"/>
              <w:rPr>
                <w:ins w:id="2605" w:author="Ryan Hakju Lee" w:date="2023-11-16T10:29:00Z"/>
                <w:lang w:eastAsia="ja-JP"/>
              </w:rPr>
            </w:pPr>
          </w:p>
        </w:tc>
        <w:tc>
          <w:tcPr>
            <w:tcW w:w="2039" w:type="dxa"/>
            <w:shd w:val="clear" w:color="auto" w:fill="FFFFFF"/>
          </w:tcPr>
          <w:p w14:paraId="357982B0" w14:textId="77777777" w:rsidR="00264BC4" w:rsidRPr="007200FE" w:rsidRDefault="00264BC4" w:rsidP="00264BC4">
            <w:pPr>
              <w:pStyle w:val="TAL"/>
              <w:rPr>
                <w:ins w:id="2606" w:author="Ryan Hakju Lee" w:date="2023-11-16T10:29:00Z"/>
                <w:rFonts w:ascii="Courier New" w:hAnsi="Courier New" w:cs="Courier New"/>
                <w:lang w:eastAsia="ja-JP"/>
              </w:rPr>
            </w:pPr>
            <w:ins w:id="2607" w:author="Ryan Hakju Lee" w:date="2023-11-16T10:29:00Z">
              <w:r w:rsidRPr="007200FE">
                <w:rPr>
                  <w:rFonts w:ascii="Courier New" w:hAnsi="Courier New" w:cs="Courier New"/>
                  <w:lang w:eastAsia="ja-JP"/>
                </w:rPr>
                <w:t>NumberOfReceivedPackets</w:t>
              </w:r>
            </w:ins>
          </w:p>
        </w:tc>
        <w:tc>
          <w:tcPr>
            <w:tcW w:w="2573" w:type="dxa"/>
            <w:shd w:val="clear" w:color="auto" w:fill="FFFFFF"/>
          </w:tcPr>
          <w:p w14:paraId="11976984" w14:textId="77777777" w:rsidR="00264BC4" w:rsidRPr="00A443B5" w:rsidRDefault="00264BC4" w:rsidP="00264BC4">
            <w:pPr>
              <w:pStyle w:val="TAL"/>
              <w:rPr>
                <w:ins w:id="2608" w:author="Ryan Hakju Lee" w:date="2023-11-16T10:29:00Z"/>
                <w:rFonts w:ascii="Courier New" w:hAnsi="Courier New" w:cs="Courier New"/>
                <w:lang w:eastAsia="ja-JP"/>
              </w:rPr>
            </w:pPr>
            <w:ins w:id="2609" w:author="Ryan Hakju Lee" w:date="2023-11-16T10:29:00Z">
              <w:r w:rsidRPr="00A443B5">
                <w:rPr>
                  <w:rFonts w:ascii="Courier New" w:hAnsi="Courier New" w:cs="Courier New"/>
                  <w:lang w:eastAsia="ja-JP"/>
                </w:rPr>
                <w:t>unsignedLongVectorType</w:t>
              </w:r>
            </w:ins>
          </w:p>
        </w:tc>
        <w:tc>
          <w:tcPr>
            <w:tcW w:w="4476" w:type="dxa"/>
            <w:shd w:val="clear" w:color="auto" w:fill="FFFFFF"/>
          </w:tcPr>
          <w:p w14:paraId="78B7A825" w14:textId="77777777" w:rsidR="00264BC4" w:rsidRDefault="00264BC4" w:rsidP="00264BC4">
            <w:pPr>
              <w:pStyle w:val="TAL"/>
              <w:rPr>
                <w:ins w:id="2610" w:author="Ryan Hakju Lee" w:date="2023-11-16T10:29:00Z"/>
                <w:rFonts w:cs="Arial"/>
                <w:lang w:eastAsia="ja-JP"/>
              </w:rPr>
            </w:pPr>
            <w:ins w:id="2611" w:author="Ryan Hakju Lee" w:date="2023-11-16T10:29:00Z">
              <w:r w:rsidRPr="00567618">
                <w:rPr>
                  <w:iCs/>
                </w:rPr>
                <w:t>The number of received packets are summed up within each measurement resolution period and stored in the vector</w:t>
              </w:r>
              <w:r>
                <w:rPr>
                  <w:iCs/>
                </w:rPr>
                <w:t>.</w:t>
              </w:r>
            </w:ins>
          </w:p>
        </w:tc>
      </w:tr>
    </w:tbl>
    <w:p w14:paraId="65D9540D" w14:textId="77777777" w:rsidR="00264BC4" w:rsidRDefault="00264BC4" w:rsidP="00264BC4">
      <w:pPr>
        <w:jc w:val="both"/>
        <w:rPr>
          <w:ins w:id="2612" w:author="Ryan Hakju Lee" w:date="2023-11-16T10:29:00Z"/>
        </w:rPr>
      </w:pPr>
    </w:p>
    <w:p w14:paraId="5D7A7281" w14:textId="517BE002" w:rsidR="00264BC4" w:rsidRPr="005D6830" w:rsidRDefault="005D6830">
      <w:pPr>
        <w:pStyle w:val="31"/>
        <w:rPr>
          <w:ins w:id="2613" w:author="Ryan Hakju Lee" w:date="2023-11-16T10:29:00Z"/>
          <w:rPrChange w:id="2614" w:author="Ryan Hakju Lee" w:date="2023-11-16T10:38:00Z">
            <w:rPr>
              <w:ins w:id="2615" w:author="Ryan Hakju Lee" w:date="2023-11-16T10:29:00Z"/>
              <w:b/>
              <w:bCs/>
              <w:sz w:val="28"/>
              <w:szCs w:val="28"/>
            </w:rPr>
          </w:rPrChange>
        </w:rPr>
        <w:pPrChange w:id="2616" w:author="Ryan Hakju Lee" w:date="2023-11-16T10:38:00Z">
          <w:pPr>
            <w:pStyle w:val="41"/>
            <w:numPr>
              <w:ilvl w:val="3"/>
              <w:numId w:val="31"/>
            </w:numPr>
            <w:tabs>
              <w:tab w:val="num" w:pos="864"/>
            </w:tabs>
            <w:overflowPunct w:val="0"/>
            <w:autoSpaceDE w:val="0"/>
            <w:autoSpaceDN w:val="0"/>
            <w:adjustRightInd w:val="0"/>
            <w:ind w:left="864" w:hanging="864"/>
            <w:textAlignment w:val="baseline"/>
          </w:pPr>
        </w:pPrChange>
      </w:pPr>
      <w:bookmarkStart w:id="2617" w:name="_Toc151062187"/>
      <w:ins w:id="2618" w:author="Ryan Hakju Lee" w:date="2023-11-16T10:38:00Z">
        <w:r>
          <w:t>15.2.4</w:t>
        </w:r>
        <w:r>
          <w:tab/>
        </w:r>
      </w:ins>
      <w:ins w:id="2619" w:author="Ryan Hakju Lee" w:date="2023-11-16T10:29:00Z">
        <w:r w:rsidR="00264BC4" w:rsidRPr="0086780D">
          <w:t>Frame rate</w:t>
        </w:r>
        <w:bookmarkEnd w:id="2617"/>
      </w:ins>
    </w:p>
    <w:p w14:paraId="3D879B66" w14:textId="77777777" w:rsidR="00264BC4" w:rsidRPr="00567618" w:rsidRDefault="00264BC4" w:rsidP="00264BC4">
      <w:pPr>
        <w:rPr>
          <w:ins w:id="2620" w:author="Ryan Hakju Lee" w:date="2023-11-16T10:29:00Z"/>
        </w:rPr>
      </w:pPr>
      <w:ins w:id="2621" w:author="Ryan Hakju Lee" w:date="2023-11-16T10:29:00Z">
        <w:r w:rsidRPr="00567618">
          <w:t>Frame rate indicates the playback frame rate. The playback frame rate is equal to the number of frames displayed during the measurement resolution period divided by the time duration, in seconds, of the measurement resolution period.</w:t>
        </w:r>
      </w:ins>
    </w:p>
    <w:p w14:paraId="16617E69" w14:textId="2C2304C7" w:rsidR="00264BC4" w:rsidRDefault="00264BC4" w:rsidP="00264BC4">
      <w:pPr>
        <w:rPr>
          <w:ins w:id="2622" w:author="Ryan Hakju Lee" w:date="2023-11-16T10:29:00Z"/>
        </w:rPr>
      </w:pPr>
      <w:ins w:id="2623" w:author="Ryan Hakju Lee" w:date="2023-11-16T10:29:00Z">
        <w:r w:rsidRPr="00567618">
          <w:t>For the Metrics-Name "</w:t>
        </w:r>
        <w:r w:rsidRPr="00CD3FFA">
          <w:rPr>
            <w:rFonts w:ascii="Courier New" w:hAnsi="Courier New" w:cs="Courier New"/>
            <w:sz w:val="22"/>
            <w:szCs w:val="22"/>
            <w:lang w:eastAsia="ja-JP"/>
          </w:rPr>
          <w:t>framerate</w:t>
        </w:r>
        <w:r w:rsidRPr="00567618">
          <w:t xml:space="preserve">", the value field indicates the frame rate value. This metric is expressed in frames per second and can be a fractional value. The frame rates for each resolution period are stored in the vector </w:t>
        </w:r>
        <w:r>
          <w:rPr>
            <w:i/>
          </w:rPr>
          <w:t>f</w:t>
        </w:r>
        <w:r w:rsidRPr="00567618">
          <w:rPr>
            <w:i/>
          </w:rPr>
          <w:t>rame</w:t>
        </w:r>
        <w:r>
          <w:rPr>
            <w:i/>
          </w:rPr>
          <w:t>r</w:t>
        </w:r>
        <w:r w:rsidRPr="00567618">
          <w:rPr>
            <w:i/>
          </w:rPr>
          <w:t>ate</w:t>
        </w:r>
        <w:r w:rsidRPr="00567618">
          <w:t xml:space="preserve"> and reported by the </w:t>
        </w:r>
        <w:r>
          <w:t>RTC</w:t>
        </w:r>
        <w:r w:rsidRPr="00567618">
          <w:t xml:space="preserve"> </w:t>
        </w:r>
        <w:r>
          <w:t>UE</w:t>
        </w:r>
        <w:r w:rsidRPr="00567618">
          <w:t xml:space="preserve"> as part of the QoE report</w:t>
        </w:r>
        <w:r>
          <w:t>.</w:t>
        </w:r>
      </w:ins>
    </w:p>
    <w:p w14:paraId="353B3A44" w14:textId="636E93F5" w:rsidR="00264BC4" w:rsidRDefault="00264BC4" w:rsidP="00264BC4">
      <w:pPr>
        <w:rPr>
          <w:ins w:id="2624" w:author="Ryan Hakju Lee" w:date="2023-11-16T10:29:00Z"/>
        </w:rPr>
      </w:pPr>
      <w:ins w:id="2625" w:author="Ryan Hakju Lee" w:date="2023-11-16T10:29:00Z">
        <w:r w:rsidRPr="00567618">
          <w:t>The syntax for the metric "</w:t>
        </w:r>
        <w:r w:rsidRPr="00292A78">
          <w:rPr>
            <w:rFonts w:ascii="Courier New" w:hAnsi="Courier New" w:cs="Courier New"/>
            <w:sz w:val="22"/>
            <w:szCs w:val="22"/>
          </w:rPr>
          <w:t>framerate</w:t>
        </w:r>
        <w:r w:rsidRPr="00567618">
          <w:t xml:space="preserve">" </w:t>
        </w:r>
        <w:r>
          <w:t xml:space="preserve">metric </w:t>
        </w:r>
        <w:r w:rsidRPr="00567618">
          <w:t xml:space="preserve">is as </w:t>
        </w:r>
        <w:r>
          <w:t xml:space="preserve">defined in </w:t>
        </w:r>
        <w:r w:rsidRPr="00713F23">
          <w:t xml:space="preserve">Table </w:t>
        </w:r>
      </w:ins>
      <w:ins w:id="2626" w:author="Ryan Hakju Lee" w:date="2023-11-16T10:38:00Z">
        <w:r w:rsidR="005D6830">
          <w:t>15.2.4-1.</w:t>
        </w:r>
      </w:ins>
    </w:p>
    <w:p w14:paraId="3C371E6A" w14:textId="2528D203" w:rsidR="00264BC4" w:rsidRDefault="00264BC4" w:rsidP="00264BC4">
      <w:pPr>
        <w:pStyle w:val="TH"/>
        <w:rPr>
          <w:ins w:id="2627" w:author="Ryan Hakju Lee" w:date="2023-11-16T10:29:00Z"/>
        </w:rPr>
      </w:pPr>
      <w:ins w:id="2628" w:author="Ryan Hakju Lee" w:date="2023-11-16T10:29:00Z">
        <w:r w:rsidRPr="00CC1F51">
          <w:t xml:space="preserve">Table </w:t>
        </w:r>
      </w:ins>
      <w:ins w:id="2629" w:author="Ryan Hakju Lee" w:date="2023-11-16T10:39:00Z">
        <w:r w:rsidR="005D6830">
          <w:t>15.2.4-1</w:t>
        </w:r>
      </w:ins>
      <w:ins w:id="2630" w:author="Ryan Hakju Lee" w:date="2023-11-16T10:29:00Z">
        <w:r w:rsidRPr="00CC1F51">
          <w:t>:</w:t>
        </w:r>
        <w:r>
          <w:t xml:space="preserve"> </w:t>
        </w:r>
      </w:ins>
      <w:ins w:id="2631" w:author="Ryan Hakju Lee" w:date="2023-11-16T10:38:00Z">
        <w:r w:rsidR="005D6830">
          <w:t>F</w:t>
        </w:r>
      </w:ins>
      <w:ins w:id="2632" w:author="Ryan Hakju Lee" w:date="2023-11-16T10:29:00Z">
        <w:r>
          <w:t>ramerate</w:t>
        </w:r>
        <w:r w:rsidRPr="00CC1F51">
          <w:t xml:space="preserve"> </w:t>
        </w:r>
        <w:r>
          <w:t xml:space="preserve">metric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ins w:id="2633" w:author="Ryan Hakju Lee" w:date="2023-11-16T10:29:00Z"/>
        </w:trPr>
        <w:tc>
          <w:tcPr>
            <w:tcW w:w="2552" w:type="dxa"/>
            <w:shd w:val="clear" w:color="auto" w:fill="BFBFBF"/>
          </w:tcPr>
          <w:p w14:paraId="2996AEF0" w14:textId="77777777" w:rsidR="00264BC4" w:rsidRPr="00CC1F51" w:rsidRDefault="00264BC4" w:rsidP="00264BC4">
            <w:pPr>
              <w:pStyle w:val="TAH"/>
              <w:rPr>
                <w:ins w:id="2634" w:author="Ryan Hakju Lee" w:date="2023-11-16T10:29:00Z"/>
                <w:lang w:eastAsia="ja-JP"/>
              </w:rPr>
            </w:pPr>
            <w:ins w:id="2635" w:author="Ryan Hakju Lee" w:date="2023-11-16T10:29:00Z">
              <w:r w:rsidRPr="00CC1F51">
                <w:rPr>
                  <w:lang w:eastAsia="ja-JP"/>
                </w:rPr>
                <w:t>Key</w:t>
              </w:r>
            </w:ins>
          </w:p>
        </w:tc>
        <w:tc>
          <w:tcPr>
            <w:tcW w:w="2268" w:type="dxa"/>
            <w:shd w:val="clear" w:color="auto" w:fill="BFBFBF"/>
          </w:tcPr>
          <w:p w14:paraId="14C1EC48" w14:textId="77777777" w:rsidR="00264BC4" w:rsidRPr="00CC1F51" w:rsidRDefault="00264BC4" w:rsidP="00264BC4">
            <w:pPr>
              <w:pStyle w:val="TAH"/>
              <w:rPr>
                <w:ins w:id="2636" w:author="Ryan Hakju Lee" w:date="2023-11-16T10:29:00Z"/>
                <w:lang w:eastAsia="ja-JP"/>
              </w:rPr>
            </w:pPr>
            <w:ins w:id="2637" w:author="Ryan Hakju Lee" w:date="2023-11-16T10:29:00Z">
              <w:r w:rsidRPr="00CC1F51">
                <w:rPr>
                  <w:lang w:eastAsia="ja-JP"/>
                </w:rPr>
                <w:t>Type</w:t>
              </w:r>
            </w:ins>
          </w:p>
        </w:tc>
        <w:tc>
          <w:tcPr>
            <w:tcW w:w="4781" w:type="dxa"/>
            <w:shd w:val="clear" w:color="auto" w:fill="BFBFBF"/>
          </w:tcPr>
          <w:p w14:paraId="6E923762" w14:textId="77777777" w:rsidR="00264BC4" w:rsidRPr="00CC1F51" w:rsidRDefault="00264BC4" w:rsidP="00264BC4">
            <w:pPr>
              <w:pStyle w:val="TAH"/>
              <w:rPr>
                <w:ins w:id="2638" w:author="Ryan Hakju Lee" w:date="2023-11-16T10:29:00Z"/>
                <w:lang w:eastAsia="ja-JP"/>
              </w:rPr>
            </w:pPr>
            <w:ins w:id="2639" w:author="Ryan Hakju Lee" w:date="2023-11-16T10:29:00Z">
              <w:r w:rsidRPr="00CC1F51">
                <w:rPr>
                  <w:lang w:eastAsia="ja-JP"/>
                </w:rPr>
                <w:t>Description</w:t>
              </w:r>
            </w:ins>
          </w:p>
        </w:tc>
      </w:tr>
      <w:tr w:rsidR="00264BC4" w:rsidRPr="00CC1F51" w14:paraId="5D74DAD4" w14:textId="77777777" w:rsidTr="00264BC4">
        <w:trPr>
          <w:jc w:val="center"/>
          <w:ins w:id="2640" w:author="Ryan Hakju Lee" w:date="2023-11-16T10:29:00Z"/>
        </w:trPr>
        <w:tc>
          <w:tcPr>
            <w:tcW w:w="2552" w:type="dxa"/>
            <w:shd w:val="clear" w:color="auto" w:fill="FFFFFF"/>
          </w:tcPr>
          <w:p w14:paraId="58CDFE59" w14:textId="77777777" w:rsidR="00264BC4" w:rsidRPr="00CC1F51" w:rsidRDefault="00264BC4" w:rsidP="00264BC4">
            <w:pPr>
              <w:pStyle w:val="TAL"/>
              <w:rPr>
                <w:ins w:id="2641" w:author="Ryan Hakju Lee" w:date="2023-11-16T10:29:00Z"/>
                <w:rFonts w:ascii="Courier New" w:hAnsi="Courier New" w:cs="Courier New"/>
                <w:lang w:eastAsia="ja-JP"/>
              </w:rPr>
            </w:pPr>
            <w:ins w:id="2642" w:author="Ryan Hakju Lee" w:date="2023-11-16T10:29:00Z">
              <w:r>
                <w:rPr>
                  <w:rFonts w:ascii="Courier New" w:hAnsi="Courier New" w:cs="Courier New"/>
                  <w:lang w:eastAsia="ja-JP"/>
                </w:rPr>
                <w:t>framerate</w:t>
              </w:r>
            </w:ins>
          </w:p>
        </w:tc>
        <w:tc>
          <w:tcPr>
            <w:tcW w:w="2268" w:type="dxa"/>
            <w:shd w:val="clear" w:color="auto" w:fill="FFFFFF"/>
          </w:tcPr>
          <w:p w14:paraId="71A385C1" w14:textId="77777777" w:rsidR="00264BC4" w:rsidRPr="00CC1F51" w:rsidRDefault="00264BC4" w:rsidP="00264BC4">
            <w:pPr>
              <w:pStyle w:val="TAL"/>
              <w:rPr>
                <w:ins w:id="2643" w:author="Ryan Hakju Lee" w:date="2023-11-16T10:29:00Z"/>
                <w:rFonts w:ascii="Courier New" w:hAnsi="Courier New" w:cs="Courier New"/>
                <w:lang w:eastAsia="ja-JP"/>
              </w:rPr>
            </w:pPr>
            <w:ins w:id="2644" w:author="Ryan Hakju Lee" w:date="2023-11-16T10:29:00Z">
              <w:r>
                <w:rPr>
                  <w:rFonts w:ascii="Courier New" w:hAnsi="Courier New" w:cs="Courier New"/>
                  <w:lang w:eastAsia="ja-JP"/>
                </w:rPr>
                <w:t>double</w:t>
              </w:r>
              <w:r w:rsidRPr="00A443B5">
                <w:rPr>
                  <w:rFonts w:ascii="Courier New" w:hAnsi="Courier New" w:cs="Courier New"/>
                  <w:lang w:eastAsia="ja-JP"/>
                </w:rPr>
                <w:t>VectorType</w:t>
              </w:r>
            </w:ins>
          </w:p>
        </w:tc>
        <w:tc>
          <w:tcPr>
            <w:tcW w:w="4781" w:type="dxa"/>
            <w:shd w:val="clear" w:color="auto" w:fill="FFFFFF"/>
          </w:tcPr>
          <w:p w14:paraId="294F2CC2" w14:textId="77777777" w:rsidR="00264BC4" w:rsidRPr="00CC1F51" w:rsidRDefault="00264BC4" w:rsidP="00264BC4">
            <w:pPr>
              <w:pStyle w:val="TAL"/>
              <w:rPr>
                <w:ins w:id="2645" w:author="Ryan Hakju Lee" w:date="2023-11-16T10:29:00Z"/>
                <w:rFonts w:cs="Arial"/>
                <w:lang w:eastAsia="ja-JP"/>
              </w:rPr>
            </w:pPr>
            <w:ins w:id="2646" w:author="Ryan Hakju Lee" w:date="2023-11-16T10:29:00Z">
              <w:r>
                <w:rPr>
                  <w:rFonts w:cs="Arial"/>
                  <w:lang w:eastAsia="ja-JP"/>
                </w:rPr>
                <w:t xml:space="preserve">An unordered list of framerate values reported over a reporting period. </w:t>
              </w:r>
              <w:r w:rsidRPr="00567618">
                <w:t xml:space="preserve">The frame rates for each </w:t>
              </w:r>
              <w:r>
                <w:t xml:space="preserve">metric </w:t>
              </w:r>
              <w:r w:rsidRPr="00567618">
                <w:t>resolution period are stored in the vector</w:t>
              </w:r>
              <w:r>
                <w:t>.</w:t>
              </w:r>
            </w:ins>
          </w:p>
        </w:tc>
      </w:tr>
    </w:tbl>
    <w:p w14:paraId="66FBD460" w14:textId="77777777" w:rsidR="00264BC4" w:rsidRDefault="00264BC4" w:rsidP="00264BC4">
      <w:pPr>
        <w:jc w:val="both"/>
        <w:rPr>
          <w:ins w:id="2647" w:author="Ryan Hakju Lee" w:date="2023-11-16T10:29:00Z"/>
        </w:rPr>
      </w:pPr>
    </w:p>
    <w:p w14:paraId="660F4D26" w14:textId="71705B3C" w:rsidR="00264BC4" w:rsidRPr="00AC741D" w:rsidRDefault="00AC741D">
      <w:pPr>
        <w:pStyle w:val="31"/>
        <w:rPr>
          <w:ins w:id="2648" w:author="Ryan Hakju Lee" w:date="2023-11-16T10:29:00Z"/>
          <w:rPrChange w:id="2649" w:author="Ryan Hakju Lee" w:date="2023-11-16T10:39:00Z">
            <w:rPr>
              <w:ins w:id="2650" w:author="Ryan Hakju Lee" w:date="2023-11-16T10:29:00Z"/>
              <w:b/>
              <w:bCs/>
            </w:rPr>
          </w:rPrChange>
        </w:rPr>
        <w:pPrChange w:id="2651" w:author="Ryan Hakju Lee" w:date="2023-11-16T10:39:00Z">
          <w:pPr>
            <w:pStyle w:val="41"/>
            <w:numPr>
              <w:ilvl w:val="3"/>
              <w:numId w:val="31"/>
            </w:numPr>
            <w:tabs>
              <w:tab w:val="num" w:pos="864"/>
            </w:tabs>
            <w:overflowPunct w:val="0"/>
            <w:autoSpaceDE w:val="0"/>
            <w:autoSpaceDN w:val="0"/>
            <w:adjustRightInd w:val="0"/>
            <w:ind w:left="864" w:hanging="864"/>
            <w:textAlignment w:val="baseline"/>
          </w:pPr>
        </w:pPrChange>
      </w:pPr>
      <w:bookmarkStart w:id="2652" w:name="_Toc151062188"/>
      <w:ins w:id="2653" w:author="Ryan Hakju Lee" w:date="2023-11-16T10:39:00Z">
        <w:r>
          <w:t>15.2.5</w:t>
        </w:r>
        <w:r>
          <w:tab/>
        </w:r>
      </w:ins>
      <w:ins w:id="2654" w:author="Ryan Hakju Lee" w:date="2023-11-16T10:29:00Z">
        <w:r w:rsidR="00264BC4" w:rsidRPr="0086780D">
          <w:t>Jitter duration</w:t>
        </w:r>
        <w:bookmarkEnd w:id="2652"/>
      </w:ins>
    </w:p>
    <w:p w14:paraId="740FA8AE" w14:textId="77777777" w:rsidR="00264BC4" w:rsidRPr="00567618" w:rsidRDefault="00264BC4" w:rsidP="00264BC4">
      <w:pPr>
        <w:rPr>
          <w:ins w:id="2655" w:author="Ryan Hakju Lee" w:date="2023-11-16T10:29:00Z"/>
        </w:rPr>
      </w:pPr>
      <w:ins w:id="2656" w:author="Ryan Hakju Lee" w:date="2023-11-16T10:29:00Z">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milliseconds. The expected time of a frame is equal to the actual playback time of the last played frame plus the difference between the NPT time of the frame and the NPT time of the last played frame.</w:t>
        </w:r>
      </w:ins>
    </w:p>
    <w:p w14:paraId="17C72169" w14:textId="77777777" w:rsidR="00264BC4" w:rsidRPr="00567618" w:rsidRDefault="00264BC4" w:rsidP="00264BC4">
      <w:pPr>
        <w:rPr>
          <w:ins w:id="2657" w:author="Ryan Hakju Lee" w:date="2023-11-16T10:29:00Z"/>
        </w:rPr>
      </w:pPr>
      <w:ins w:id="2658" w:author="Ryan Hakju Lee" w:date="2023-11-16T10:29:00Z">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292A78">
          <w:rPr>
            <w:rFonts w:ascii="Courier New" w:hAnsi="Courier New" w:cs="Courier New"/>
            <w:sz w:val="22"/>
            <w:szCs w:val="22"/>
          </w:rPr>
          <w:t>JitterDuration</w:t>
        </w:r>
        <w:r w:rsidRPr="00FA4779">
          <w:t xml:space="preserve">" parameter. The value of </w:t>
        </w:r>
        <w:r w:rsidRPr="00567618">
          <w:rPr>
            <w:i/>
          </w:rPr>
          <w:t>Jitter</w:t>
        </w:r>
        <w:r>
          <w:rPr>
            <w:i/>
          </w:rPr>
          <w:t>t</w:t>
        </w:r>
        <w:r w:rsidRPr="00567618">
          <w:rPr>
            <w:i/>
          </w:rPr>
          <w:t>hreshold</w:t>
        </w:r>
        <w:r w:rsidRPr="00FA4779">
          <w:t xml:space="preserve"> may be set by the server.</w:t>
        </w:r>
      </w:ins>
    </w:p>
    <w:p w14:paraId="4D5978E8" w14:textId="3FC9E07F" w:rsidR="00264BC4" w:rsidRPr="00567618" w:rsidRDefault="00264BC4" w:rsidP="00264BC4">
      <w:pPr>
        <w:rPr>
          <w:ins w:id="2659" w:author="Ryan Hakju Lee" w:date="2023-11-16T10:29:00Z"/>
        </w:rPr>
      </w:pPr>
      <w:ins w:id="2660" w:author="Ryan Hakju Lee" w:date="2023-11-16T10:29:00Z">
        <w:r w:rsidRPr="00567618">
          <w:t xml:space="preserve">All the jitter durations are summed up within each measurement resolution period and stored in the vector </w:t>
        </w:r>
        <w:r w:rsidRPr="00567618">
          <w:rPr>
            <w:i/>
          </w:rPr>
          <w:t>TotalJitterDuration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NumberOfJitterEvents. </w:t>
        </w:r>
        <w:r w:rsidRPr="00567618">
          <w:t xml:space="preserve">These two vectors are reported by the </w:t>
        </w:r>
        <w:r>
          <w:t>RTC</w:t>
        </w:r>
        <w:r w:rsidRPr="00567618">
          <w:t xml:space="preserve"> </w:t>
        </w:r>
        <w:r>
          <w:t>UE</w:t>
        </w:r>
        <w:r w:rsidRPr="00567618">
          <w:t xml:space="preserve"> as part of the QoE report</w:t>
        </w:r>
        <w:r>
          <w:t>.</w:t>
        </w:r>
      </w:ins>
    </w:p>
    <w:p w14:paraId="7C804C39" w14:textId="33FB03AB" w:rsidR="00264BC4" w:rsidRPr="00567618" w:rsidRDefault="00264BC4" w:rsidP="00264BC4">
      <w:pPr>
        <w:rPr>
          <w:ins w:id="2661" w:author="Ryan Hakju Lee" w:date="2023-11-16T10:29:00Z"/>
        </w:rPr>
      </w:pPr>
      <w:ins w:id="2662" w:author="Ryan Hakju Lee" w:date="2023-11-16T10:29:00Z">
        <w:r w:rsidRPr="00567618">
          <w:t>The syntax for the metric "</w:t>
        </w:r>
        <w:r w:rsidRPr="00292A78">
          <w:rPr>
            <w:rFonts w:ascii="Courier New" w:hAnsi="Courier New" w:cs="Courier New"/>
            <w:sz w:val="22"/>
            <w:szCs w:val="22"/>
          </w:rPr>
          <w:t>JitterDuration</w:t>
        </w:r>
        <w:r w:rsidRPr="00567618">
          <w:t xml:space="preserve">" is as </w:t>
        </w:r>
        <w:r>
          <w:t xml:space="preserve">defined in </w:t>
        </w:r>
        <w:r w:rsidRPr="00B260C1">
          <w:t xml:space="preserve">Table </w:t>
        </w:r>
      </w:ins>
      <w:ins w:id="2663" w:author="Ryan Hakju Lee" w:date="2023-11-16T10:39:00Z">
        <w:r w:rsidR="00AC741D">
          <w:t>15.2.5-1.</w:t>
        </w:r>
      </w:ins>
    </w:p>
    <w:p w14:paraId="60F90EC8" w14:textId="100DE1A3" w:rsidR="00264BC4" w:rsidRPr="00CC1F51" w:rsidRDefault="00264BC4" w:rsidP="00264BC4">
      <w:pPr>
        <w:pStyle w:val="TH"/>
        <w:rPr>
          <w:ins w:id="2664" w:author="Ryan Hakju Lee" w:date="2023-11-16T10:29:00Z"/>
        </w:rPr>
      </w:pPr>
      <w:ins w:id="2665" w:author="Ryan Hakju Lee" w:date="2023-11-16T10:29:00Z">
        <w:r w:rsidRPr="00CC1F51">
          <w:lastRenderedPageBreak/>
          <w:t xml:space="preserve">Table </w:t>
        </w:r>
      </w:ins>
      <w:ins w:id="2666" w:author="Ryan Hakju Lee" w:date="2023-11-16T10:39:00Z">
        <w:r w:rsidR="00AC741D">
          <w:t>15.2.5-1</w:t>
        </w:r>
      </w:ins>
      <w:ins w:id="2667" w:author="Ryan Hakju Lee" w:date="2023-11-16T10:29:00Z">
        <w:r w:rsidRPr="00CC1F51">
          <w:t>:</w:t>
        </w:r>
        <w:r>
          <w:t xml:space="preserve"> Jitter duration</w:t>
        </w:r>
        <w:r w:rsidRPr="00CC1F51">
          <w:t xml:space="preserve"> </w:t>
        </w:r>
        <w:r>
          <w:t xml:space="preserve">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ins w:id="2668" w:author="Ryan Hakju Lee" w:date="2023-11-16T10:29:00Z"/>
        </w:trPr>
        <w:tc>
          <w:tcPr>
            <w:tcW w:w="2552" w:type="dxa"/>
            <w:gridSpan w:val="2"/>
            <w:shd w:val="clear" w:color="auto" w:fill="BFBFBF"/>
          </w:tcPr>
          <w:p w14:paraId="4DB8F409" w14:textId="77777777" w:rsidR="00264BC4" w:rsidRPr="00CC1F51" w:rsidRDefault="00264BC4" w:rsidP="00264BC4">
            <w:pPr>
              <w:pStyle w:val="TAH"/>
              <w:rPr>
                <w:ins w:id="2669" w:author="Ryan Hakju Lee" w:date="2023-11-16T10:29:00Z"/>
                <w:lang w:eastAsia="ja-JP"/>
              </w:rPr>
            </w:pPr>
            <w:ins w:id="2670" w:author="Ryan Hakju Lee" w:date="2023-11-16T10:29:00Z">
              <w:r w:rsidRPr="00CC1F51">
                <w:rPr>
                  <w:lang w:eastAsia="ja-JP"/>
                </w:rPr>
                <w:t>Key</w:t>
              </w:r>
            </w:ins>
          </w:p>
        </w:tc>
        <w:tc>
          <w:tcPr>
            <w:tcW w:w="2573" w:type="dxa"/>
            <w:shd w:val="clear" w:color="auto" w:fill="BFBFBF"/>
          </w:tcPr>
          <w:p w14:paraId="4B76CDE4" w14:textId="77777777" w:rsidR="00264BC4" w:rsidRPr="00CC1F51" w:rsidRDefault="00264BC4" w:rsidP="00264BC4">
            <w:pPr>
              <w:pStyle w:val="TAH"/>
              <w:rPr>
                <w:ins w:id="2671" w:author="Ryan Hakju Lee" w:date="2023-11-16T10:29:00Z"/>
                <w:lang w:eastAsia="ja-JP"/>
              </w:rPr>
            </w:pPr>
            <w:ins w:id="2672" w:author="Ryan Hakju Lee" w:date="2023-11-16T10:29:00Z">
              <w:r w:rsidRPr="00CC1F51">
                <w:rPr>
                  <w:lang w:eastAsia="ja-JP"/>
                </w:rPr>
                <w:t>Type</w:t>
              </w:r>
            </w:ins>
          </w:p>
        </w:tc>
        <w:tc>
          <w:tcPr>
            <w:tcW w:w="4476" w:type="dxa"/>
            <w:shd w:val="clear" w:color="auto" w:fill="BFBFBF"/>
          </w:tcPr>
          <w:p w14:paraId="27C58EC1" w14:textId="77777777" w:rsidR="00264BC4" w:rsidRPr="00CC1F51" w:rsidRDefault="00264BC4" w:rsidP="00264BC4">
            <w:pPr>
              <w:pStyle w:val="TAH"/>
              <w:rPr>
                <w:ins w:id="2673" w:author="Ryan Hakju Lee" w:date="2023-11-16T10:29:00Z"/>
                <w:lang w:eastAsia="ja-JP"/>
              </w:rPr>
            </w:pPr>
            <w:ins w:id="2674" w:author="Ryan Hakju Lee" w:date="2023-11-16T10:29:00Z">
              <w:r w:rsidRPr="00CC1F51">
                <w:rPr>
                  <w:lang w:eastAsia="ja-JP"/>
                </w:rPr>
                <w:t>Description</w:t>
              </w:r>
            </w:ins>
          </w:p>
        </w:tc>
      </w:tr>
      <w:tr w:rsidR="00264BC4" w:rsidRPr="00CC1F51" w14:paraId="07C8770F" w14:textId="77777777" w:rsidTr="00264BC4">
        <w:trPr>
          <w:jc w:val="center"/>
          <w:ins w:id="2675" w:author="Ryan Hakju Lee" w:date="2023-11-16T10:29:00Z"/>
        </w:trPr>
        <w:tc>
          <w:tcPr>
            <w:tcW w:w="2552" w:type="dxa"/>
            <w:gridSpan w:val="2"/>
            <w:shd w:val="clear" w:color="auto" w:fill="FFFFFF"/>
          </w:tcPr>
          <w:p w14:paraId="2DF6C635" w14:textId="77777777" w:rsidR="00264BC4" w:rsidRPr="00CC1F51" w:rsidRDefault="00264BC4" w:rsidP="00264BC4">
            <w:pPr>
              <w:pStyle w:val="TAL"/>
              <w:rPr>
                <w:ins w:id="2676" w:author="Ryan Hakju Lee" w:date="2023-11-16T10:29:00Z"/>
                <w:rFonts w:ascii="Courier New" w:hAnsi="Courier New" w:cs="Courier New"/>
                <w:lang w:eastAsia="ja-JP"/>
              </w:rPr>
            </w:pPr>
            <w:ins w:id="2677" w:author="Ryan Hakju Lee" w:date="2023-11-16T10:29:00Z">
              <w:r>
                <w:rPr>
                  <w:rFonts w:ascii="Courier New" w:hAnsi="Courier New" w:cs="Courier New"/>
                  <w:lang w:eastAsia="ja-JP"/>
                </w:rPr>
                <w:t>JitterDuration</w:t>
              </w:r>
            </w:ins>
          </w:p>
        </w:tc>
        <w:tc>
          <w:tcPr>
            <w:tcW w:w="2573" w:type="dxa"/>
            <w:shd w:val="clear" w:color="auto" w:fill="FFFFFF"/>
          </w:tcPr>
          <w:p w14:paraId="6F1EB62B" w14:textId="77777777" w:rsidR="00264BC4" w:rsidRPr="00CC1F51" w:rsidRDefault="00264BC4" w:rsidP="00264BC4">
            <w:pPr>
              <w:pStyle w:val="TAL"/>
              <w:rPr>
                <w:ins w:id="2678" w:author="Ryan Hakju Lee" w:date="2023-11-16T10:29:00Z"/>
                <w:rFonts w:ascii="Courier New" w:hAnsi="Courier New" w:cs="Courier New"/>
                <w:lang w:eastAsia="ja-JP"/>
              </w:rPr>
            </w:pPr>
            <w:ins w:id="2679" w:author="Ryan Hakju Lee" w:date="2023-11-16T10:29:00Z">
              <w:r w:rsidRPr="00CC1F51">
                <w:rPr>
                  <w:rFonts w:ascii="Courier New" w:hAnsi="Courier New" w:cs="Courier New"/>
                  <w:lang w:eastAsia="ja-JP"/>
                </w:rPr>
                <w:t>Object</w:t>
              </w:r>
            </w:ins>
          </w:p>
        </w:tc>
        <w:tc>
          <w:tcPr>
            <w:tcW w:w="4476" w:type="dxa"/>
            <w:shd w:val="clear" w:color="auto" w:fill="FFFFFF"/>
          </w:tcPr>
          <w:p w14:paraId="083F8470" w14:textId="77777777" w:rsidR="00264BC4" w:rsidRPr="00CC1F51" w:rsidRDefault="00264BC4" w:rsidP="00264BC4">
            <w:pPr>
              <w:pStyle w:val="TAL"/>
              <w:rPr>
                <w:ins w:id="2680" w:author="Ryan Hakju Lee" w:date="2023-11-16T10:29:00Z"/>
                <w:rFonts w:cs="Arial"/>
                <w:lang w:eastAsia="ja-JP"/>
              </w:rPr>
            </w:pPr>
          </w:p>
        </w:tc>
      </w:tr>
      <w:tr w:rsidR="00264BC4" w:rsidRPr="00CC1F51" w14:paraId="2F96AF48" w14:textId="77777777" w:rsidTr="00264BC4">
        <w:trPr>
          <w:jc w:val="center"/>
          <w:ins w:id="2681" w:author="Ryan Hakju Lee" w:date="2023-11-16T10:29:00Z"/>
        </w:trPr>
        <w:tc>
          <w:tcPr>
            <w:tcW w:w="513" w:type="dxa"/>
            <w:shd w:val="clear" w:color="auto" w:fill="FFFFFF"/>
          </w:tcPr>
          <w:p w14:paraId="308C4108" w14:textId="77777777" w:rsidR="00264BC4" w:rsidRPr="00CC1F51" w:rsidRDefault="00264BC4" w:rsidP="00264BC4">
            <w:pPr>
              <w:pStyle w:val="TAL"/>
              <w:rPr>
                <w:ins w:id="2682" w:author="Ryan Hakju Lee" w:date="2023-11-16T10:29:00Z"/>
                <w:lang w:eastAsia="ja-JP"/>
              </w:rPr>
            </w:pPr>
          </w:p>
        </w:tc>
        <w:tc>
          <w:tcPr>
            <w:tcW w:w="2039" w:type="dxa"/>
            <w:shd w:val="clear" w:color="auto" w:fill="FFFFFF"/>
          </w:tcPr>
          <w:p w14:paraId="0FA7ADCB" w14:textId="77777777" w:rsidR="00264BC4" w:rsidRPr="00CC1F51" w:rsidRDefault="00264BC4" w:rsidP="00264BC4">
            <w:pPr>
              <w:pStyle w:val="TAL"/>
              <w:rPr>
                <w:ins w:id="2683" w:author="Ryan Hakju Lee" w:date="2023-11-16T10:29:00Z"/>
                <w:rFonts w:ascii="Courier New" w:hAnsi="Courier New" w:cs="Courier New"/>
                <w:lang w:eastAsia="ja-JP"/>
              </w:rPr>
            </w:pPr>
            <w:ins w:id="2684" w:author="Ryan Hakju Lee" w:date="2023-11-16T10:29:00Z">
              <w:r w:rsidRPr="00786545">
                <w:rPr>
                  <w:rFonts w:ascii="Courier New" w:hAnsi="Courier New" w:cs="Courier New"/>
                  <w:lang w:eastAsia="ja-JP"/>
                </w:rPr>
                <w:t>TotalJitterDuration</w:t>
              </w:r>
            </w:ins>
          </w:p>
        </w:tc>
        <w:tc>
          <w:tcPr>
            <w:tcW w:w="2573" w:type="dxa"/>
            <w:shd w:val="clear" w:color="auto" w:fill="FFFFFF"/>
          </w:tcPr>
          <w:p w14:paraId="2EC30F14" w14:textId="77777777" w:rsidR="00264BC4" w:rsidRPr="00CC1F51" w:rsidRDefault="00264BC4" w:rsidP="00264BC4">
            <w:pPr>
              <w:pStyle w:val="TAL"/>
              <w:rPr>
                <w:ins w:id="2685" w:author="Ryan Hakju Lee" w:date="2023-11-16T10:29:00Z"/>
                <w:rFonts w:ascii="Courier New" w:hAnsi="Courier New" w:cs="Courier New"/>
                <w:lang w:eastAsia="ja-JP"/>
              </w:rPr>
            </w:pPr>
            <w:ins w:id="2686" w:author="Ryan Hakju Lee" w:date="2023-11-16T10:29:00Z">
              <w:r>
                <w:rPr>
                  <w:rFonts w:ascii="Courier New" w:hAnsi="Courier New" w:cs="Courier New"/>
                  <w:lang w:eastAsia="ja-JP"/>
                </w:rPr>
                <w:t>double</w:t>
              </w:r>
              <w:r w:rsidRPr="00A443B5">
                <w:rPr>
                  <w:rFonts w:ascii="Courier New" w:hAnsi="Courier New" w:cs="Courier New"/>
                  <w:lang w:eastAsia="ja-JP"/>
                </w:rPr>
                <w:t>VectorType</w:t>
              </w:r>
            </w:ins>
          </w:p>
        </w:tc>
        <w:tc>
          <w:tcPr>
            <w:tcW w:w="4476" w:type="dxa"/>
            <w:shd w:val="clear" w:color="auto" w:fill="FFFFFF"/>
          </w:tcPr>
          <w:p w14:paraId="0C262CF0" w14:textId="77777777" w:rsidR="00264BC4" w:rsidRPr="00CC1F51" w:rsidRDefault="00264BC4" w:rsidP="00264BC4">
            <w:pPr>
              <w:pStyle w:val="TAL"/>
              <w:rPr>
                <w:ins w:id="2687" w:author="Ryan Hakju Lee" w:date="2023-11-16T10:29:00Z"/>
                <w:rFonts w:cs="Arial"/>
                <w:lang w:eastAsia="ja-JP"/>
              </w:rPr>
            </w:pPr>
            <w:ins w:id="2688" w:author="Ryan Hakju Lee" w:date="2023-11-16T10:29:00Z">
              <w:r w:rsidRPr="00567618">
                <w:t>All the jitter durations are summed up within each measurement resolution period and stored in the vector</w:t>
              </w:r>
              <w:r>
                <w:t xml:space="preserve">. </w:t>
              </w:r>
            </w:ins>
          </w:p>
        </w:tc>
      </w:tr>
      <w:tr w:rsidR="00264BC4" w:rsidRPr="00CC1F51" w14:paraId="05B526A2" w14:textId="77777777" w:rsidTr="00264BC4">
        <w:trPr>
          <w:jc w:val="center"/>
          <w:ins w:id="2689" w:author="Ryan Hakju Lee" w:date="2023-11-16T10:29:00Z"/>
        </w:trPr>
        <w:tc>
          <w:tcPr>
            <w:tcW w:w="513" w:type="dxa"/>
            <w:shd w:val="clear" w:color="auto" w:fill="FFFFFF"/>
          </w:tcPr>
          <w:p w14:paraId="42CF2A8F" w14:textId="77777777" w:rsidR="00264BC4" w:rsidRPr="00CC1F51" w:rsidRDefault="00264BC4" w:rsidP="00264BC4">
            <w:pPr>
              <w:pStyle w:val="TAL"/>
              <w:rPr>
                <w:ins w:id="2690" w:author="Ryan Hakju Lee" w:date="2023-11-16T10:29:00Z"/>
                <w:lang w:eastAsia="ja-JP"/>
              </w:rPr>
            </w:pPr>
          </w:p>
        </w:tc>
        <w:tc>
          <w:tcPr>
            <w:tcW w:w="2039" w:type="dxa"/>
            <w:shd w:val="clear" w:color="auto" w:fill="FFFFFF"/>
          </w:tcPr>
          <w:p w14:paraId="20A07BC7" w14:textId="77777777" w:rsidR="00264BC4" w:rsidRPr="00CC1F51" w:rsidRDefault="00264BC4" w:rsidP="00264BC4">
            <w:pPr>
              <w:pStyle w:val="TAL"/>
              <w:rPr>
                <w:ins w:id="2691" w:author="Ryan Hakju Lee" w:date="2023-11-16T10:29:00Z"/>
                <w:rFonts w:ascii="Courier New" w:hAnsi="Courier New" w:cs="Courier New"/>
                <w:lang w:eastAsia="ja-JP"/>
              </w:rPr>
            </w:pPr>
            <w:ins w:id="2692" w:author="Ryan Hakju Lee" w:date="2023-11-16T10:29:00Z">
              <w:r w:rsidRPr="00786545">
                <w:rPr>
                  <w:rFonts w:ascii="Courier New" w:hAnsi="Courier New" w:cs="Courier New"/>
                  <w:lang w:eastAsia="ja-JP"/>
                </w:rPr>
                <w:t>NumberOfJitterEvents</w:t>
              </w:r>
            </w:ins>
          </w:p>
        </w:tc>
        <w:tc>
          <w:tcPr>
            <w:tcW w:w="2573" w:type="dxa"/>
            <w:shd w:val="clear" w:color="auto" w:fill="FFFFFF"/>
          </w:tcPr>
          <w:p w14:paraId="47B9543D" w14:textId="77777777" w:rsidR="00264BC4" w:rsidRPr="00CC1F51" w:rsidRDefault="00264BC4" w:rsidP="00264BC4">
            <w:pPr>
              <w:pStyle w:val="TAL"/>
              <w:rPr>
                <w:ins w:id="2693" w:author="Ryan Hakju Lee" w:date="2023-11-16T10:29:00Z"/>
                <w:rFonts w:ascii="Courier New" w:hAnsi="Courier New" w:cs="Courier New"/>
                <w:lang w:eastAsia="ja-JP"/>
              </w:rPr>
            </w:pPr>
            <w:ins w:id="2694" w:author="Ryan Hakju Lee" w:date="2023-11-16T10:29:00Z">
              <w:r w:rsidRPr="00A443B5">
                <w:rPr>
                  <w:rFonts w:ascii="Courier New" w:hAnsi="Courier New" w:cs="Courier New"/>
                  <w:lang w:eastAsia="ja-JP"/>
                </w:rPr>
                <w:t>unsignedLongVectorType</w:t>
              </w:r>
            </w:ins>
          </w:p>
        </w:tc>
        <w:tc>
          <w:tcPr>
            <w:tcW w:w="4476" w:type="dxa"/>
            <w:shd w:val="clear" w:color="auto" w:fill="FFFFFF"/>
          </w:tcPr>
          <w:p w14:paraId="2BE184EC" w14:textId="77777777" w:rsidR="00264BC4" w:rsidRPr="00CC1F51" w:rsidRDefault="00264BC4" w:rsidP="00264BC4">
            <w:pPr>
              <w:pStyle w:val="TAL"/>
              <w:rPr>
                <w:ins w:id="2695" w:author="Ryan Hakju Lee" w:date="2023-11-16T10:29:00Z"/>
                <w:rFonts w:cs="Arial"/>
                <w:lang w:eastAsia="ja-JP"/>
              </w:rPr>
            </w:pPr>
            <w:ins w:id="2696" w:author="Ryan Hakju Lee" w:date="2023-11-16T10:29:00Z">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ins>
          </w:p>
        </w:tc>
      </w:tr>
    </w:tbl>
    <w:p w14:paraId="1197C09D" w14:textId="77777777" w:rsidR="00264BC4" w:rsidRDefault="00264BC4" w:rsidP="00264BC4">
      <w:pPr>
        <w:jc w:val="both"/>
        <w:rPr>
          <w:ins w:id="2697" w:author="Ryan Hakju Lee" w:date="2023-11-16T10:29:00Z"/>
        </w:rPr>
      </w:pPr>
    </w:p>
    <w:p w14:paraId="05C4FD83" w14:textId="0C492327" w:rsidR="00264BC4" w:rsidRPr="003B7DF2" w:rsidRDefault="003B7DF2">
      <w:pPr>
        <w:pStyle w:val="31"/>
        <w:rPr>
          <w:ins w:id="2698" w:author="Ryan Hakju Lee" w:date="2023-11-16T10:29:00Z"/>
          <w:rPrChange w:id="2699" w:author="Ryan Hakju Lee" w:date="2023-11-16T10:39:00Z">
            <w:rPr>
              <w:ins w:id="2700" w:author="Ryan Hakju Lee" w:date="2023-11-16T10:29:00Z"/>
              <w:b/>
              <w:bCs/>
            </w:rPr>
          </w:rPrChange>
        </w:rPr>
        <w:pPrChange w:id="2701" w:author="Ryan Hakju Lee" w:date="2023-11-16T10:39:00Z">
          <w:pPr>
            <w:pStyle w:val="41"/>
            <w:numPr>
              <w:ilvl w:val="3"/>
              <w:numId w:val="31"/>
            </w:numPr>
            <w:tabs>
              <w:tab w:val="num" w:pos="864"/>
            </w:tabs>
            <w:overflowPunct w:val="0"/>
            <w:autoSpaceDE w:val="0"/>
            <w:autoSpaceDN w:val="0"/>
            <w:adjustRightInd w:val="0"/>
            <w:ind w:left="864" w:hanging="864"/>
            <w:textAlignment w:val="baseline"/>
          </w:pPr>
        </w:pPrChange>
      </w:pPr>
      <w:bookmarkStart w:id="2702" w:name="_Toc151062189"/>
      <w:ins w:id="2703" w:author="Ryan Hakju Lee" w:date="2023-11-16T10:39:00Z">
        <w:r>
          <w:t>15.2.6</w:t>
        </w:r>
        <w:r>
          <w:tab/>
        </w:r>
      </w:ins>
      <w:ins w:id="2704" w:author="Ryan Hakju Lee" w:date="2023-11-16T10:29:00Z">
        <w:r w:rsidR="00264BC4" w:rsidRPr="0086780D">
          <w:t>Sync loss duration</w:t>
        </w:r>
        <w:bookmarkEnd w:id="2702"/>
      </w:ins>
    </w:p>
    <w:p w14:paraId="713E4016" w14:textId="77777777" w:rsidR="00264BC4" w:rsidRPr="00567618" w:rsidRDefault="00264BC4" w:rsidP="00264BC4">
      <w:pPr>
        <w:rPr>
          <w:ins w:id="2705" w:author="Ryan Hakju Lee" w:date="2023-11-16T10:29:00Z"/>
        </w:rPr>
      </w:pPr>
      <w:ins w:id="2706" w:author="Ryan Hakju Lee" w:date="2023-11-16T10:29:00Z">
        <w:r w:rsidRPr="00567618">
          <w:t xml:space="preserve">Sync loss happens when the absolute difference between value A and value B is larger than </w:t>
        </w:r>
        <w:r w:rsidRPr="00567618">
          <w:rPr>
            <w:i/>
          </w:rPr>
          <w:t>SyncThreshold</w:t>
        </w:r>
        <w:r w:rsidRPr="00567618">
          <w:t xml:space="preserve"> 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ins>
    </w:p>
    <w:p w14:paraId="7C2D805A" w14:textId="77777777" w:rsidR="00264BC4" w:rsidRPr="00567618" w:rsidRDefault="00264BC4" w:rsidP="00264BC4">
      <w:pPr>
        <w:rPr>
          <w:ins w:id="2707" w:author="Ryan Hakju Lee" w:date="2023-11-16T10:29:00Z"/>
        </w:rPr>
      </w:pPr>
      <w:ins w:id="2708" w:author="Ryan Hakju Lee" w:date="2023-11-16T10:29:00Z">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F32774">
          <w:rPr>
            <w:rFonts w:ascii="Courier New" w:hAnsi="Courier New" w:cs="Courier New"/>
            <w:sz w:val="22"/>
            <w:szCs w:val="22"/>
            <w:lang w:eastAsia="ja-JP"/>
          </w:rPr>
          <w:t>Sync</w:t>
        </w:r>
        <w:r>
          <w:rPr>
            <w:rFonts w:ascii="Courier New" w:hAnsi="Courier New" w:cs="Courier New"/>
            <w:sz w:val="22"/>
            <w:szCs w:val="22"/>
            <w:lang w:eastAsia="ja-JP"/>
          </w:rPr>
          <w:t>l</w:t>
        </w:r>
        <w:r w:rsidRPr="00F32774">
          <w:rPr>
            <w:rFonts w:ascii="Courier New" w:hAnsi="Courier New" w:cs="Courier New"/>
            <w:sz w:val="22"/>
            <w:szCs w:val="22"/>
            <w:lang w:eastAsia="ja-JP"/>
          </w:rPr>
          <w:t>ossDuration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ins>
    </w:p>
    <w:p w14:paraId="78A20057" w14:textId="79E8C64E" w:rsidR="00264BC4" w:rsidRDefault="00264BC4" w:rsidP="00264BC4">
      <w:pPr>
        <w:rPr>
          <w:ins w:id="2709" w:author="Ryan Hakju Lee" w:date="2023-11-16T10:29:00Z"/>
        </w:rPr>
      </w:pPr>
      <w:ins w:id="2710" w:author="Ryan Hakju Lee" w:date="2023-11-16T10:29:00Z">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ins>
    </w:p>
    <w:p w14:paraId="79F40F59" w14:textId="71929B0F" w:rsidR="00264BC4" w:rsidRPr="00567618" w:rsidRDefault="00264BC4" w:rsidP="00264BC4">
      <w:pPr>
        <w:rPr>
          <w:ins w:id="2711" w:author="Ryan Hakju Lee" w:date="2023-11-16T10:29:00Z"/>
        </w:rPr>
      </w:pPr>
      <w:ins w:id="2712" w:author="Ryan Hakju Lee" w:date="2023-11-16T10:29:00Z">
        <w:r w:rsidRPr="00567618">
          <w:t>The syntax for the metric "</w:t>
        </w:r>
        <w:r w:rsidRPr="00FC7400">
          <w:rPr>
            <w:rFonts w:ascii="Courier New" w:hAnsi="Courier New" w:cs="Courier New"/>
            <w:sz w:val="22"/>
            <w:szCs w:val="22"/>
            <w:lang w:eastAsia="ja-JP"/>
          </w:rPr>
          <w:t>SynclossDuration</w:t>
        </w:r>
        <w:r w:rsidRPr="00567618">
          <w:t xml:space="preserve">" is as </w:t>
        </w:r>
        <w:r>
          <w:t xml:space="preserve">defined in </w:t>
        </w:r>
        <w:r w:rsidRPr="001A48DE">
          <w:t xml:space="preserve">Table </w:t>
        </w:r>
      </w:ins>
      <w:ins w:id="2713" w:author="Ryan Hakju Lee" w:date="2023-11-16T10:41:00Z">
        <w:r w:rsidR="003B7DF2">
          <w:t>15.2.6-1.</w:t>
        </w:r>
      </w:ins>
    </w:p>
    <w:p w14:paraId="22FDD261" w14:textId="2F8DB444" w:rsidR="00264BC4" w:rsidRPr="00CC1F51" w:rsidRDefault="00264BC4" w:rsidP="00264BC4">
      <w:pPr>
        <w:pStyle w:val="TH"/>
        <w:rPr>
          <w:ins w:id="2714" w:author="Ryan Hakju Lee" w:date="2023-11-16T10:29:00Z"/>
        </w:rPr>
      </w:pPr>
      <w:ins w:id="2715" w:author="Ryan Hakju Lee" w:date="2023-11-16T10:29:00Z">
        <w:r w:rsidRPr="00CC1F51">
          <w:t xml:space="preserve">Table </w:t>
        </w:r>
      </w:ins>
      <w:ins w:id="2716" w:author="Ryan Hakju Lee" w:date="2023-11-16T10:41:00Z">
        <w:r w:rsidR="003B7DF2">
          <w:t>1</w:t>
        </w:r>
      </w:ins>
      <w:ins w:id="2717" w:author="Ryan Hakju Lee" w:date="2023-11-16T10:29:00Z">
        <w:r>
          <w:t>5</w:t>
        </w:r>
      </w:ins>
      <w:ins w:id="2718" w:author="Ryan Hakju Lee" w:date="2023-11-16T10:41:00Z">
        <w:r w:rsidR="003B7DF2">
          <w:t>.2.6-1</w:t>
        </w:r>
      </w:ins>
      <w:ins w:id="2719" w:author="Ryan Hakju Lee" w:date="2023-11-16T10:29:00Z">
        <w:r w:rsidRPr="00CC1F51">
          <w:t>:</w:t>
        </w:r>
        <w:r>
          <w:t xml:space="preserve"> Syncloss duration</w:t>
        </w:r>
        <w:r w:rsidRPr="00CC1F51">
          <w:t xml:space="preserve"> </w:t>
        </w:r>
        <w:r>
          <w:t xml:space="preserve">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ins w:id="2720" w:author="Ryan Hakju Lee" w:date="2023-11-16T10:29:00Z"/>
        </w:trPr>
        <w:tc>
          <w:tcPr>
            <w:tcW w:w="2552" w:type="dxa"/>
            <w:gridSpan w:val="2"/>
            <w:shd w:val="clear" w:color="auto" w:fill="BFBFBF"/>
          </w:tcPr>
          <w:p w14:paraId="7E7C8F41" w14:textId="77777777" w:rsidR="00264BC4" w:rsidRPr="00CC1F51" w:rsidRDefault="00264BC4" w:rsidP="00264BC4">
            <w:pPr>
              <w:pStyle w:val="TAH"/>
              <w:rPr>
                <w:ins w:id="2721" w:author="Ryan Hakju Lee" w:date="2023-11-16T10:29:00Z"/>
                <w:lang w:eastAsia="ja-JP"/>
              </w:rPr>
            </w:pPr>
            <w:ins w:id="2722" w:author="Ryan Hakju Lee" w:date="2023-11-16T10:29:00Z">
              <w:r w:rsidRPr="00CC1F51">
                <w:rPr>
                  <w:lang w:eastAsia="ja-JP"/>
                </w:rPr>
                <w:t>Key</w:t>
              </w:r>
            </w:ins>
          </w:p>
        </w:tc>
        <w:tc>
          <w:tcPr>
            <w:tcW w:w="2573" w:type="dxa"/>
            <w:shd w:val="clear" w:color="auto" w:fill="BFBFBF"/>
          </w:tcPr>
          <w:p w14:paraId="0B909D6A" w14:textId="77777777" w:rsidR="00264BC4" w:rsidRPr="00CC1F51" w:rsidRDefault="00264BC4" w:rsidP="00264BC4">
            <w:pPr>
              <w:pStyle w:val="TAH"/>
              <w:rPr>
                <w:ins w:id="2723" w:author="Ryan Hakju Lee" w:date="2023-11-16T10:29:00Z"/>
                <w:lang w:eastAsia="ja-JP"/>
              </w:rPr>
            </w:pPr>
            <w:ins w:id="2724" w:author="Ryan Hakju Lee" w:date="2023-11-16T10:29:00Z">
              <w:r w:rsidRPr="00CC1F51">
                <w:rPr>
                  <w:lang w:eastAsia="ja-JP"/>
                </w:rPr>
                <w:t>Type</w:t>
              </w:r>
            </w:ins>
          </w:p>
        </w:tc>
        <w:tc>
          <w:tcPr>
            <w:tcW w:w="4476" w:type="dxa"/>
            <w:shd w:val="clear" w:color="auto" w:fill="BFBFBF"/>
          </w:tcPr>
          <w:p w14:paraId="45F39518" w14:textId="77777777" w:rsidR="00264BC4" w:rsidRPr="00CC1F51" w:rsidRDefault="00264BC4" w:rsidP="00264BC4">
            <w:pPr>
              <w:pStyle w:val="TAH"/>
              <w:rPr>
                <w:ins w:id="2725" w:author="Ryan Hakju Lee" w:date="2023-11-16T10:29:00Z"/>
                <w:lang w:eastAsia="ja-JP"/>
              </w:rPr>
            </w:pPr>
            <w:ins w:id="2726" w:author="Ryan Hakju Lee" w:date="2023-11-16T10:29:00Z">
              <w:r w:rsidRPr="00CC1F51">
                <w:rPr>
                  <w:lang w:eastAsia="ja-JP"/>
                </w:rPr>
                <w:t>Description</w:t>
              </w:r>
            </w:ins>
          </w:p>
        </w:tc>
      </w:tr>
      <w:tr w:rsidR="00264BC4" w:rsidRPr="00CC1F51" w14:paraId="3F34B4A7" w14:textId="77777777" w:rsidTr="00264BC4">
        <w:trPr>
          <w:jc w:val="center"/>
          <w:ins w:id="2727" w:author="Ryan Hakju Lee" w:date="2023-11-16T10:29:00Z"/>
        </w:trPr>
        <w:tc>
          <w:tcPr>
            <w:tcW w:w="2552" w:type="dxa"/>
            <w:gridSpan w:val="2"/>
            <w:shd w:val="clear" w:color="auto" w:fill="FFFFFF"/>
          </w:tcPr>
          <w:p w14:paraId="4C31D32A" w14:textId="77777777" w:rsidR="00264BC4" w:rsidRPr="00CC1F51" w:rsidRDefault="00264BC4" w:rsidP="00264BC4">
            <w:pPr>
              <w:pStyle w:val="TAL"/>
              <w:rPr>
                <w:ins w:id="2728" w:author="Ryan Hakju Lee" w:date="2023-11-16T10:29:00Z"/>
                <w:rFonts w:ascii="Courier New" w:hAnsi="Courier New" w:cs="Courier New"/>
                <w:lang w:eastAsia="ja-JP"/>
              </w:rPr>
            </w:pPr>
            <w:ins w:id="2729" w:author="Ryan Hakju Lee" w:date="2023-11-16T10:29:00Z">
              <w:r>
                <w:rPr>
                  <w:rFonts w:ascii="Courier New" w:hAnsi="Courier New" w:cs="Courier New"/>
                  <w:lang w:eastAsia="ja-JP"/>
                </w:rPr>
                <w:t>SynclossDuration</w:t>
              </w:r>
            </w:ins>
          </w:p>
        </w:tc>
        <w:tc>
          <w:tcPr>
            <w:tcW w:w="2573" w:type="dxa"/>
            <w:shd w:val="clear" w:color="auto" w:fill="FFFFFF"/>
          </w:tcPr>
          <w:p w14:paraId="2E7EDBC2" w14:textId="77777777" w:rsidR="00264BC4" w:rsidRPr="00CC1F51" w:rsidRDefault="00264BC4" w:rsidP="00264BC4">
            <w:pPr>
              <w:pStyle w:val="TAL"/>
              <w:rPr>
                <w:ins w:id="2730" w:author="Ryan Hakju Lee" w:date="2023-11-16T10:29:00Z"/>
                <w:rFonts w:ascii="Courier New" w:hAnsi="Courier New" w:cs="Courier New"/>
                <w:lang w:eastAsia="ja-JP"/>
              </w:rPr>
            </w:pPr>
            <w:ins w:id="2731" w:author="Ryan Hakju Lee" w:date="2023-11-16T10:29:00Z">
              <w:r w:rsidRPr="00CC1F51">
                <w:rPr>
                  <w:rFonts w:ascii="Courier New" w:hAnsi="Courier New" w:cs="Courier New"/>
                  <w:lang w:eastAsia="ja-JP"/>
                </w:rPr>
                <w:t>Object</w:t>
              </w:r>
            </w:ins>
          </w:p>
        </w:tc>
        <w:tc>
          <w:tcPr>
            <w:tcW w:w="4476" w:type="dxa"/>
            <w:shd w:val="clear" w:color="auto" w:fill="FFFFFF"/>
          </w:tcPr>
          <w:p w14:paraId="53C171B9" w14:textId="77777777" w:rsidR="00264BC4" w:rsidRPr="00CC1F51" w:rsidRDefault="00264BC4" w:rsidP="00264BC4">
            <w:pPr>
              <w:pStyle w:val="TAL"/>
              <w:rPr>
                <w:ins w:id="2732" w:author="Ryan Hakju Lee" w:date="2023-11-16T10:29:00Z"/>
                <w:rFonts w:cs="Arial"/>
                <w:lang w:eastAsia="ja-JP"/>
              </w:rPr>
            </w:pPr>
          </w:p>
        </w:tc>
      </w:tr>
      <w:tr w:rsidR="00264BC4" w:rsidRPr="00CC1F51" w14:paraId="20A1AF42" w14:textId="77777777" w:rsidTr="00264BC4">
        <w:trPr>
          <w:jc w:val="center"/>
          <w:ins w:id="2733" w:author="Ryan Hakju Lee" w:date="2023-11-16T10:29:00Z"/>
        </w:trPr>
        <w:tc>
          <w:tcPr>
            <w:tcW w:w="513" w:type="dxa"/>
            <w:shd w:val="clear" w:color="auto" w:fill="FFFFFF"/>
          </w:tcPr>
          <w:p w14:paraId="64033A77" w14:textId="77777777" w:rsidR="00264BC4" w:rsidRPr="00CC1F51" w:rsidRDefault="00264BC4" w:rsidP="00264BC4">
            <w:pPr>
              <w:pStyle w:val="TAL"/>
              <w:rPr>
                <w:ins w:id="2734" w:author="Ryan Hakju Lee" w:date="2023-11-16T10:29:00Z"/>
                <w:lang w:eastAsia="ja-JP"/>
              </w:rPr>
            </w:pPr>
          </w:p>
        </w:tc>
        <w:tc>
          <w:tcPr>
            <w:tcW w:w="2039" w:type="dxa"/>
            <w:shd w:val="clear" w:color="auto" w:fill="FFFFFF"/>
          </w:tcPr>
          <w:p w14:paraId="6AE6D23A" w14:textId="77777777" w:rsidR="00264BC4" w:rsidRPr="00CC1F51" w:rsidRDefault="00264BC4" w:rsidP="00264BC4">
            <w:pPr>
              <w:pStyle w:val="TAL"/>
              <w:rPr>
                <w:ins w:id="2735" w:author="Ryan Hakju Lee" w:date="2023-11-16T10:29:00Z"/>
                <w:rFonts w:ascii="Courier New" w:hAnsi="Courier New" w:cs="Courier New"/>
                <w:lang w:eastAsia="ja-JP"/>
              </w:rPr>
            </w:pPr>
            <w:ins w:id="2736" w:author="Ryan Hakju Lee" w:date="2023-11-16T10:29:00Z">
              <w:r w:rsidRPr="005068C1">
                <w:rPr>
                  <w:rFonts w:ascii="Courier New" w:hAnsi="Courier New" w:cs="Courier New"/>
                  <w:lang w:eastAsia="ja-JP"/>
                </w:rPr>
                <w:t>TotalSyncLossDuration</w:t>
              </w:r>
            </w:ins>
          </w:p>
        </w:tc>
        <w:tc>
          <w:tcPr>
            <w:tcW w:w="2573" w:type="dxa"/>
            <w:shd w:val="clear" w:color="auto" w:fill="FFFFFF"/>
          </w:tcPr>
          <w:p w14:paraId="341BE399" w14:textId="77777777" w:rsidR="00264BC4" w:rsidRPr="00CC1F51" w:rsidRDefault="00264BC4" w:rsidP="00264BC4">
            <w:pPr>
              <w:pStyle w:val="TAL"/>
              <w:rPr>
                <w:ins w:id="2737" w:author="Ryan Hakju Lee" w:date="2023-11-16T10:29:00Z"/>
                <w:rFonts w:ascii="Courier New" w:hAnsi="Courier New" w:cs="Courier New"/>
                <w:lang w:eastAsia="ja-JP"/>
              </w:rPr>
            </w:pPr>
            <w:ins w:id="2738" w:author="Ryan Hakju Lee" w:date="2023-11-16T10:29:00Z">
              <w:r>
                <w:rPr>
                  <w:rFonts w:ascii="Courier New" w:hAnsi="Courier New" w:cs="Courier New"/>
                  <w:lang w:eastAsia="ja-JP"/>
                </w:rPr>
                <w:t>double</w:t>
              </w:r>
              <w:r w:rsidRPr="00A443B5">
                <w:rPr>
                  <w:rFonts w:ascii="Courier New" w:hAnsi="Courier New" w:cs="Courier New"/>
                  <w:lang w:eastAsia="ja-JP"/>
                </w:rPr>
                <w:t>VectorType</w:t>
              </w:r>
            </w:ins>
          </w:p>
        </w:tc>
        <w:tc>
          <w:tcPr>
            <w:tcW w:w="4476" w:type="dxa"/>
            <w:shd w:val="clear" w:color="auto" w:fill="FFFFFF"/>
          </w:tcPr>
          <w:p w14:paraId="2CF7270B" w14:textId="77777777" w:rsidR="00264BC4" w:rsidRPr="00CC1F51" w:rsidRDefault="00264BC4" w:rsidP="00264BC4">
            <w:pPr>
              <w:pStyle w:val="TAL"/>
              <w:rPr>
                <w:ins w:id="2739" w:author="Ryan Hakju Lee" w:date="2023-11-16T10:29:00Z"/>
                <w:rFonts w:cs="Arial"/>
                <w:lang w:eastAsia="ja-JP"/>
              </w:rPr>
            </w:pPr>
            <w:ins w:id="2740" w:author="Ryan Hakju Lee" w:date="2023-11-16T10:29:00Z">
              <w:r w:rsidRPr="00567618">
                <w:t xml:space="preserve">All the </w:t>
              </w:r>
              <w:r>
                <w:t>sync loss</w:t>
              </w:r>
              <w:r w:rsidRPr="00567618">
                <w:t xml:space="preserve"> durations are summed up within each measurement resolution period and stored in the vector</w:t>
              </w:r>
              <w:r>
                <w:t xml:space="preserve">. </w:t>
              </w:r>
            </w:ins>
          </w:p>
        </w:tc>
      </w:tr>
      <w:tr w:rsidR="00264BC4" w:rsidRPr="00CC1F51" w14:paraId="6F81B099" w14:textId="77777777" w:rsidTr="00264BC4">
        <w:trPr>
          <w:jc w:val="center"/>
          <w:ins w:id="2741" w:author="Ryan Hakju Lee" w:date="2023-11-16T10:29:00Z"/>
        </w:trPr>
        <w:tc>
          <w:tcPr>
            <w:tcW w:w="513" w:type="dxa"/>
            <w:shd w:val="clear" w:color="auto" w:fill="FFFFFF"/>
          </w:tcPr>
          <w:p w14:paraId="75CD3DC8" w14:textId="77777777" w:rsidR="00264BC4" w:rsidRPr="00CC1F51" w:rsidRDefault="00264BC4" w:rsidP="00264BC4">
            <w:pPr>
              <w:pStyle w:val="TAL"/>
              <w:rPr>
                <w:ins w:id="2742" w:author="Ryan Hakju Lee" w:date="2023-11-16T10:29:00Z"/>
                <w:lang w:eastAsia="ja-JP"/>
              </w:rPr>
            </w:pPr>
          </w:p>
        </w:tc>
        <w:tc>
          <w:tcPr>
            <w:tcW w:w="2039" w:type="dxa"/>
            <w:shd w:val="clear" w:color="auto" w:fill="FFFFFF"/>
          </w:tcPr>
          <w:p w14:paraId="5DC81472" w14:textId="77777777" w:rsidR="00264BC4" w:rsidRPr="00CC1F51" w:rsidRDefault="00264BC4" w:rsidP="00264BC4">
            <w:pPr>
              <w:pStyle w:val="TAL"/>
              <w:rPr>
                <w:ins w:id="2743" w:author="Ryan Hakju Lee" w:date="2023-11-16T10:29:00Z"/>
                <w:rFonts w:ascii="Courier New" w:hAnsi="Courier New" w:cs="Courier New"/>
                <w:lang w:eastAsia="ja-JP"/>
              </w:rPr>
            </w:pPr>
            <w:ins w:id="2744" w:author="Ryan Hakju Lee" w:date="2023-11-16T10:29:00Z">
              <w:r w:rsidRPr="0026165E">
                <w:rPr>
                  <w:rFonts w:ascii="Courier New" w:hAnsi="Courier New" w:cs="Courier New"/>
                  <w:lang w:eastAsia="ja-JP"/>
                </w:rPr>
                <w:t>NumberOfSyncLossEvents</w:t>
              </w:r>
            </w:ins>
          </w:p>
        </w:tc>
        <w:tc>
          <w:tcPr>
            <w:tcW w:w="2573" w:type="dxa"/>
            <w:shd w:val="clear" w:color="auto" w:fill="FFFFFF"/>
          </w:tcPr>
          <w:p w14:paraId="5FC53DBE" w14:textId="77777777" w:rsidR="00264BC4" w:rsidRPr="00CC1F51" w:rsidRDefault="00264BC4" w:rsidP="00264BC4">
            <w:pPr>
              <w:pStyle w:val="TAL"/>
              <w:rPr>
                <w:ins w:id="2745" w:author="Ryan Hakju Lee" w:date="2023-11-16T10:29:00Z"/>
                <w:rFonts w:ascii="Courier New" w:hAnsi="Courier New" w:cs="Courier New"/>
                <w:lang w:eastAsia="ja-JP"/>
              </w:rPr>
            </w:pPr>
            <w:ins w:id="2746" w:author="Ryan Hakju Lee" w:date="2023-11-16T10:29:00Z">
              <w:r w:rsidRPr="00A443B5">
                <w:rPr>
                  <w:rFonts w:ascii="Courier New" w:hAnsi="Courier New" w:cs="Courier New"/>
                  <w:lang w:eastAsia="ja-JP"/>
                </w:rPr>
                <w:t>unsignedLongVectorType</w:t>
              </w:r>
            </w:ins>
          </w:p>
        </w:tc>
        <w:tc>
          <w:tcPr>
            <w:tcW w:w="4476" w:type="dxa"/>
            <w:shd w:val="clear" w:color="auto" w:fill="FFFFFF"/>
          </w:tcPr>
          <w:p w14:paraId="2CDE842E" w14:textId="77777777" w:rsidR="00264BC4" w:rsidRPr="00CC1F51" w:rsidRDefault="00264BC4" w:rsidP="00264BC4">
            <w:pPr>
              <w:pStyle w:val="TAL"/>
              <w:rPr>
                <w:ins w:id="2747" w:author="Ryan Hakju Lee" w:date="2023-11-16T10:29:00Z"/>
                <w:rFonts w:cs="Arial"/>
                <w:lang w:eastAsia="ja-JP"/>
              </w:rPr>
            </w:pPr>
            <w:ins w:id="2748" w:author="Ryan Hakju Lee" w:date="2023-11-16T10:29:00Z">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ins>
          </w:p>
        </w:tc>
      </w:tr>
    </w:tbl>
    <w:p w14:paraId="5D60E041" w14:textId="77777777" w:rsidR="00264BC4" w:rsidRDefault="00264BC4" w:rsidP="00264BC4">
      <w:pPr>
        <w:jc w:val="both"/>
        <w:rPr>
          <w:ins w:id="2749" w:author="Ryan Hakju Lee" w:date="2023-11-16T10:29:00Z"/>
        </w:rPr>
      </w:pPr>
    </w:p>
    <w:p w14:paraId="6888156C" w14:textId="3AC11D32" w:rsidR="00264BC4" w:rsidRPr="00F14F9F" w:rsidRDefault="00F14F9F">
      <w:pPr>
        <w:pStyle w:val="31"/>
        <w:rPr>
          <w:ins w:id="2750" w:author="Ryan Hakju Lee" w:date="2023-11-16T10:29:00Z"/>
          <w:rPrChange w:id="2751" w:author="Ryan Hakju Lee" w:date="2023-11-16T10:41:00Z">
            <w:rPr>
              <w:ins w:id="2752" w:author="Ryan Hakju Lee" w:date="2023-11-16T10:29:00Z"/>
              <w:b/>
              <w:bCs/>
              <w:sz w:val="28"/>
              <w:szCs w:val="28"/>
            </w:rPr>
          </w:rPrChange>
        </w:rPr>
        <w:pPrChange w:id="2753" w:author="Ryan Hakju Lee" w:date="2023-11-16T10:41:00Z">
          <w:pPr>
            <w:pStyle w:val="41"/>
            <w:numPr>
              <w:ilvl w:val="3"/>
              <w:numId w:val="31"/>
            </w:numPr>
            <w:tabs>
              <w:tab w:val="num" w:pos="864"/>
            </w:tabs>
            <w:overflowPunct w:val="0"/>
            <w:autoSpaceDE w:val="0"/>
            <w:autoSpaceDN w:val="0"/>
            <w:adjustRightInd w:val="0"/>
            <w:ind w:left="864" w:hanging="864"/>
            <w:textAlignment w:val="baseline"/>
          </w:pPr>
        </w:pPrChange>
      </w:pPr>
      <w:bookmarkStart w:id="2754" w:name="_Toc151062190"/>
      <w:ins w:id="2755" w:author="Ryan Hakju Lee" w:date="2023-11-16T10:41:00Z">
        <w:r>
          <w:t>15.2.7</w:t>
        </w:r>
        <w:r>
          <w:tab/>
        </w:r>
      </w:ins>
      <w:ins w:id="2756" w:author="Ryan Hakju Lee" w:date="2023-11-16T10:29:00Z">
        <w:r w:rsidR="00264BC4" w:rsidRPr="0086780D">
          <w:fldChar w:fldCharType="begin"/>
        </w:r>
        <w:r w:rsidR="00264BC4">
          <w:instrText xml:space="preserve"> HYPERLINK "https://www.rfc-editor.org/rfc/rfc8834" \l "name-temporal-spatial-trade-off-" </w:instrText>
        </w:r>
        <w:r w:rsidR="00264BC4" w:rsidRPr="0086780D">
          <w:fldChar w:fldCharType="separate"/>
        </w:r>
        <w:r w:rsidR="00264BC4" w:rsidRPr="0086780D">
          <w:t>Round-trip</w:t>
        </w:r>
        <w:r w:rsidR="00264BC4" w:rsidRPr="0086780D">
          <w:fldChar w:fldCharType="end"/>
        </w:r>
        <w:r w:rsidR="00264BC4" w:rsidRPr="0086780D">
          <w:t xml:space="preserve"> time</w:t>
        </w:r>
        <w:bookmarkEnd w:id="2754"/>
      </w:ins>
    </w:p>
    <w:p w14:paraId="47AABB15" w14:textId="77777777" w:rsidR="00264BC4" w:rsidRPr="007E79AB" w:rsidRDefault="00264BC4" w:rsidP="00264BC4">
      <w:pPr>
        <w:spacing w:after="0"/>
        <w:rPr>
          <w:ins w:id="2757" w:author="Ryan Hakju Lee" w:date="2023-11-16T10:29:00Z"/>
        </w:rPr>
      </w:pPr>
      <w:ins w:id="2758" w:author="Ryan Hakju Lee" w:date="2023-11-16T10:29:00Z">
        <w:r w:rsidRPr="007E79AB">
          <w:t xml:space="preserve">The round-trip time (RTT) consists of the RTP-level round-trip time, plus the additional two-way delay due to buffering and other processing in each </w:t>
        </w:r>
        <w:r>
          <w:t>RTC UE</w:t>
        </w:r>
        <w:r w:rsidRPr="007E79AB">
          <w:t>.</w:t>
        </w:r>
      </w:ins>
    </w:p>
    <w:p w14:paraId="7BD7EF37" w14:textId="77777777" w:rsidR="00264BC4" w:rsidRPr="007E79AB" w:rsidRDefault="00264BC4" w:rsidP="00264BC4">
      <w:pPr>
        <w:spacing w:after="0"/>
        <w:rPr>
          <w:ins w:id="2759" w:author="Ryan Hakju Lee" w:date="2023-11-16T10:29:00Z"/>
        </w:rPr>
      </w:pPr>
    </w:p>
    <w:p w14:paraId="260101F9" w14:textId="77777777" w:rsidR="00264BC4" w:rsidRPr="007E79AB" w:rsidRDefault="00264BC4" w:rsidP="00264BC4">
      <w:pPr>
        <w:rPr>
          <w:ins w:id="2760" w:author="Ryan Hakju Lee" w:date="2023-11-16T10:29:00Z"/>
          <w:i/>
        </w:rPr>
      </w:pPr>
      <w:ins w:id="2761" w:author="Ryan Hakju Lee" w:date="2023-11-16T10:29:00Z">
        <w:r w:rsidRPr="007E79AB">
          <w:t xml:space="preserve">The last RTCP round-trip time value estimated during each measurement resolution period shall be stored in the vector </w:t>
        </w:r>
        <w:r w:rsidRPr="007E79AB">
          <w:rPr>
            <w:i/>
          </w:rPr>
          <w:t>NetworkRTT</w:t>
        </w:r>
        <w:r w:rsidRPr="007E79AB">
          <w:t xml:space="preserve">. The unit of this metrics is expressed in milliseconds. </w:t>
        </w:r>
      </w:ins>
    </w:p>
    <w:p w14:paraId="0FB58401" w14:textId="77777777" w:rsidR="00264BC4" w:rsidRPr="007E79AB" w:rsidRDefault="00264BC4" w:rsidP="00264BC4">
      <w:pPr>
        <w:rPr>
          <w:ins w:id="2762" w:author="Ryan Hakju Lee" w:date="2023-11-16T10:29:00Z"/>
        </w:rPr>
      </w:pPr>
      <w:ins w:id="2763" w:author="Ryan Hakju Lee" w:date="2023-11-16T10:29:00Z">
        <w:r w:rsidRPr="007E79AB">
          <w:t xml:space="preserve">The two-way additional internal client delay valid at the end of each measurement resolution period shall be stored in the vector </w:t>
        </w:r>
        <w:r w:rsidRPr="007E79AB">
          <w:rPr>
            <w:i/>
          </w:rPr>
          <w:t>InternalRTT</w:t>
        </w:r>
        <w:r w:rsidRPr="007E79AB">
          <w:t xml:space="preserve">. The unit of this metrics is expressed in milliseconds. </w:t>
        </w:r>
      </w:ins>
    </w:p>
    <w:p w14:paraId="4195C5F9" w14:textId="032283FF" w:rsidR="00264BC4" w:rsidRDefault="00264BC4" w:rsidP="00264BC4">
      <w:pPr>
        <w:rPr>
          <w:ins w:id="2764" w:author="Ryan Hakju Lee" w:date="2023-11-16T10:29:00Z"/>
        </w:rPr>
      </w:pPr>
      <w:ins w:id="2765" w:author="Ryan Hakju Lee" w:date="2023-11-16T10:29:00Z">
        <w:r w:rsidRPr="007E79AB">
          <w:t xml:space="preserve">The two vectors are reported by the </w:t>
        </w:r>
        <w:r>
          <w:t>RTC</w:t>
        </w:r>
        <w:r w:rsidRPr="007E79AB">
          <w:t xml:space="preserve"> </w:t>
        </w:r>
        <w:r>
          <w:t>UE</w:t>
        </w:r>
        <w:r w:rsidRPr="007E79AB">
          <w:t xml:space="preserve"> as part of the QoE report.</w:t>
        </w:r>
      </w:ins>
    </w:p>
    <w:p w14:paraId="29D8B05C" w14:textId="0C937142" w:rsidR="00264BC4" w:rsidRPr="00567618" w:rsidRDefault="00264BC4" w:rsidP="00264BC4">
      <w:pPr>
        <w:rPr>
          <w:ins w:id="2766" w:author="Ryan Hakju Lee" w:date="2023-11-16T10:29:00Z"/>
        </w:rPr>
      </w:pPr>
      <w:ins w:id="2767" w:author="Ryan Hakju Lee" w:date="2023-11-16T10:29:00Z">
        <w:r w:rsidRPr="00567618">
          <w:t>The syntax for the metric "</w:t>
        </w:r>
        <w:r w:rsidRPr="004E2107">
          <w:rPr>
            <w:rFonts w:ascii="Courier New" w:hAnsi="Courier New" w:cs="Courier New"/>
            <w:sz w:val="22"/>
            <w:szCs w:val="22"/>
            <w:lang w:eastAsia="ja-JP"/>
          </w:rPr>
          <w:t>RoundtripTime</w:t>
        </w:r>
        <w:r w:rsidRPr="00567618">
          <w:t xml:space="preserve">" is as </w:t>
        </w:r>
        <w:r>
          <w:t xml:space="preserve">defined in </w:t>
        </w:r>
        <w:r w:rsidRPr="00CB2EFC">
          <w:t xml:space="preserve">Table </w:t>
        </w:r>
      </w:ins>
      <w:ins w:id="2768" w:author="Ryan Hakju Lee" w:date="2023-11-16T10:41:00Z">
        <w:r w:rsidR="00F14F9F">
          <w:t>15.2.7-1.</w:t>
        </w:r>
      </w:ins>
    </w:p>
    <w:p w14:paraId="78F27729" w14:textId="049EFBD9" w:rsidR="00264BC4" w:rsidRPr="00CC1F51" w:rsidRDefault="00264BC4" w:rsidP="00264BC4">
      <w:pPr>
        <w:pStyle w:val="TH"/>
        <w:rPr>
          <w:ins w:id="2769" w:author="Ryan Hakju Lee" w:date="2023-11-16T10:29:00Z"/>
        </w:rPr>
      </w:pPr>
      <w:ins w:id="2770" w:author="Ryan Hakju Lee" w:date="2023-11-16T10:29:00Z">
        <w:r w:rsidRPr="00CC1F51">
          <w:lastRenderedPageBreak/>
          <w:t xml:space="preserve">Table </w:t>
        </w:r>
      </w:ins>
      <w:ins w:id="2771" w:author="Ryan Hakju Lee" w:date="2023-11-16T10:41:00Z">
        <w:r w:rsidR="00F14F9F">
          <w:t>15.2.7-1</w:t>
        </w:r>
      </w:ins>
      <w:ins w:id="2772" w:author="Ryan Hakju Lee" w:date="2023-11-16T10:29:00Z">
        <w:r w:rsidRPr="00CC1F51">
          <w:t>:</w:t>
        </w:r>
        <w:r>
          <w:t xml:space="preserve"> Round-trip time</w:t>
        </w:r>
        <w:r w:rsidRPr="00CC1F51">
          <w:t xml:space="preserve"> </w:t>
        </w:r>
        <w:r>
          <w:t xml:space="preserve">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ins w:id="2773" w:author="Ryan Hakju Lee" w:date="2023-11-16T10:29:00Z"/>
        </w:trPr>
        <w:tc>
          <w:tcPr>
            <w:tcW w:w="2155" w:type="dxa"/>
            <w:gridSpan w:val="2"/>
            <w:shd w:val="clear" w:color="auto" w:fill="BFBFBF"/>
          </w:tcPr>
          <w:p w14:paraId="08D25383" w14:textId="77777777" w:rsidR="00264BC4" w:rsidRPr="00CC1F51" w:rsidRDefault="00264BC4" w:rsidP="00264BC4">
            <w:pPr>
              <w:pStyle w:val="TAH"/>
              <w:rPr>
                <w:ins w:id="2774" w:author="Ryan Hakju Lee" w:date="2023-11-16T10:29:00Z"/>
                <w:lang w:eastAsia="ja-JP"/>
              </w:rPr>
            </w:pPr>
            <w:ins w:id="2775" w:author="Ryan Hakju Lee" w:date="2023-11-16T10:29:00Z">
              <w:r w:rsidRPr="00CC1F51">
                <w:rPr>
                  <w:lang w:eastAsia="ja-JP"/>
                </w:rPr>
                <w:t>Key</w:t>
              </w:r>
            </w:ins>
          </w:p>
        </w:tc>
        <w:tc>
          <w:tcPr>
            <w:tcW w:w="2610" w:type="dxa"/>
            <w:shd w:val="clear" w:color="auto" w:fill="BFBFBF"/>
          </w:tcPr>
          <w:p w14:paraId="07DA868F" w14:textId="77777777" w:rsidR="00264BC4" w:rsidRPr="00CC1F51" w:rsidRDefault="00264BC4" w:rsidP="00264BC4">
            <w:pPr>
              <w:pStyle w:val="TAH"/>
              <w:rPr>
                <w:ins w:id="2776" w:author="Ryan Hakju Lee" w:date="2023-11-16T10:29:00Z"/>
                <w:lang w:eastAsia="ja-JP"/>
              </w:rPr>
            </w:pPr>
            <w:ins w:id="2777" w:author="Ryan Hakju Lee" w:date="2023-11-16T10:29:00Z">
              <w:r w:rsidRPr="00CC1F51">
                <w:rPr>
                  <w:lang w:eastAsia="ja-JP"/>
                </w:rPr>
                <w:t>Type</w:t>
              </w:r>
            </w:ins>
          </w:p>
        </w:tc>
        <w:tc>
          <w:tcPr>
            <w:tcW w:w="4836" w:type="dxa"/>
            <w:shd w:val="clear" w:color="auto" w:fill="BFBFBF"/>
          </w:tcPr>
          <w:p w14:paraId="6568D7BD" w14:textId="77777777" w:rsidR="00264BC4" w:rsidRPr="00CC1F51" w:rsidRDefault="00264BC4" w:rsidP="00264BC4">
            <w:pPr>
              <w:pStyle w:val="TAH"/>
              <w:rPr>
                <w:ins w:id="2778" w:author="Ryan Hakju Lee" w:date="2023-11-16T10:29:00Z"/>
                <w:lang w:eastAsia="ja-JP"/>
              </w:rPr>
            </w:pPr>
            <w:ins w:id="2779" w:author="Ryan Hakju Lee" w:date="2023-11-16T10:29:00Z">
              <w:r w:rsidRPr="00CC1F51">
                <w:rPr>
                  <w:lang w:eastAsia="ja-JP"/>
                </w:rPr>
                <w:t>Description</w:t>
              </w:r>
            </w:ins>
          </w:p>
        </w:tc>
      </w:tr>
      <w:tr w:rsidR="00264BC4" w:rsidRPr="00CC1F51" w14:paraId="489727DA" w14:textId="77777777" w:rsidTr="00264BC4">
        <w:trPr>
          <w:jc w:val="center"/>
          <w:ins w:id="2780" w:author="Ryan Hakju Lee" w:date="2023-11-16T10:29:00Z"/>
        </w:trPr>
        <w:tc>
          <w:tcPr>
            <w:tcW w:w="2155" w:type="dxa"/>
            <w:gridSpan w:val="2"/>
            <w:shd w:val="clear" w:color="auto" w:fill="FFFFFF"/>
          </w:tcPr>
          <w:p w14:paraId="0A1DCC53" w14:textId="77777777" w:rsidR="00264BC4" w:rsidRPr="00CC1F51" w:rsidRDefault="00264BC4" w:rsidP="00264BC4">
            <w:pPr>
              <w:pStyle w:val="TAL"/>
              <w:rPr>
                <w:ins w:id="2781" w:author="Ryan Hakju Lee" w:date="2023-11-16T10:29:00Z"/>
                <w:rFonts w:ascii="Courier New" w:hAnsi="Courier New" w:cs="Courier New"/>
                <w:lang w:eastAsia="ja-JP"/>
              </w:rPr>
            </w:pPr>
            <w:ins w:id="2782" w:author="Ryan Hakju Lee" w:date="2023-11-16T10:29:00Z">
              <w:r>
                <w:rPr>
                  <w:rFonts w:ascii="Courier New" w:hAnsi="Courier New" w:cs="Courier New"/>
                  <w:lang w:eastAsia="ja-JP"/>
                </w:rPr>
                <w:t>RoundtripTime</w:t>
              </w:r>
            </w:ins>
          </w:p>
        </w:tc>
        <w:tc>
          <w:tcPr>
            <w:tcW w:w="2610" w:type="dxa"/>
            <w:shd w:val="clear" w:color="auto" w:fill="FFFFFF"/>
          </w:tcPr>
          <w:p w14:paraId="3434373D" w14:textId="77777777" w:rsidR="00264BC4" w:rsidRPr="00CC1F51" w:rsidRDefault="00264BC4" w:rsidP="00264BC4">
            <w:pPr>
              <w:pStyle w:val="TAL"/>
              <w:rPr>
                <w:ins w:id="2783" w:author="Ryan Hakju Lee" w:date="2023-11-16T10:29:00Z"/>
                <w:rFonts w:ascii="Courier New" w:hAnsi="Courier New" w:cs="Courier New"/>
                <w:lang w:eastAsia="ja-JP"/>
              </w:rPr>
            </w:pPr>
            <w:ins w:id="2784" w:author="Ryan Hakju Lee" w:date="2023-11-16T10:29:00Z">
              <w:r w:rsidRPr="00CC1F51">
                <w:rPr>
                  <w:rFonts w:ascii="Courier New" w:hAnsi="Courier New" w:cs="Courier New"/>
                  <w:lang w:eastAsia="ja-JP"/>
                </w:rPr>
                <w:t>Object</w:t>
              </w:r>
            </w:ins>
          </w:p>
        </w:tc>
        <w:tc>
          <w:tcPr>
            <w:tcW w:w="4836" w:type="dxa"/>
            <w:shd w:val="clear" w:color="auto" w:fill="FFFFFF"/>
          </w:tcPr>
          <w:p w14:paraId="5237FAA3" w14:textId="77777777" w:rsidR="00264BC4" w:rsidRPr="00CC1F51" w:rsidRDefault="00264BC4" w:rsidP="00264BC4">
            <w:pPr>
              <w:pStyle w:val="TAL"/>
              <w:rPr>
                <w:ins w:id="2785" w:author="Ryan Hakju Lee" w:date="2023-11-16T10:29:00Z"/>
                <w:rFonts w:cs="Arial"/>
                <w:lang w:eastAsia="ja-JP"/>
              </w:rPr>
            </w:pPr>
          </w:p>
        </w:tc>
      </w:tr>
      <w:tr w:rsidR="00264BC4" w:rsidRPr="00CC1F51" w14:paraId="7B5D78AB" w14:textId="77777777" w:rsidTr="00264BC4">
        <w:trPr>
          <w:jc w:val="center"/>
          <w:ins w:id="2786" w:author="Ryan Hakju Lee" w:date="2023-11-16T10:29:00Z"/>
        </w:trPr>
        <w:tc>
          <w:tcPr>
            <w:tcW w:w="513" w:type="dxa"/>
            <w:shd w:val="clear" w:color="auto" w:fill="FFFFFF"/>
          </w:tcPr>
          <w:p w14:paraId="69E0B640" w14:textId="77777777" w:rsidR="00264BC4" w:rsidRPr="00CC1F51" w:rsidRDefault="00264BC4" w:rsidP="00264BC4">
            <w:pPr>
              <w:pStyle w:val="TAL"/>
              <w:rPr>
                <w:ins w:id="2787" w:author="Ryan Hakju Lee" w:date="2023-11-16T10:29:00Z"/>
                <w:lang w:eastAsia="ja-JP"/>
              </w:rPr>
            </w:pPr>
          </w:p>
        </w:tc>
        <w:tc>
          <w:tcPr>
            <w:tcW w:w="1642" w:type="dxa"/>
            <w:shd w:val="clear" w:color="auto" w:fill="FFFFFF"/>
          </w:tcPr>
          <w:p w14:paraId="6CBCB034" w14:textId="77777777" w:rsidR="00264BC4" w:rsidRPr="00CC1F51" w:rsidRDefault="00264BC4" w:rsidP="00264BC4">
            <w:pPr>
              <w:pStyle w:val="TAL"/>
              <w:rPr>
                <w:ins w:id="2788" w:author="Ryan Hakju Lee" w:date="2023-11-16T10:29:00Z"/>
                <w:rFonts w:ascii="Courier New" w:hAnsi="Courier New" w:cs="Courier New"/>
                <w:lang w:eastAsia="ja-JP"/>
              </w:rPr>
            </w:pPr>
            <w:ins w:id="2789" w:author="Ryan Hakju Lee" w:date="2023-11-16T10:29:00Z">
              <w:r w:rsidRPr="006D4AD6">
                <w:rPr>
                  <w:rFonts w:ascii="Courier New" w:hAnsi="Courier New" w:cs="Courier New"/>
                  <w:lang w:eastAsia="ja-JP"/>
                </w:rPr>
                <w:t>NetworkRTT</w:t>
              </w:r>
            </w:ins>
          </w:p>
        </w:tc>
        <w:tc>
          <w:tcPr>
            <w:tcW w:w="2610" w:type="dxa"/>
            <w:shd w:val="clear" w:color="auto" w:fill="FFFFFF"/>
          </w:tcPr>
          <w:p w14:paraId="1DC0BDDE" w14:textId="77777777" w:rsidR="00264BC4" w:rsidRPr="00CC1F51" w:rsidRDefault="00264BC4" w:rsidP="00264BC4">
            <w:pPr>
              <w:pStyle w:val="TAL"/>
              <w:rPr>
                <w:ins w:id="2790" w:author="Ryan Hakju Lee" w:date="2023-11-16T10:29:00Z"/>
                <w:rFonts w:ascii="Courier New" w:hAnsi="Courier New" w:cs="Courier New"/>
                <w:lang w:eastAsia="ja-JP"/>
              </w:rPr>
            </w:pPr>
            <w:ins w:id="2791" w:author="Ryan Hakju Lee" w:date="2023-11-16T10:29:00Z">
              <w:r w:rsidRPr="00A443B5">
                <w:rPr>
                  <w:rFonts w:ascii="Courier New" w:hAnsi="Courier New" w:cs="Courier New"/>
                  <w:lang w:eastAsia="ja-JP"/>
                </w:rPr>
                <w:t>unsignedLongVectorType</w:t>
              </w:r>
            </w:ins>
          </w:p>
        </w:tc>
        <w:tc>
          <w:tcPr>
            <w:tcW w:w="4836" w:type="dxa"/>
            <w:shd w:val="clear" w:color="auto" w:fill="FFFFFF"/>
          </w:tcPr>
          <w:p w14:paraId="0640B49C" w14:textId="77777777" w:rsidR="00264BC4" w:rsidRPr="00CC1F51" w:rsidRDefault="00264BC4" w:rsidP="00264BC4">
            <w:pPr>
              <w:pStyle w:val="TAL"/>
              <w:rPr>
                <w:ins w:id="2792" w:author="Ryan Hakju Lee" w:date="2023-11-16T10:29:00Z"/>
                <w:rFonts w:cs="Arial"/>
                <w:lang w:eastAsia="ja-JP"/>
              </w:rPr>
            </w:pPr>
            <w:ins w:id="2793" w:author="Ryan Hakju Lee" w:date="2023-11-16T10:29:00Z">
              <w:r w:rsidRPr="007E79AB">
                <w:t>The last RTCP round-trip time value estimated during each measurement resolution period shall be stored in the vector</w:t>
              </w:r>
              <w:r>
                <w:t>.</w:t>
              </w:r>
            </w:ins>
          </w:p>
        </w:tc>
      </w:tr>
      <w:tr w:rsidR="00264BC4" w:rsidRPr="00CC1F51" w14:paraId="050C3CBC" w14:textId="77777777" w:rsidTr="00264BC4">
        <w:trPr>
          <w:jc w:val="center"/>
          <w:ins w:id="2794" w:author="Ryan Hakju Lee" w:date="2023-11-16T10:29:00Z"/>
        </w:trPr>
        <w:tc>
          <w:tcPr>
            <w:tcW w:w="513" w:type="dxa"/>
            <w:shd w:val="clear" w:color="auto" w:fill="FFFFFF"/>
          </w:tcPr>
          <w:p w14:paraId="4BEB3A92" w14:textId="77777777" w:rsidR="00264BC4" w:rsidRPr="00CC1F51" w:rsidRDefault="00264BC4" w:rsidP="00264BC4">
            <w:pPr>
              <w:pStyle w:val="TAL"/>
              <w:rPr>
                <w:ins w:id="2795" w:author="Ryan Hakju Lee" w:date="2023-11-16T10:29:00Z"/>
                <w:lang w:eastAsia="ja-JP"/>
              </w:rPr>
            </w:pPr>
          </w:p>
        </w:tc>
        <w:tc>
          <w:tcPr>
            <w:tcW w:w="1642" w:type="dxa"/>
            <w:shd w:val="clear" w:color="auto" w:fill="FFFFFF"/>
          </w:tcPr>
          <w:p w14:paraId="1A32D606" w14:textId="77777777" w:rsidR="00264BC4" w:rsidRPr="00CC1F51" w:rsidRDefault="00264BC4" w:rsidP="00264BC4">
            <w:pPr>
              <w:pStyle w:val="TAL"/>
              <w:rPr>
                <w:ins w:id="2796" w:author="Ryan Hakju Lee" w:date="2023-11-16T10:29:00Z"/>
                <w:rFonts w:ascii="Courier New" w:hAnsi="Courier New" w:cs="Courier New"/>
                <w:lang w:eastAsia="ja-JP"/>
              </w:rPr>
            </w:pPr>
            <w:ins w:id="2797" w:author="Ryan Hakju Lee" w:date="2023-11-16T10:29:00Z">
              <w:r w:rsidRPr="006D4AD6">
                <w:rPr>
                  <w:rFonts w:ascii="Courier New" w:hAnsi="Courier New" w:cs="Courier New"/>
                  <w:lang w:eastAsia="ja-JP"/>
                </w:rPr>
                <w:t>InternalRTT</w:t>
              </w:r>
            </w:ins>
          </w:p>
        </w:tc>
        <w:tc>
          <w:tcPr>
            <w:tcW w:w="2610" w:type="dxa"/>
            <w:shd w:val="clear" w:color="auto" w:fill="FFFFFF"/>
          </w:tcPr>
          <w:p w14:paraId="2B4955A2" w14:textId="77777777" w:rsidR="00264BC4" w:rsidRPr="00CC1F51" w:rsidRDefault="00264BC4" w:rsidP="00264BC4">
            <w:pPr>
              <w:pStyle w:val="TAL"/>
              <w:rPr>
                <w:ins w:id="2798" w:author="Ryan Hakju Lee" w:date="2023-11-16T10:29:00Z"/>
                <w:rFonts w:ascii="Courier New" w:hAnsi="Courier New" w:cs="Courier New"/>
                <w:lang w:eastAsia="ja-JP"/>
              </w:rPr>
            </w:pPr>
            <w:ins w:id="2799" w:author="Ryan Hakju Lee" w:date="2023-11-16T10:29:00Z">
              <w:r w:rsidRPr="00A443B5">
                <w:rPr>
                  <w:rFonts w:ascii="Courier New" w:hAnsi="Courier New" w:cs="Courier New"/>
                  <w:lang w:eastAsia="ja-JP"/>
                </w:rPr>
                <w:t>unsignedLongVectorType</w:t>
              </w:r>
            </w:ins>
          </w:p>
        </w:tc>
        <w:tc>
          <w:tcPr>
            <w:tcW w:w="4836" w:type="dxa"/>
            <w:shd w:val="clear" w:color="auto" w:fill="FFFFFF"/>
          </w:tcPr>
          <w:p w14:paraId="3766FD32" w14:textId="77777777" w:rsidR="00264BC4" w:rsidRPr="00CC1F51" w:rsidRDefault="00264BC4" w:rsidP="00264BC4">
            <w:pPr>
              <w:pStyle w:val="TAL"/>
              <w:rPr>
                <w:ins w:id="2800" w:author="Ryan Hakju Lee" w:date="2023-11-16T10:29:00Z"/>
                <w:rFonts w:cs="Arial"/>
                <w:lang w:eastAsia="ja-JP"/>
              </w:rPr>
            </w:pPr>
            <w:ins w:id="2801" w:author="Ryan Hakju Lee" w:date="2023-11-16T10:29:00Z">
              <w:r w:rsidRPr="007E79AB">
                <w:t>The two-way additional internal client delay valid at the end of each measurement resolution period shall be stored in the vector</w:t>
              </w:r>
              <w:r>
                <w:rPr>
                  <w:rFonts w:cs="Arial"/>
                  <w:lang w:eastAsia="ja-JP"/>
                </w:rPr>
                <w:t>.</w:t>
              </w:r>
            </w:ins>
          </w:p>
        </w:tc>
      </w:tr>
    </w:tbl>
    <w:p w14:paraId="4182BC68" w14:textId="316E2574" w:rsidR="00264BC4" w:rsidRPr="00491E44" w:rsidRDefault="00491E44">
      <w:pPr>
        <w:pStyle w:val="31"/>
        <w:rPr>
          <w:ins w:id="2802" w:author="Ryan Hakju Lee" w:date="2023-11-16T10:29:00Z"/>
          <w:rPrChange w:id="2803" w:author="Ryan Hakju Lee" w:date="2023-11-16T10:41:00Z">
            <w:rPr>
              <w:ins w:id="2804" w:author="Ryan Hakju Lee" w:date="2023-11-16T10:29:00Z"/>
              <w:b/>
              <w:bCs/>
              <w:sz w:val="28"/>
              <w:szCs w:val="28"/>
            </w:rPr>
          </w:rPrChange>
        </w:rPr>
        <w:pPrChange w:id="2805" w:author="Ryan Hakju Lee" w:date="2023-11-16T10:41:00Z">
          <w:pPr>
            <w:pStyle w:val="41"/>
            <w:numPr>
              <w:ilvl w:val="3"/>
              <w:numId w:val="31"/>
            </w:numPr>
            <w:tabs>
              <w:tab w:val="num" w:pos="864"/>
            </w:tabs>
            <w:overflowPunct w:val="0"/>
            <w:autoSpaceDE w:val="0"/>
            <w:autoSpaceDN w:val="0"/>
            <w:adjustRightInd w:val="0"/>
            <w:ind w:left="864" w:hanging="864"/>
            <w:textAlignment w:val="baseline"/>
          </w:pPr>
        </w:pPrChange>
      </w:pPr>
      <w:bookmarkStart w:id="2806" w:name="_Toc151062191"/>
      <w:ins w:id="2807" w:author="Ryan Hakju Lee" w:date="2023-11-16T10:41:00Z">
        <w:r>
          <w:t>15.2.8</w:t>
        </w:r>
        <w:r>
          <w:tab/>
        </w:r>
      </w:ins>
      <w:ins w:id="2808" w:author="Ryan Hakju Lee" w:date="2023-11-16T10:29:00Z">
        <w:r w:rsidR="00264BC4" w:rsidRPr="0086780D">
          <w:t>Average codec bitrate</w:t>
        </w:r>
        <w:bookmarkEnd w:id="2806"/>
      </w:ins>
    </w:p>
    <w:p w14:paraId="4F82BFE4" w14:textId="77777777" w:rsidR="00264BC4" w:rsidRPr="00567618" w:rsidRDefault="00264BC4" w:rsidP="00264BC4">
      <w:pPr>
        <w:rPr>
          <w:ins w:id="2809" w:author="Ryan Hakju Lee" w:date="2023-11-16T10:29:00Z"/>
        </w:rPr>
      </w:pPr>
      <w:ins w:id="2810" w:author="Ryan Hakju Lee" w:date="2023-11-16T10:29:00Z">
        <w:r w:rsidRPr="00567618">
          <w:t xml:space="preserve">The average codec bitrate is the bitrate used for coding "active" media information during the measurement resolution period. </w:t>
        </w:r>
      </w:ins>
    </w:p>
    <w:p w14:paraId="66086D0F" w14:textId="77777777" w:rsidR="00264BC4" w:rsidRPr="00567618" w:rsidRDefault="00264BC4" w:rsidP="00264BC4">
      <w:pPr>
        <w:rPr>
          <w:ins w:id="2811" w:author="Ryan Hakju Lee" w:date="2023-11-16T10:29:00Z"/>
        </w:rPr>
      </w:pPr>
      <w:ins w:id="2812" w:author="Ryan Hakju Lee" w:date="2023-11-16T10:29:00Z">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ins>
    </w:p>
    <w:p w14:paraId="6C4CD37B" w14:textId="77777777" w:rsidR="00264BC4" w:rsidRPr="00567618" w:rsidRDefault="00264BC4" w:rsidP="00264BC4">
      <w:pPr>
        <w:rPr>
          <w:ins w:id="2813" w:author="Ryan Hakju Lee" w:date="2023-11-16T10:29:00Z"/>
        </w:rPr>
      </w:pPr>
      <w:ins w:id="2814" w:author="Ryan Hakju Lee" w:date="2023-11-16T10:29:00Z">
        <w:r w:rsidRPr="00567618">
          <w:t>For non-speech media the average codec bitrate is the total number of RTP payload bits received, divided by the length of the measurement resolution period.</w:t>
        </w:r>
      </w:ins>
    </w:p>
    <w:p w14:paraId="5A59F943" w14:textId="280666DA" w:rsidR="00264BC4" w:rsidRDefault="00264BC4" w:rsidP="00264BC4">
      <w:pPr>
        <w:rPr>
          <w:ins w:id="2815" w:author="Ryan Hakju Lee" w:date="2023-11-16T10:29:00Z"/>
        </w:rPr>
      </w:pPr>
      <w:ins w:id="2816" w:author="Ryan Hakju Lee" w:date="2023-11-16T10:29:00Z">
        <w:r w:rsidRPr="00567618">
          <w:t xml:space="preserve">The average codec bitrate value for each measurement resolution period shall be stored in the vector </w:t>
        </w:r>
        <w:r w:rsidRPr="00567618">
          <w:rPr>
            <w:i/>
          </w:rPr>
          <w:t>AverageCodecBitrate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ins>
    </w:p>
    <w:p w14:paraId="48BC689D" w14:textId="7AC5A436" w:rsidR="00264BC4" w:rsidRPr="00567618" w:rsidRDefault="00264BC4" w:rsidP="00264BC4">
      <w:pPr>
        <w:rPr>
          <w:ins w:id="2817" w:author="Ryan Hakju Lee" w:date="2023-11-16T10:29:00Z"/>
        </w:rPr>
      </w:pPr>
      <w:ins w:id="2818" w:author="Ryan Hakju Lee" w:date="2023-11-16T10:29:00Z">
        <w:r w:rsidRPr="00567618">
          <w:t>The syntax for the metric "</w:t>
        </w:r>
        <w:r>
          <w:rPr>
            <w:rFonts w:ascii="Courier New" w:hAnsi="Courier New" w:cs="Courier New"/>
            <w:lang w:eastAsia="ja-JP"/>
          </w:rPr>
          <w:t>AverageBitrate</w:t>
        </w:r>
        <w:r w:rsidRPr="00567618">
          <w:t xml:space="preserve"> " is as </w:t>
        </w:r>
        <w:r>
          <w:t xml:space="preserve">defined in </w:t>
        </w:r>
        <w:r w:rsidRPr="0071064E">
          <w:t xml:space="preserve">Table </w:t>
        </w:r>
      </w:ins>
      <w:ins w:id="2819" w:author="Ryan Hakju Lee" w:date="2023-11-16T10:41:00Z">
        <w:r w:rsidR="00491E44">
          <w:t>15.2.8-1.</w:t>
        </w:r>
      </w:ins>
    </w:p>
    <w:p w14:paraId="7F0630BD" w14:textId="200932FA" w:rsidR="00264BC4" w:rsidRPr="00CC1F51" w:rsidRDefault="00264BC4" w:rsidP="00264BC4">
      <w:pPr>
        <w:pStyle w:val="TH"/>
        <w:rPr>
          <w:ins w:id="2820" w:author="Ryan Hakju Lee" w:date="2023-11-16T10:29:00Z"/>
        </w:rPr>
      </w:pPr>
      <w:ins w:id="2821" w:author="Ryan Hakju Lee" w:date="2023-11-16T10:29:00Z">
        <w:r w:rsidRPr="00CC1F51">
          <w:t xml:space="preserve">Table </w:t>
        </w:r>
      </w:ins>
      <w:ins w:id="2822" w:author="Ryan Hakju Lee" w:date="2023-11-16T10:41:00Z">
        <w:r w:rsidR="00491E44">
          <w:t>15.2.8-1</w:t>
        </w:r>
      </w:ins>
      <w:ins w:id="2823" w:author="Ryan Hakju Lee" w:date="2023-11-16T10:29:00Z">
        <w:r w:rsidRPr="00CC1F51">
          <w:t>:</w:t>
        </w:r>
        <w:r>
          <w:t xml:space="preserve"> Syncloss duration</w:t>
        </w:r>
        <w:r w:rsidRPr="00CC1F51">
          <w:t xml:space="preserve"> </w:t>
        </w:r>
        <w:r>
          <w:t xml:space="preserve">metric information </w:t>
        </w:r>
        <w:r w:rsidRPr="00CC1F51">
          <w:t>for Quality Reporting</w:t>
        </w:r>
      </w:ins>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ins w:id="2824" w:author="Ryan Hakju Lee" w:date="2023-11-16T10:29:00Z"/>
        </w:trPr>
        <w:tc>
          <w:tcPr>
            <w:tcW w:w="2552" w:type="dxa"/>
            <w:gridSpan w:val="2"/>
            <w:shd w:val="clear" w:color="auto" w:fill="BFBFBF"/>
          </w:tcPr>
          <w:p w14:paraId="2B88BD78" w14:textId="77777777" w:rsidR="00264BC4" w:rsidRPr="00CC1F51" w:rsidRDefault="00264BC4" w:rsidP="00264BC4">
            <w:pPr>
              <w:pStyle w:val="TAH"/>
              <w:rPr>
                <w:ins w:id="2825" w:author="Ryan Hakju Lee" w:date="2023-11-16T10:29:00Z"/>
                <w:lang w:eastAsia="ja-JP"/>
              </w:rPr>
            </w:pPr>
            <w:ins w:id="2826" w:author="Ryan Hakju Lee" w:date="2023-11-16T10:29:00Z">
              <w:r w:rsidRPr="00CC1F51">
                <w:rPr>
                  <w:lang w:eastAsia="ja-JP"/>
                </w:rPr>
                <w:t>Key</w:t>
              </w:r>
            </w:ins>
          </w:p>
        </w:tc>
        <w:tc>
          <w:tcPr>
            <w:tcW w:w="2268" w:type="dxa"/>
            <w:shd w:val="clear" w:color="auto" w:fill="BFBFBF"/>
          </w:tcPr>
          <w:p w14:paraId="37D97358" w14:textId="77777777" w:rsidR="00264BC4" w:rsidRPr="00CC1F51" w:rsidRDefault="00264BC4" w:rsidP="00264BC4">
            <w:pPr>
              <w:pStyle w:val="TAH"/>
              <w:rPr>
                <w:ins w:id="2827" w:author="Ryan Hakju Lee" w:date="2023-11-16T10:29:00Z"/>
                <w:lang w:eastAsia="ja-JP"/>
              </w:rPr>
            </w:pPr>
            <w:ins w:id="2828" w:author="Ryan Hakju Lee" w:date="2023-11-16T10:29:00Z">
              <w:r w:rsidRPr="00CC1F51">
                <w:rPr>
                  <w:lang w:eastAsia="ja-JP"/>
                </w:rPr>
                <w:t>Type</w:t>
              </w:r>
            </w:ins>
          </w:p>
        </w:tc>
        <w:tc>
          <w:tcPr>
            <w:tcW w:w="4781" w:type="dxa"/>
            <w:shd w:val="clear" w:color="auto" w:fill="BFBFBF"/>
          </w:tcPr>
          <w:p w14:paraId="2C2ACD23" w14:textId="77777777" w:rsidR="00264BC4" w:rsidRPr="00CC1F51" w:rsidRDefault="00264BC4" w:rsidP="00264BC4">
            <w:pPr>
              <w:pStyle w:val="TAH"/>
              <w:rPr>
                <w:ins w:id="2829" w:author="Ryan Hakju Lee" w:date="2023-11-16T10:29:00Z"/>
                <w:lang w:eastAsia="ja-JP"/>
              </w:rPr>
            </w:pPr>
            <w:ins w:id="2830" w:author="Ryan Hakju Lee" w:date="2023-11-16T10:29:00Z">
              <w:r w:rsidRPr="00CC1F51">
                <w:rPr>
                  <w:lang w:eastAsia="ja-JP"/>
                </w:rPr>
                <w:t>Description</w:t>
              </w:r>
            </w:ins>
          </w:p>
        </w:tc>
      </w:tr>
      <w:tr w:rsidR="00264BC4" w:rsidRPr="00CC1F51" w14:paraId="542E4670" w14:textId="77777777" w:rsidTr="00264BC4">
        <w:trPr>
          <w:jc w:val="center"/>
          <w:ins w:id="2831" w:author="Ryan Hakju Lee" w:date="2023-11-16T10:29:00Z"/>
        </w:trPr>
        <w:tc>
          <w:tcPr>
            <w:tcW w:w="2552" w:type="dxa"/>
            <w:gridSpan w:val="2"/>
            <w:shd w:val="clear" w:color="auto" w:fill="FFFFFF"/>
          </w:tcPr>
          <w:p w14:paraId="59920DC2" w14:textId="77777777" w:rsidR="00264BC4" w:rsidRPr="00CC1F51" w:rsidRDefault="00264BC4" w:rsidP="00264BC4">
            <w:pPr>
              <w:pStyle w:val="TAL"/>
              <w:rPr>
                <w:ins w:id="2832" w:author="Ryan Hakju Lee" w:date="2023-11-16T10:29:00Z"/>
                <w:rFonts w:ascii="Courier New" w:hAnsi="Courier New" w:cs="Courier New"/>
                <w:lang w:eastAsia="ja-JP"/>
              </w:rPr>
            </w:pPr>
            <w:ins w:id="2833" w:author="Ryan Hakju Lee" w:date="2023-11-16T10:29:00Z">
              <w:r>
                <w:rPr>
                  <w:rFonts w:ascii="Courier New" w:hAnsi="Courier New" w:cs="Courier New"/>
                  <w:lang w:eastAsia="ja-JP"/>
                </w:rPr>
                <w:t>AverageBitrate</w:t>
              </w:r>
            </w:ins>
          </w:p>
        </w:tc>
        <w:tc>
          <w:tcPr>
            <w:tcW w:w="2268" w:type="dxa"/>
            <w:shd w:val="clear" w:color="auto" w:fill="FFFFFF"/>
          </w:tcPr>
          <w:p w14:paraId="5326ADB5" w14:textId="77777777" w:rsidR="00264BC4" w:rsidRPr="00CC1F51" w:rsidRDefault="00264BC4" w:rsidP="00264BC4">
            <w:pPr>
              <w:pStyle w:val="TAL"/>
              <w:rPr>
                <w:ins w:id="2834" w:author="Ryan Hakju Lee" w:date="2023-11-16T10:29:00Z"/>
                <w:rFonts w:ascii="Courier New" w:hAnsi="Courier New" w:cs="Courier New"/>
                <w:lang w:eastAsia="ja-JP"/>
              </w:rPr>
            </w:pPr>
            <w:ins w:id="2835" w:author="Ryan Hakju Lee" w:date="2023-11-16T10:29:00Z">
              <w:r w:rsidRPr="00CC1F51">
                <w:rPr>
                  <w:rFonts w:ascii="Courier New" w:hAnsi="Courier New" w:cs="Courier New"/>
                  <w:lang w:eastAsia="ja-JP"/>
                </w:rPr>
                <w:t>Object</w:t>
              </w:r>
            </w:ins>
          </w:p>
        </w:tc>
        <w:tc>
          <w:tcPr>
            <w:tcW w:w="4781" w:type="dxa"/>
            <w:shd w:val="clear" w:color="auto" w:fill="FFFFFF"/>
          </w:tcPr>
          <w:p w14:paraId="0DE2E315" w14:textId="77777777" w:rsidR="00264BC4" w:rsidRPr="00CC1F51" w:rsidRDefault="00264BC4" w:rsidP="00264BC4">
            <w:pPr>
              <w:pStyle w:val="TAL"/>
              <w:rPr>
                <w:ins w:id="2836" w:author="Ryan Hakju Lee" w:date="2023-11-16T10:29:00Z"/>
                <w:rFonts w:cs="Arial"/>
                <w:lang w:eastAsia="ja-JP"/>
              </w:rPr>
            </w:pPr>
          </w:p>
        </w:tc>
      </w:tr>
      <w:tr w:rsidR="00264BC4" w:rsidRPr="00CC1F51" w14:paraId="20E23B12" w14:textId="77777777" w:rsidTr="00264BC4">
        <w:trPr>
          <w:jc w:val="center"/>
          <w:ins w:id="2837" w:author="Ryan Hakju Lee" w:date="2023-11-16T10:29:00Z"/>
        </w:trPr>
        <w:tc>
          <w:tcPr>
            <w:tcW w:w="513" w:type="dxa"/>
            <w:shd w:val="clear" w:color="auto" w:fill="FFFFFF"/>
          </w:tcPr>
          <w:p w14:paraId="0E511E2B" w14:textId="77777777" w:rsidR="00264BC4" w:rsidRPr="00CC1F51" w:rsidRDefault="00264BC4" w:rsidP="00264BC4">
            <w:pPr>
              <w:pStyle w:val="TAL"/>
              <w:rPr>
                <w:ins w:id="2838" w:author="Ryan Hakju Lee" w:date="2023-11-16T10:29:00Z"/>
                <w:lang w:eastAsia="ja-JP"/>
              </w:rPr>
            </w:pPr>
          </w:p>
        </w:tc>
        <w:tc>
          <w:tcPr>
            <w:tcW w:w="2039" w:type="dxa"/>
            <w:shd w:val="clear" w:color="auto" w:fill="FFFFFF"/>
          </w:tcPr>
          <w:p w14:paraId="58FF052D" w14:textId="77777777" w:rsidR="00264BC4" w:rsidRPr="00CC1F51" w:rsidRDefault="00264BC4" w:rsidP="00264BC4">
            <w:pPr>
              <w:pStyle w:val="TAL"/>
              <w:rPr>
                <w:ins w:id="2839" w:author="Ryan Hakju Lee" w:date="2023-11-16T10:29:00Z"/>
                <w:rFonts w:ascii="Courier New" w:hAnsi="Courier New" w:cs="Courier New"/>
                <w:lang w:eastAsia="ja-JP"/>
              </w:rPr>
            </w:pPr>
            <w:ins w:id="2840" w:author="Ryan Hakju Lee" w:date="2023-11-16T10:29:00Z">
              <w:r w:rsidRPr="002728D4">
                <w:rPr>
                  <w:rFonts w:ascii="Courier New" w:hAnsi="Courier New" w:cs="Courier New"/>
                  <w:lang w:eastAsia="ja-JP"/>
                </w:rPr>
                <w:t>AverageCodecBitrate</w:t>
              </w:r>
            </w:ins>
          </w:p>
        </w:tc>
        <w:tc>
          <w:tcPr>
            <w:tcW w:w="2268" w:type="dxa"/>
            <w:shd w:val="clear" w:color="auto" w:fill="FFFFFF"/>
          </w:tcPr>
          <w:p w14:paraId="4A7679F8" w14:textId="77777777" w:rsidR="00264BC4" w:rsidRPr="00CC1F51" w:rsidRDefault="00264BC4" w:rsidP="00264BC4">
            <w:pPr>
              <w:pStyle w:val="TAL"/>
              <w:rPr>
                <w:ins w:id="2841" w:author="Ryan Hakju Lee" w:date="2023-11-16T10:29:00Z"/>
                <w:rFonts w:ascii="Courier New" w:hAnsi="Courier New" w:cs="Courier New"/>
                <w:lang w:eastAsia="ja-JP"/>
              </w:rPr>
            </w:pPr>
            <w:ins w:id="2842" w:author="Ryan Hakju Lee" w:date="2023-11-16T10:29:00Z">
              <w:r>
                <w:rPr>
                  <w:rFonts w:ascii="Courier New" w:hAnsi="Courier New" w:cs="Courier New"/>
                  <w:lang w:eastAsia="ja-JP"/>
                </w:rPr>
                <w:t>double</w:t>
              </w:r>
              <w:r w:rsidRPr="00A443B5">
                <w:rPr>
                  <w:rFonts w:ascii="Courier New" w:hAnsi="Courier New" w:cs="Courier New"/>
                  <w:lang w:eastAsia="ja-JP"/>
                </w:rPr>
                <w:t>VectorType</w:t>
              </w:r>
            </w:ins>
          </w:p>
        </w:tc>
        <w:tc>
          <w:tcPr>
            <w:tcW w:w="4781" w:type="dxa"/>
            <w:shd w:val="clear" w:color="auto" w:fill="FFFFFF"/>
          </w:tcPr>
          <w:p w14:paraId="3E320B24" w14:textId="77777777" w:rsidR="00264BC4" w:rsidRPr="00CC1F51" w:rsidRDefault="00264BC4" w:rsidP="00264BC4">
            <w:pPr>
              <w:pStyle w:val="TAL"/>
              <w:rPr>
                <w:ins w:id="2843" w:author="Ryan Hakju Lee" w:date="2023-11-16T10:29:00Z"/>
                <w:rFonts w:cs="Arial"/>
                <w:lang w:eastAsia="ja-JP"/>
              </w:rPr>
            </w:pPr>
            <w:ins w:id="2844" w:author="Ryan Hakju Lee" w:date="2023-11-16T10:29:00Z">
              <w:r w:rsidRPr="00567618">
                <w:t>The average codec bitrate value for each measurement resolution period shall be stored in the vector</w:t>
              </w:r>
              <w:r>
                <w:t xml:space="preserve">. </w:t>
              </w:r>
            </w:ins>
          </w:p>
        </w:tc>
      </w:tr>
    </w:tbl>
    <w:p w14:paraId="2200F6F6" w14:textId="77777777" w:rsidR="00264BC4" w:rsidRDefault="00264BC4" w:rsidP="00264BC4">
      <w:pPr>
        <w:jc w:val="both"/>
        <w:rPr>
          <w:ins w:id="2845" w:author="Ryan Hakju Lee" w:date="2023-11-16T10:29:00Z"/>
          <w:lang w:val="en-CA"/>
        </w:rPr>
      </w:pPr>
    </w:p>
    <w:p w14:paraId="1A0EF18B" w14:textId="4E077F55" w:rsidR="00264BC4" w:rsidRPr="00084719" w:rsidRDefault="006B7A66">
      <w:pPr>
        <w:pStyle w:val="21"/>
        <w:rPr>
          <w:ins w:id="2846" w:author="Ryan Hakju Lee" w:date="2023-11-16T10:29:00Z"/>
          <w:rPrChange w:id="2847" w:author="Ryan Hakju Lee" w:date="2023-11-16T10:44:00Z">
            <w:rPr>
              <w:ins w:id="2848" w:author="Ryan Hakju Lee" w:date="2023-11-16T10:29:00Z"/>
              <w:b/>
            </w:rPr>
          </w:rPrChange>
        </w:rPr>
        <w:pPrChange w:id="2849" w:author="Ryan Hakju Lee" w:date="2023-11-16T10:42:00Z">
          <w:pPr>
            <w:pStyle w:val="31"/>
            <w:numPr>
              <w:ilvl w:val="2"/>
              <w:numId w:val="31"/>
            </w:numPr>
            <w:tabs>
              <w:tab w:val="num" w:pos="720"/>
            </w:tabs>
            <w:overflowPunct w:val="0"/>
            <w:autoSpaceDE w:val="0"/>
            <w:autoSpaceDN w:val="0"/>
            <w:adjustRightInd w:val="0"/>
            <w:ind w:left="720" w:hanging="720"/>
            <w:textAlignment w:val="baseline"/>
          </w:pPr>
        </w:pPrChange>
      </w:pPr>
      <w:bookmarkStart w:id="2850" w:name="_Toc151062192"/>
      <w:ins w:id="2851" w:author="Ryan Hakju Lee" w:date="2023-11-16T10:42:00Z">
        <w:r>
          <w:t>15.3</w:t>
        </w:r>
        <w:r>
          <w:tab/>
        </w:r>
      </w:ins>
      <w:ins w:id="2852" w:author="Ryan Hakju Lee" w:date="2023-11-16T10:29:00Z">
        <w:r w:rsidR="00264BC4" w:rsidRPr="0095232D">
          <w:t>Quality metrics reporting protocol</w:t>
        </w:r>
        <w:bookmarkEnd w:id="2850"/>
      </w:ins>
    </w:p>
    <w:p w14:paraId="4A55217C" w14:textId="74492C44" w:rsidR="00264BC4" w:rsidRPr="00B10C5F" w:rsidRDefault="00B10C5F">
      <w:pPr>
        <w:pStyle w:val="31"/>
        <w:rPr>
          <w:ins w:id="2853" w:author="Ryan Hakju Lee" w:date="2023-11-16T10:29:00Z"/>
          <w:rPrChange w:id="2854" w:author="Ryan Hakju Lee" w:date="2023-11-16T10:42:00Z">
            <w:rPr>
              <w:ins w:id="2855" w:author="Ryan Hakju Lee" w:date="2023-11-16T10:29:00Z"/>
              <w:b/>
              <w:bCs/>
              <w:sz w:val="28"/>
              <w:szCs w:val="28"/>
            </w:rPr>
          </w:rPrChange>
        </w:rPr>
        <w:pPrChange w:id="2856" w:author="Ryan Hakju Lee" w:date="2023-11-16T10:42:00Z">
          <w:pPr>
            <w:pStyle w:val="41"/>
            <w:numPr>
              <w:ilvl w:val="3"/>
              <w:numId w:val="31"/>
            </w:numPr>
            <w:tabs>
              <w:tab w:val="num" w:pos="864"/>
            </w:tabs>
            <w:overflowPunct w:val="0"/>
            <w:autoSpaceDE w:val="0"/>
            <w:autoSpaceDN w:val="0"/>
            <w:adjustRightInd w:val="0"/>
            <w:ind w:left="864" w:hanging="864"/>
            <w:textAlignment w:val="baseline"/>
          </w:pPr>
        </w:pPrChange>
      </w:pPr>
      <w:bookmarkStart w:id="2857" w:name="_Toc151062193"/>
      <w:ins w:id="2858" w:author="Ryan Hakju Lee" w:date="2023-11-16T10:42:00Z">
        <w:r>
          <w:t>15.3.1</w:t>
        </w:r>
        <w:r>
          <w:tab/>
        </w:r>
      </w:ins>
      <w:ins w:id="2859" w:author="Ryan Hakju Lee" w:date="2023-11-16T10:29:00Z">
        <w:r w:rsidR="00264BC4" w:rsidRPr="0086780D">
          <w:t>General</w:t>
        </w:r>
        <w:bookmarkEnd w:id="2857"/>
      </w:ins>
    </w:p>
    <w:p w14:paraId="3EF27088" w14:textId="77777777" w:rsidR="00264BC4" w:rsidRPr="00CC1F51" w:rsidRDefault="00264BC4" w:rsidP="00264BC4">
      <w:pPr>
        <w:rPr>
          <w:ins w:id="2860" w:author="Ryan Hakju Lee" w:date="2023-11-16T10:29:00Z"/>
        </w:rPr>
      </w:pPr>
      <w:ins w:id="2861" w:author="Ryan Hakju Lee" w:date="2023-11-16T10:29:00Z">
        <w:r w:rsidRPr="00CC1F51">
          <w:t xml:space="preserve">The quality </w:t>
        </w:r>
        <w:r>
          <w:t xml:space="preserve">metrics </w:t>
        </w:r>
        <w:r w:rsidRPr="00CC1F51">
          <w:t>reporting protocol consists of:</w:t>
        </w:r>
      </w:ins>
    </w:p>
    <w:p w14:paraId="75D3ED1E" w14:textId="2B8846EA" w:rsidR="00264BC4" w:rsidRPr="00DC3FD1" w:rsidRDefault="00B10C5F">
      <w:pPr>
        <w:pStyle w:val="B1"/>
        <w:rPr>
          <w:ins w:id="2862" w:author="Ryan Hakju Lee" w:date="2023-11-16T10:29:00Z"/>
        </w:rPr>
        <w:pPrChange w:id="2863" w:author="Ryan Hakju Lee" w:date="2023-11-16T10:42:00Z">
          <w:pPr>
            <w:pStyle w:val="aff"/>
            <w:numPr>
              <w:numId w:val="29"/>
            </w:numPr>
            <w:overflowPunct w:val="0"/>
            <w:autoSpaceDE w:val="0"/>
            <w:autoSpaceDN w:val="0"/>
            <w:ind w:hanging="360"/>
          </w:pPr>
        </w:pPrChange>
      </w:pPr>
      <w:ins w:id="2864" w:author="Ryan Hakju Lee" w:date="2023-11-16T10:42:00Z">
        <w:r>
          <w:t>-</w:t>
        </w:r>
        <w:r>
          <w:tab/>
        </w:r>
      </w:ins>
      <w:ins w:id="2865" w:author="Ryan Hakju Lee" w:date="2023-11-16T10:29:00Z">
        <w:r w:rsidR="00264BC4" w:rsidRPr="00DC3FD1">
          <w:t>The XML-based report format defined in clause </w:t>
        </w:r>
      </w:ins>
      <w:ins w:id="2866" w:author="Ryan Hakju Lee" w:date="2023-11-17T09:29:00Z">
        <w:r w:rsidR="001F12A0">
          <w:t>15.3.2</w:t>
        </w:r>
      </w:ins>
      <w:ins w:id="2867" w:author="Ryan Hakju Lee" w:date="2023-11-16T10:29:00Z">
        <w:r w:rsidR="00264BC4" w:rsidRPr="006C77D4">
          <w:t>.</w:t>
        </w:r>
      </w:ins>
    </w:p>
    <w:p w14:paraId="5E3C7E53" w14:textId="53CFEEA5" w:rsidR="00264BC4" w:rsidRPr="00DC3FD1" w:rsidRDefault="00B10C5F">
      <w:pPr>
        <w:pStyle w:val="B1"/>
        <w:rPr>
          <w:ins w:id="2868" w:author="Ryan Hakju Lee" w:date="2023-11-16T10:29:00Z"/>
        </w:rPr>
        <w:pPrChange w:id="2869" w:author="Ryan Hakju Lee" w:date="2023-11-16T10:42:00Z">
          <w:pPr>
            <w:pStyle w:val="aff"/>
            <w:numPr>
              <w:numId w:val="29"/>
            </w:numPr>
            <w:overflowPunct w:val="0"/>
            <w:autoSpaceDE w:val="0"/>
            <w:autoSpaceDN w:val="0"/>
            <w:ind w:hanging="360"/>
          </w:pPr>
        </w:pPrChange>
      </w:pPr>
      <w:ins w:id="2870" w:author="Ryan Hakju Lee" w:date="2023-11-16T10:42:00Z">
        <w:r>
          <w:t>-</w:t>
        </w:r>
        <w:r>
          <w:tab/>
        </w:r>
      </w:ins>
      <w:ins w:id="2871" w:author="Ryan Hakju Lee" w:date="2023-11-16T10:29:00Z">
        <w:r w:rsidR="00264BC4" w:rsidRPr="00DC3FD1">
          <w:t>The reporting protocol defined in clause </w:t>
        </w:r>
      </w:ins>
      <w:ins w:id="2872" w:author="Ryan Hakju Lee" w:date="2023-11-17T09:29:00Z">
        <w:r w:rsidR="001F12A0">
          <w:t>15.3.3</w:t>
        </w:r>
      </w:ins>
      <w:ins w:id="2873" w:author="Ryan Hakju Lee" w:date="2023-11-16T10:29:00Z">
        <w:r w:rsidR="00264BC4" w:rsidRPr="00B956BF">
          <w:t>.</w:t>
        </w:r>
      </w:ins>
    </w:p>
    <w:p w14:paraId="51C71BAE" w14:textId="77777777" w:rsidR="00264BC4" w:rsidRDefault="00264BC4">
      <w:pPr>
        <w:rPr>
          <w:ins w:id="2874" w:author="Ryan Hakju Lee" w:date="2023-11-16T10:29:00Z"/>
        </w:rPr>
        <w:pPrChange w:id="2875" w:author="Ryan Hakju Lee" w:date="2023-11-16T10:43:00Z">
          <w:pPr>
            <w:jc w:val="both"/>
          </w:pPr>
        </w:pPrChange>
      </w:pPr>
      <w:ins w:id="2876" w:author="Ryan Hakju Lee" w:date="2023-11-16T10:29:00Z">
        <w:r w:rsidRPr="00CC1F51">
          <w:t>The MIM</w:t>
        </w:r>
        <w:r>
          <w:t>E type of an XML-formatted QoE report</w:t>
        </w:r>
        <w:r w:rsidRPr="00CC1F51">
          <w:t xml:space="preserve"> shall be </w:t>
        </w:r>
        <w:r>
          <w:t>"</w:t>
        </w:r>
        <w:bookmarkStart w:id="2877"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2877"/>
        <w:r>
          <w:t>"</w:t>
        </w:r>
        <w:r w:rsidRPr="00CC1F51">
          <w:t>.</w:t>
        </w:r>
      </w:ins>
    </w:p>
    <w:p w14:paraId="5E7DC0C5" w14:textId="7982E149" w:rsidR="00264BC4" w:rsidRPr="00084719" w:rsidRDefault="00B10C5F">
      <w:pPr>
        <w:pStyle w:val="31"/>
        <w:rPr>
          <w:ins w:id="2878" w:author="Ryan Hakju Lee" w:date="2023-11-16T10:29:00Z"/>
          <w:rPrChange w:id="2879" w:author="Ryan Hakju Lee" w:date="2023-11-16T10:44:00Z">
            <w:rPr>
              <w:ins w:id="2880" w:author="Ryan Hakju Lee" w:date="2023-11-16T10:29:00Z"/>
              <w:b/>
            </w:rPr>
          </w:rPrChange>
        </w:rPr>
        <w:pPrChange w:id="2881" w:author="Ryan Hakju Lee" w:date="2023-11-16T10:43:00Z">
          <w:pPr>
            <w:pStyle w:val="41"/>
            <w:numPr>
              <w:ilvl w:val="3"/>
              <w:numId w:val="31"/>
            </w:numPr>
            <w:tabs>
              <w:tab w:val="num" w:pos="864"/>
            </w:tabs>
            <w:overflowPunct w:val="0"/>
            <w:autoSpaceDE w:val="0"/>
            <w:autoSpaceDN w:val="0"/>
            <w:adjustRightInd w:val="0"/>
            <w:ind w:left="864" w:hanging="864"/>
            <w:textAlignment w:val="baseline"/>
          </w:pPr>
        </w:pPrChange>
      </w:pPr>
      <w:bookmarkStart w:id="2882" w:name="_Toc151062194"/>
      <w:ins w:id="2883" w:author="Ryan Hakju Lee" w:date="2023-11-16T10:43:00Z">
        <w:r>
          <w:t>15.3.2</w:t>
        </w:r>
        <w:r>
          <w:tab/>
        </w:r>
      </w:ins>
      <w:ins w:id="2884" w:author="Ryan Hakju Lee" w:date="2023-11-16T10:29:00Z">
        <w:r w:rsidR="00264BC4" w:rsidRPr="00D827B0">
          <w:t>Report format</w:t>
        </w:r>
        <w:bookmarkEnd w:id="2882"/>
      </w:ins>
    </w:p>
    <w:p w14:paraId="19592840" w14:textId="09BA4231" w:rsidR="00264BC4" w:rsidRDefault="00264BC4" w:rsidP="00264BC4">
      <w:pPr>
        <w:rPr>
          <w:ins w:id="2885" w:author="Ryan Hakju Lee" w:date="2023-11-16T10:29:00Z"/>
        </w:rPr>
      </w:pPr>
      <w:ins w:id="2886" w:author="Ryan Hakju Lee" w:date="2023-11-16T10:29:00Z">
        <w:r w:rsidRPr="00CC1F51">
          <w:t>The QoE report is formatted as an XML document that complies</w:t>
        </w:r>
        <w:r>
          <w:t xml:space="preserve"> with the XML schema in Table </w:t>
        </w:r>
      </w:ins>
      <w:ins w:id="2887" w:author="Ryan Hakju Lee" w:date="2023-11-16T10:43:00Z">
        <w:r w:rsidR="00B10C5F">
          <w:t>15.3.2-1</w:t>
        </w:r>
      </w:ins>
      <w:ins w:id="2888" w:author="Ryan Hakju Lee" w:date="2023-11-16T10:29:00Z">
        <w:r>
          <w:t>.</w:t>
        </w:r>
      </w:ins>
    </w:p>
    <w:p w14:paraId="0C69DB32" w14:textId="48EED328" w:rsidR="00264BC4" w:rsidRPr="00CC1F51" w:rsidRDefault="00264BC4" w:rsidP="00264BC4">
      <w:pPr>
        <w:pStyle w:val="TH"/>
        <w:rPr>
          <w:ins w:id="2889" w:author="Ryan Hakju Lee" w:date="2023-11-16T10:29:00Z"/>
        </w:rPr>
      </w:pPr>
      <w:ins w:id="2890" w:author="Ryan Hakju Lee" w:date="2023-11-16T10:29:00Z">
        <w:r>
          <w:t xml:space="preserve">Table </w:t>
        </w:r>
      </w:ins>
      <w:ins w:id="2891" w:author="Ryan Hakju Lee" w:date="2023-11-16T10:43:00Z">
        <w:r w:rsidR="00B10C5F">
          <w:t>15.3.2-1</w:t>
        </w:r>
      </w:ins>
      <w:ins w:id="2892" w:author="Ryan Hakju Lee" w:date="2023-11-16T10:29:00Z">
        <w:r>
          <w:t>: QoE Report XML schema</w:t>
        </w:r>
      </w:ins>
    </w:p>
    <w:tbl>
      <w:tblPr>
        <w:tblW w:w="0" w:type="auto"/>
        <w:tblLook w:val="04A0" w:firstRow="1" w:lastRow="0" w:firstColumn="1" w:lastColumn="0" w:noHBand="0" w:noVBand="1"/>
      </w:tblPr>
      <w:tblGrid>
        <w:gridCol w:w="9495"/>
      </w:tblGrid>
      <w:tr w:rsidR="00264BC4" w:rsidRPr="00651DD0" w14:paraId="61729778" w14:textId="77777777" w:rsidTr="00264BC4">
        <w:trPr>
          <w:ins w:id="2893" w:author="Ryan Hakju Lee" w:date="2023-11-16T10:29:00Z"/>
        </w:trPr>
        <w:tc>
          <w:tcPr>
            <w:tcW w:w="9495" w:type="dxa"/>
            <w:shd w:val="solid" w:color="C0C0C0" w:fill="FFFFFF"/>
          </w:tcPr>
          <w:p w14:paraId="540ACCA1" w14:textId="77777777" w:rsidR="00264BC4" w:rsidRDefault="00264BC4" w:rsidP="00264BC4">
            <w:pPr>
              <w:pStyle w:val="PL"/>
              <w:rPr>
                <w:ins w:id="2894" w:author="Ryan Hakju Lee" w:date="2023-11-16T10:29:00Z"/>
                <w:lang w:eastAsia="de-DE"/>
              </w:rPr>
            </w:pPr>
            <w:ins w:id="2895" w:author="Ryan Hakju Lee" w:date="2023-11-16T10:29:00Z">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ins>
          </w:p>
          <w:p w14:paraId="3D59108F" w14:textId="77777777" w:rsidR="00264BC4" w:rsidRDefault="00264BC4" w:rsidP="00264BC4">
            <w:pPr>
              <w:pStyle w:val="PL"/>
              <w:ind w:firstLine="390"/>
              <w:rPr>
                <w:ins w:id="2896" w:author="Ryan Hakju Lee" w:date="2023-11-16T10:29:00Z"/>
                <w:lang w:eastAsia="de-DE"/>
              </w:rPr>
            </w:pPr>
            <w:ins w:id="2897" w:author="Ryan Hakju Lee" w:date="2023-11-16T10:29:00Z">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r>
                <w:rPr>
                  <w:lang w:val="en-US"/>
                </w:rPr>
                <w:t xml:space="preserve">    </w:t>
              </w:r>
            </w:ins>
          </w:p>
          <w:p w14:paraId="1CDD1026" w14:textId="77777777" w:rsidR="00264BC4" w:rsidRPr="00667048" w:rsidRDefault="00264BC4" w:rsidP="00264BC4">
            <w:pPr>
              <w:pStyle w:val="PL"/>
              <w:rPr>
                <w:ins w:id="2898" w:author="Ryan Hakju Lee" w:date="2023-11-16T10:29:00Z"/>
                <w:lang w:val="en-US"/>
              </w:rPr>
            </w:pPr>
          </w:p>
          <w:p w14:paraId="67C13F3E" w14:textId="77777777" w:rsidR="00264BC4" w:rsidRDefault="00264BC4" w:rsidP="00264BC4">
            <w:pPr>
              <w:pStyle w:val="PL"/>
              <w:rPr>
                <w:ins w:id="2899" w:author="Ryan Hakju Lee" w:date="2023-11-16T10:29:00Z"/>
                <w:color w:val="000096"/>
                <w:lang w:eastAsia="de-DE"/>
              </w:rPr>
            </w:pPr>
            <w:ins w:id="2900" w:author="Ryan Hakju Lee" w:date="2023-11-16T10:29:00Z">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lastRenderedPageBreak/>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ins>
          </w:p>
          <w:p w14:paraId="7BA42BA0" w14:textId="77777777" w:rsidR="00264BC4" w:rsidRDefault="00264BC4" w:rsidP="00264BC4">
            <w:pPr>
              <w:pStyle w:val="PL"/>
              <w:rPr>
                <w:ins w:id="2901" w:author="Ryan Hakju Lee" w:date="2023-11-16T10:29:00Z"/>
                <w:color w:val="000096"/>
                <w:lang w:eastAsia="de-DE"/>
              </w:rPr>
            </w:pPr>
            <w:ins w:id="2902" w:author="Ryan Hakju Lee" w:date="2023-11-16T10:29:00Z">
              <w:r w:rsidRPr="00651DD0">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642A8DDD" w14:textId="77777777" w:rsidR="00264BC4" w:rsidRDefault="00264BC4" w:rsidP="00264BC4">
            <w:pPr>
              <w:pStyle w:val="PL"/>
              <w:rPr>
                <w:ins w:id="2903" w:author="Ryan Hakju Lee" w:date="2023-11-16T10:29:00Z"/>
                <w:color w:val="000096"/>
                <w:lang w:eastAsia="de-DE"/>
              </w:rPr>
            </w:pPr>
            <w:ins w:id="2904" w:author="Ryan Hakju Lee" w:date="2023-11-16T10:29:00Z">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mediaid</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w:t>
              </w:r>
              <w:r>
                <w:rPr>
                  <w:lang w:eastAsia="de-DE"/>
                </w:rPr>
                <w:t>optional</w:t>
              </w:r>
              <w:r w:rsidRPr="00651DD0">
                <w:rPr>
                  <w:lang w:eastAsia="de-DE"/>
                </w:rPr>
                <w:t>"</w:t>
              </w:r>
              <w:r w:rsidRPr="00651DD0">
                <w:rPr>
                  <w:color w:val="000096"/>
                  <w:lang w:eastAsia="de-DE"/>
                </w:rPr>
                <w:t>/&gt;</w:t>
              </w:r>
            </w:ins>
          </w:p>
          <w:p w14:paraId="4F913120" w14:textId="77777777" w:rsidR="00264BC4" w:rsidRDefault="00264BC4" w:rsidP="00264BC4">
            <w:pPr>
              <w:pStyle w:val="PL"/>
              <w:rPr>
                <w:ins w:id="2905" w:author="Ryan Hakju Lee" w:date="2023-11-16T10:29:00Z"/>
                <w:color w:val="000096"/>
                <w:lang w:eastAsia="de-DE"/>
              </w:rPr>
            </w:pPr>
            <w:ins w:id="2906" w:author="Ryan Hakju Lee" w:date="2023-11-16T10:29:00Z">
              <w:r>
                <w:rPr>
                  <w:color w:val="000096"/>
                  <w:lang w:eastAsia="de-DE"/>
                </w:rPr>
                <w:t xml:space="preserve">        &lt;xs:attribute name="qoeReferenceId" type="xs:hexBinary" use="optional"/&gt;</w:t>
              </w:r>
            </w:ins>
          </w:p>
          <w:p w14:paraId="10166A4D" w14:textId="77777777" w:rsidR="00264BC4" w:rsidRDefault="00264BC4" w:rsidP="00264BC4">
            <w:pPr>
              <w:pStyle w:val="PL"/>
              <w:rPr>
                <w:ins w:id="2907" w:author="Ryan Hakju Lee" w:date="2023-11-16T10:29:00Z"/>
                <w:color w:val="000000"/>
                <w:lang w:eastAsia="de-DE"/>
              </w:rPr>
            </w:pPr>
            <w:ins w:id="2908" w:author="Ryan Hakju Lee" w:date="2023-11-16T10:29:00Z">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ins>
          </w:p>
          <w:p w14:paraId="46F8BF00" w14:textId="77777777" w:rsidR="00264BC4" w:rsidRPr="00795347" w:rsidRDefault="00264BC4" w:rsidP="00264BC4">
            <w:pPr>
              <w:pStyle w:val="PL"/>
              <w:rPr>
                <w:ins w:id="2909" w:author="Ryan Hakju Lee" w:date="2023-11-16T10:29:00Z"/>
                <w:color w:val="000000"/>
                <w:lang w:eastAsia="zh-CN"/>
              </w:rPr>
            </w:pPr>
            <w:ins w:id="2910" w:author="Ryan Hakju Lee" w:date="2023-11-16T10:29:00Z">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F5844C"/>
                  <w:lang w:eastAsia="de-DE"/>
                </w:rPr>
                <w:t xml:space="preserve"> </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Syncloss</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RoundtripTime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ins>
          </w:p>
          <w:p w14:paraId="4FC43139" w14:textId="77777777" w:rsidR="00264BC4" w:rsidRDefault="00264BC4" w:rsidP="00264BC4">
            <w:pPr>
              <w:pStyle w:val="PL"/>
              <w:rPr>
                <w:ins w:id="2911" w:author="Ryan Hakju Lee" w:date="2023-11-16T10:29:00Z"/>
                <w:color w:val="003296"/>
                <w:lang w:eastAsia="de-DE"/>
              </w:rPr>
            </w:pPr>
            <w:ins w:id="2912" w:author="Ryan Hakju Lee" w:date="2023-11-16T10:29:00Z">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ins>
          </w:p>
          <w:p w14:paraId="34A149D3" w14:textId="77777777" w:rsidR="00264BC4" w:rsidRDefault="00264BC4" w:rsidP="00264BC4">
            <w:pPr>
              <w:pStyle w:val="PL"/>
              <w:rPr>
                <w:ins w:id="2913" w:author="Ryan Hakju Lee" w:date="2023-11-16T10:29:00Z"/>
                <w:color w:val="003296"/>
                <w:lang w:eastAsia="de-DE"/>
              </w:rPr>
            </w:pPr>
          </w:p>
          <w:p w14:paraId="2A99EFA2" w14:textId="77777777" w:rsidR="00264BC4" w:rsidRDefault="00264BC4" w:rsidP="00264BC4">
            <w:pPr>
              <w:pStyle w:val="PL"/>
              <w:rPr>
                <w:ins w:id="2914" w:author="Ryan Hakju Lee" w:date="2023-11-16T10:29:00Z"/>
                <w:color w:val="000000"/>
                <w:lang w:eastAsia="de-DE"/>
              </w:rPr>
            </w:pPr>
            <w:ins w:id="2915" w:author="Ryan Hakju Lee" w:date="2023-11-16T10:29:00Z">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ins>
          </w:p>
          <w:p w14:paraId="6E8AD45E" w14:textId="77777777" w:rsidR="00264BC4" w:rsidRDefault="00264BC4" w:rsidP="00264BC4">
            <w:pPr>
              <w:pStyle w:val="PL"/>
              <w:rPr>
                <w:ins w:id="2916" w:author="Ryan Hakju Lee" w:date="2023-11-16T10:29:00Z"/>
                <w:color w:val="000096"/>
                <w:lang w:eastAsia="de-DE"/>
              </w:rPr>
            </w:pPr>
            <w:ins w:id="2917" w:author="Ryan Hakju Lee" w:date="2023-11-16T10:29:00Z">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TotalNumberofSuccessivePacketLoss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ins>
          </w:p>
          <w:p w14:paraId="5F021507" w14:textId="77777777" w:rsidR="00264BC4" w:rsidRDefault="00264BC4" w:rsidP="00264BC4">
            <w:pPr>
              <w:pStyle w:val="PL"/>
              <w:rPr>
                <w:ins w:id="2918" w:author="Ryan Hakju Lee" w:date="2023-11-16T10:29:00Z"/>
                <w:color w:val="000000"/>
                <w:lang w:eastAsia="de-DE"/>
              </w:rPr>
            </w:pPr>
            <w:ins w:id="2919" w:author="Ryan Hakju Lee" w:date="2023-11-16T10:29:00Z">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ins>
          </w:p>
          <w:p w14:paraId="6DEDA98C" w14:textId="77777777" w:rsidR="00264BC4" w:rsidRDefault="00264BC4" w:rsidP="00264BC4">
            <w:pPr>
              <w:pStyle w:val="PL"/>
              <w:rPr>
                <w:ins w:id="2920" w:author="Ryan Hakju Lee" w:date="2023-11-16T10:29:00Z"/>
                <w:color w:val="000000"/>
                <w:lang w:eastAsia="de-DE"/>
              </w:rPr>
            </w:pPr>
          </w:p>
          <w:p w14:paraId="518E514D" w14:textId="77777777" w:rsidR="00264BC4" w:rsidRDefault="00264BC4" w:rsidP="00264BC4">
            <w:pPr>
              <w:pStyle w:val="PL"/>
              <w:rPr>
                <w:ins w:id="2921" w:author="Ryan Hakju Lee" w:date="2023-11-16T10:29:00Z"/>
                <w:color w:val="000000"/>
                <w:lang w:eastAsia="de-DE"/>
              </w:rPr>
            </w:pPr>
            <w:ins w:id="2922" w:author="Ryan Hakju Lee" w:date="2023-11-16T10:29:00Z">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NumberOfJitterEvents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ins>
          </w:p>
          <w:p w14:paraId="5BD1D11C" w14:textId="77777777" w:rsidR="00264BC4" w:rsidRDefault="00264BC4" w:rsidP="00264BC4">
            <w:pPr>
              <w:pStyle w:val="PL"/>
              <w:rPr>
                <w:ins w:id="2923" w:author="Ryan Hakju Lee" w:date="2023-11-16T10:29:00Z"/>
                <w:color w:val="000000"/>
                <w:lang w:eastAsia="de-DE"/>
              </w:rPr>
            </w:pPr>
          </w:p>
          <w:p w14:paraId="1B500CB8" w14:textId="77777777" w:rsidR="00264BC4" w:rsidRDefault="00264BC4" w:rsidP="00264BC4">
            <w:pPr>
              <w:pStyle w:val="PL"/>
              <w:rPr>
                <w:ins w:id="2924" w:author="Ryan Hakju Lee" w:date="2023-11-16T10:29:00Z"/>
                <w:color w:val="003296"/>
                <w:lang w:eastAsia="de-DE"/>
              </w:rPr>
            </w:pPr>
            <w:ins w:id="2925" w:author="Ryan Hakju Lee" w:date="2023-11-16T10:29:00Z">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SynclossDur</w:t>
              </w:r>
              <w:r w:rsidRPr="00DC39DE">
                <w:rPr>
                  <w:rFonts w:cs="Courier New"/>
                  <w:lang w:eastAsia="ja-JP"/>
                </w:rPr>
                <w:t>ation</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5068C1">
                <w:rPr>
                  <w:rFonts w:cs="Courier New"/>
                  <w:lang w:eastAsia="ja-JP"/>
                </w:rPr>
                <w:t>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6165E">
                <w:rPr>
                  <w:rFonts w:cs="Courier New"/>
                  <w:lang w:eastAsia="ja-JP"/>
                </w:rPr>
                <w:t>NumberOfSyncLossEvents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ins>
          </w:p>
          <w:p w14:paraId="6904B7BF" w14:textId="77777777" w:rsidR="00264BC4" w:rsidRDefault="00264BC4" w:rsidP="00264BC4">
            <w:pPr>
              <w:pStyle w:val="PL"/>
              <w:rPr>
                <w:ins w:id="2926" w:author="Ryan Hakju Lee" w:date="2023-11-16T10:29:00Z"/>
                <w:color w:val="003296"/>
                <w:lang w:eastAsia="de-DE"/>
              </w:rPr>
            </w:pPr>
          </w:p>
          <w:p w14:paraId="750A1079" w14:textId="77777777" w:rsidR="00264BC4" w:rsidRDefault="00264BC4" w:rsidP="00264BC4">
            <w:pPr>
              <w:pStyle w:val="PL"/>
              <w:rPr>
                <w:ins w:id="2927" w:author="Ryan Hakju Lee" w:date="2023-11-16T10:29:00Z"/>
                <w:color w:val="000000"/>
                <w:lang w:eastAsia="de-DE"/>
              </w:rPr>
            </w:pPr>
            <w:ins w:id="2928" w:author="Ryan Hakju Lee" w:date="2023-11-16T10:29:00Z">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NetworkRTT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InternalRTT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ins>
          </w:p>
          <w:p w14:paraId="1E26D5FD" w14:textId="77777777" w:rsidR="00264BC4" w:rsidRDefault="00264BC4" w:rsidP="00264BC4">
            <w:pPr>
              <w:pStyle w:val="PL"/>
              <w:rPr>
                <w:ins w:id="2929" w:author="Ryan Hakju Lee" w:date="2023-11-16T10:29:00Z"/>
                <w:color w:val="000000"/>
                <w:lang w:eastAsia="de-DE"/>
              </w:rPr>
            </w:pPr>
          </w:p>
          <w:p w14:paraId="52EC1144" w14:textId="77777777" w:rsidR="00264BC4" w:rsidRDefault="00264BC4" w:rsidP="00264BC4">
            <w:pPr>
              <w:pStyle w:val="PL"/>
              <w:rPr>
                <w:ins w:id="2930" w:author="Ryan Hakju Lee" w:date="2023-11-16T10:29:00Z"/>
                <w:color w:val="000000"/>
                <w:lang w:eastAsia="de-DE"/>
              </w:rPr>
            </w:pPr>
            <w:ins w:id="2931" w:author="Ryan Hakju Lee" w:date="2023-11-16T10:29:00Z">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 xml:space="preserve"> 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728D4">
                <w:rPr>
                  <w:rFonts w:cs="Courier New"/>
                  <w:lang w:eastAsia="ja-JP"/>
                </w:rPr>
                <w:t>AverageCodecBitrate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ins>
          </w:p>
          <w:p w14:paraId="455F4D0C" w14:textId="77777777" w:rsidR="00264BC4" w:rsidRDefault="00264BC4" w:rsidP="00264BC4">
            <w:pPr>
              <w:pStyle w:val="PL"/>
              <w:rPr>
                <w:ins w:id="2932" w:author="Ryan Hakju Lee" w:date="2023-11-16T10:29:00Z"/>
                <w:color w:val="000000"/>
                <w:lang w:eastAsia="de-DE"/>
              </w:rPr>
            </w:pPr>
          </w:p>
          <w:p w14:paraId="741B9C0C" w14:textId="77777777" w:rsidR="00264BC4" w:rsidRDefault="00264BC4" w:rsidP="00264BC4">
            <w:pPr>
              <w:pStyle w:val="PL"/>
              <w:rPr>
                <w:ins w:id="2933" w:author="Ryan Hakju Lee" w:date="2023-11-16T10:29:00Z"/>
                <w:color w:val="000000"/>
                <w:lang w:eastAsia="de-DE"/>
              </w:rPr>
            </w:pPr>
          </w:p>
          <w:p w14:paraId="623E7EA1" w14:textId="77777777" w:rsidR="00264BC4" w:rsidRPr="00567618" w:rsidRDefault="00264BC4" w:rsidP="00264BC4">
            <w:pPr>
              <w:pStyle w:val="PL"/>
              <w:rPr>
                <w:ins w:id="2934" w:author="Ryan Hakju Lee" w:date="2023-11-16T10:29:00Z"/>
              </w:rPr>
            </w:pPr>
            <w:ins w:id="2935" w:author="Ryan Hakju Lee" w:date="2023-11-16T10:29:00Z">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ins>
          </w:p>
          <w:p w14:paraId="128CD383" w14:textId="77777777" w:rsidR="00264BC4" w:rsidRPr="00567618" w:rsidRDefault="00264BC4" w:rsidP="00264BC4">
            <w:pPr>
              <w:pStyle w:val="PL"/>
              <w:rPr>
                <w:ins w:id="2936" w:author="Ryan Hakju Lee" w:date="2023-11-16T10:29:00Z"/>
              </w:rPr>
            </w:pPr>
            <w:ins w:id="2937" w:author="Ryan Hakju Lee" w:date="2023-11-16T10:29:00Z">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ins>
          </w:p>
          <w:p w14:paraId="3F9B0715" w14:textId="77777777" w:rsidR="00264BC4" w:rsidRDefault="00264BC4" w:rsidP="00264BC4">
            <w:pPr>
              <w:pStyle w:val="PL"/>
              <w:rPr>
                <w:ins w:id="2938" w:author="Ryan Hakju Lee" w:date="2023-11-16T10:29:00Z"/>
              </w:rPr>
            </w:pPr>
            <w:ins w:id="2939" w:author="Ryan Hakju Lee" w:date="2023-11-16T10:29:00Z">
              <w:r w:rsidRPr="00567618">
                <w:tab/>
                <w:t>&lt;</w:t>
              </w:r>
              <w:r w:rsidRPr="00895117">
                <w:rPr>
                  <w:color w:val="003296"/>
                  <w:lang w:eastAsia="de-DE"/>
                </w:rPr>
                <w:t>/xs:simpleType</w:t>
              </w:r>
              <w:r w:rsidRPr="00567618">
                <w:t>&gt;</w:t>
              </w:r>
            </w:ins>
          </w:p>
          <w:p w14:paraId="396B76D6" w14:textId="77777777" w:rsidR="00264BC4" w:rsidRDefault="00264BC4" w:rsidP="00264BC4">
            <w:pPr>
              <w:pStyle w:val="PL"/>
              <w:rPr>
                <w:ins w:id="2940" w:author="Ryan Hakju Lee" w:date="2023-11-16T10:29:00Z"/>
                <w:color w:val="000000"/>
              </w:rPr>
            </w:pPr>
          </w:p>
          <w:p w14:paraId="6ABAD126" w14:textId="77777777" w:rsidR="00264BC4" w:rsidRPr="00567618" w:rsidRDefault="00264BC4" w:rsidP="00264BC4">
            <w:pPr>
              <w:pStyle w:val="PL"/>
              <w:rPr>
                <w:ins w:id="2941" w:author="Ryan Hakju Lee" w:date="2023-11-16T10:29:00Z"/>
              </w:rPr>
            </w:pPr>
            <w:ins w:id="2942" w:author="Ryan Hakju Lee" w:date="2023-11-16T10:29:00Z">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ins>
          </w:p>
          <w:p w14:paraId="1BF67DBE" w14:textId="77777777" w:rsidR="00264BC4" w:rsidRPr="00567618" w:rsidRDefault="00264BC4" w:rsidP="00264BC4">
            <w:pPr>
              <w:pStyle w:val="PL"/>
              <w:rPr>
                <w:ins w:id="2943" w:author="Ryan Hakju Lee" w:date="2023-11-16T10:29:00Z"/>
              </w:rPr>
            </w:pPr>
            <w:ins w:id="2944" w:author="Ryan Hakju Lee" w:date="2023-11-16T10:29:00Z">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ins>
          </w:p>
          <w:p w14:paraId="5A429AD1" w14:textId="77777777" w:rsidR="00264BC4" w:rsidRDefault="00264BC4" w:rsidP="00264BC4">
            <w:pPr>
              <w:pStyle w:val="PL"/>
              <w:rPr>
                <w:ins w:id="2945" w:author="Ryan Hakju Lee" w:date="2023-11-16T10:29:00Z"/>
                <w:color w:val="000000"/>
                <w:lang w:eastAsia="de-DE"/>
              </w:rPr>
            </w:pPr>
            <w:ins w:id="2946" w:author="Ryan Hakju Lee" w:date="2023-11-16T10:29:00Z">
              <w:r w:rsidRPr="00567618">
                <w:tab/>
                <w:t>&lt;</w:t>
              </w:r>
              <w:r w:rsidRPr="00895117">
                <w:rPr>
                  <w:color w:val="003296"/>
                  <w:lang w:eastAsia="de-DE"/>
                </w:rPr>
                <w:t>/xs:simpleType</w:t>
              </w:r>
              <w:r w:rsidRPr="00567618">
                <w:t>&gt;</w:t>
              </w:r>
            </w:ins>
          </w:p>
          <w:p w14:paraId="483A37FD" w14:textId="77777777" w:rsidR="00264BC4" w:rsidRPr="00651DD0" w:rsidRDefault="00264BC4" w:rsidP="00264BC4">
            <w:pPr>
              <w:pStyle w:val="PL"/>
              <w:rPr>
                <w:ins w:id="2947" w:author="Ryan Hakju Lee" w:date="2023-11-16T10:29:00Z"/>
                <w:color w:val="003296"/>
                <w:lang w:eastAsia="de-DE"/>
              </w:rPr>
            </w:pPr>
            <w:ins w:id="2948" w:author="Ryan Hakju Lee" w:date="2023-11-16T10:29:00Z">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ins>
          </w:p>
          <w:p w14:paraId="7C82CC9C" w14:textId="77777777" w:rsidR="00264BC4" w:rsidRPr="00651DD0" w:rsidRDefault="00264BC4" w:rsidP="00264BC4">
            <w:pPr>
              <w:pStyle w:val="PL"/>
              <w:rPr>
                <w:ins w:id="2949" w:author="Ryan Hakju Lee" w:date="2023-11-16T10:29:00Z"/>
                <w:color w:val="000000"/>
                <w:lang w:eastAsia="zh-CN"/>
              </w:rPr>
            </w:pPr>
            <w:ins w:id="2950" w:author="Ryan Hakju Lee" w:date="2023-11-16T10:29:00Z">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ins>
          </w:p>
          <w:p w14:paraId="40F0657F" w14:textId="77777777" w:rsidR="00264BC4" w:rsidRPr="00651DD0" w:rsidRDefault="00264BC4" w:rsidP="00264BC4">
            <w:pPr>
              <w:pStyle w:val="PL"/>
              <w:rPr>
                <w:ins w:id="2951" w:author="Ryan Hakju Lee" w:date="2023-11-16T10:29:00Z"/>
                <w:color w:val="000096"/>
                <w:lang w:eastAsia="de-DE"/>
              </w:rPr>
            </w:pPr>
            <w:ins w:id="2952" w:author="Ryan Hakju Lee" w:date="2023-11-16T10:29:00Z">
              <w:r w:rsidRPr="00651DD0">
                <w:rPr>
                  <w:color w:val="000000"/>
                  <w:lang w:eastAsia="de-DE"/>
                </w:rPr>
                <w:br/>
              </w:r>
              <w:r w:rsidRPr="00651DD0">
                <w:rPr>
                  <w:color w:val="003296"/>
                  <w:lang w:eastAsia="de-DE"/>
                </w:rPr>
                <w:t>&lt;/xs:schema&gt;</w:t>
              </w:r>
            </w:ins>
          </w:p>
        </w:tc>
      </w:tr>
    </w:tbl>
    <w:p w14:paraId="0429CABD" w14:textId="77777777" w:rsidR="00264BC4" w:rsidRPr="00D827B0" w:rsidRDefault="00264BC4" w:rsidP="00264BC4">
      <w:pPr>
        <w:rPr>
          <w:ins w:id="2953" w:author="Ryan Hakju Lee" w:date="2023-11-16T10:29:00Z"/>
          <w:lang w:val="en-CA"/>
        </w:rPr>
      </w:pPr>
    </w:p>
    <w:p w14:paraId="5253569A" w14:textId="14BB2ECD" w:rsidR="00264BC4" w:rsidRPr="0086780D" w:rsidRDefault="00B10C5F">
      <w:pPr>
        <w:pStyle w:val="31"/>
        <w:rPr>
          <w:ins w:id="2954" w:author="Ryan Hakju Lee" w:date="2023-11-16T10:29:00Z"/>
        </w:rPr>
        <w:pPrChange w:id="2955" w:author="Ryan Hakju Lee" w:date="2023-11-16T10:43:00Z">
          <w:pPr>
            <w:pStyle w:val="41"/>
            <w:numPr>
              <w:ilvl w:val="3"/>
              <w:numId w:val="31"/>
            </w:numPr>
            <w:tabs>
              <w:tab w:val="num" w:pos="864"/>
            </w:tabs>
            <w:overflowPunct w:val="0"/>
            <w:autoSpaceDE w:val="0"/>
            <w:autoSpaceDN w:val="0"/>
            <w:adjustRightInd w:val="0"/>
            <w:ind w:left="864" w:hanging="864"/>
            <w:jc w:val="both"/>
            <w:textAlignment w:val="baseline"/>
          </w:pPr>
        </w:pPrChange>
      </w:pPr>
      <w:bookmarkStart w:id="2956" w:name="_Toc151062195"/>
      <w:ins w:id="2957" w:author="Ryan Hakju Lee" w:date="2023-11-16T10:43:00Z">
        <w:r>
          <w:t>15.3.3</w:t>
        </w:r>
        <w:r>
          <w:tab/>
        </w:r>
      </w:ins>
      <w:ins w:id="2958" w:author="Ryan Hakju Lee" w:date="2023-11-16T10:29:00Z">
        <w:r w:rsidR="00264BC4" w:rsidRPr="0086780D">
          <w:t>Reporting protocol</w:t>
        </w:r>
        <w:bookmarkEnd w:id="2956"/>
      </w:ins>
    </w:p>
    <w:p w14:paraId="622E36A6" w14:textId="31193AE9" w:rsidR="00264BC4" w:rsidRDefault="00264BC4" w:rsidP="00264BC4">
      <w:pPr>
        <w:rPr>
          <w:ins w:id="2959" w:author="Ryan Hakju Lee" w:date="2023-11-16T10:29:00Z"/>
        </w:rPr>
      </w:pPr>
      <w:ins w:id="2960" w:author="Ryan Hakju Lee" w:date="2023-11-16T10:29:00Z">
        <w:r>
          <w:t>The metrics reporting protocol is as defined in clause 11.4.</w:t>
        </w:r>
        <w:r w:rsidRPr="001E1401">
          <w:t>3 of TS 26.512</w:t>
        </w:r>
        <w:r>
          <w:t xml:space="preserve">. </w:t>
        </w:r>
        <w:r w:rsidRPr="006436AF">
          <w:t xml:space="preserve">For </w:t>
        </w:r>
        <w:r>
          <w:t>real-time media communication</w:t>
        </w:r>
        <w:r w:rsidRPr="006436AF">
          <w:t xml:space="preserve">, clauses </w:t>
        </w:r>
      </w:ins>
      <w:ins w:id="2961" w:author="Ryan Hakju Lee" w:date="2023-11-17T09:29:00Z">
        <w:r w:rsidR="001F12A0">
          <w:t>15.3.1</w:t>
        </w:r>
      </w:ins>
      <w:ins w:id="2962" w:author="Ryan Hakju Lee" w:date="2023-11-16T10:29:00Z">
        <w:r>
          <w:t xml:space="preserve"> </w:t>
        </w:r>
        <w:r w:rsidRPr="006436AF">
          <w:t xml:space="preserve">and </w:t>
        </w:r>
      </w:ins>
      <w:ins w:id="2963" w:author="Ryan Hakju Lee" w:date="2023-11-17T09:29:00Z">
        <w:r w:rsidR="001F12A0">
          <w:t>15.3.2</w:t>
        </w:r>
      </w:ins>
      <w:bookmarkStart w:id="2964" w:name="_GoBack"/>
      <w:bookmarkEnd w:id="2964"/>
      <w:ins w:id="2965" w:author="Ryan Hakju Lee" w:date="2023-11-16T10:29:00Z">
        <w:r>
          <w:t xml:space="preserve"> </w:t>
        </w:r>
        <w:r w:rsidRPr="006436AF">
          <w:t xml:space="preserve">specify the required MIME content type and metrics report format for the 3GPP </w:t>
        </w:r>
        <w:r w:rsidRPr="003745DB">
          <w:rPr>
            <w:rStyle w:val="Code"/>
          </w:rPr>
          <w:t>urn:‌3GPP:‌ns:‌PSS:‌RTC:‌QM1</w:t>
        </w:r>
        <w:r w:rsidRPr="006436AF">
          <w:t xml:space="preserve"> metrics reporting scheme.</w:t>
        </w:r>
      </w:ins>
    </w:p>
    <w:p w14:paraId="21F35CF1" w14:textId="77777777" w:rsidR="00264BC4" w:rsidRPr="00CC1F51" w:rsidRDefault="00264BC4" w:rsidP="00264BC4">
      <w:pPr>
        <w:spacing w:after="0"/>
        <w:rPr>
          <w:ins w:id="2966" w:author="Ryan Hakju Lee" w:date="2023-11-16T10:29:00Z"/>
        </w:rPr>
      </w:pPr>
      <w:ins w:id="2967" w:author="Ryan Hakju Lee" w:date="2023-11-16T10:29:00Z">
        <w:r>
          <w:t>For configuration done via the QMC functionality, the client shall also send QoE reports via the QMC functionality. For OMA-DM configuration, i</w:t>
        </w:r>
        <w:r w:rsidRPr="00CC1F51">
          <w:t>f a specific metrics server has been configured, the client shall send QoE reports using the HTTP (RFC 2616) POST request carrying XML formatted metadata in its body.</w:t>
        </w:r>
      </w:ins>
    </w:p>
    <w:p w14:paraId="10414CD7" w14:textId="1D93315F" w:rsidR="00264BC4" w:rsidRDefault="00264BC4" w:rsidP="00264BC4">
      <w:pPr>
        <w:rPr>
          <w:ins w:id="2968" w:author="Ryan Hakju Lee" w:date="2023-11-16T10:29:00Z"/>
        </w:rPr>
      </w:pPr>
      <w:ins w:id="2969" w:author="Ryan Hakju Lee" w:date="2023-11-16T10:29:00Z">
        <w:r w:rsidRPr="00CC1F51">
          <w:t>An example QoE reporting based on HTTP POST req</w:t>
        </w:r>
        <w:r>
          <w:t xml:space="preserve">uest signalling is as shown in Table </w:t>
        </w:r>
      </w:ins>
      <w:ins w:id="2970" w:author="Ryan Hakju Lee" w:date="2023-11-16T10:44:00Z">
        <w:r w:rsidR="00B10C5F">
          <w:t>15.3.3-1</w:t>
        </w:r>
      </w:ins>
      <w:ins w:id="2971" w:author="Ryan Hakju Lee" w:date="2023-11-16T10:29:00Z">
        <w:r>
          <w:t>.</w:t>
        </w:r>
      </w:ins>
    </w:p>
    <w:p w14:paraId="342D8BEE" w14:textId="34B17BB3" w:rsidR="00264BC4" w:rsidRPr="00170D9D" w:rsidRDefault="00264BC4" w:rsidP="00264BC4">
      <w:pPr>
        <w:pStyle w:val="TH"/>
        <w:rPr>
          <w:ins w:id="2972" w:author="Ryan Hakju Lee" w:date="2023-11-16T10:29:00Z"/>
        </w:rPr>
      </w:pPr>
      <w:ins w:id="2973" w:author="Ryan Hakju Lee" w:date="2023-11-16T10:29:00Z">
        <w:r>
          <w:t xml:space="preserve">Table </w:t>
        </w:r>
      </w:ins>
      <w:ins w:id="2974" w:author="Ryan Hakju Lee" w:date="2023-11-16T10:44:00Z">
        <w:r w:rsidR="00B10C5F">
          <w:t>15.3.3-1</w:t>
        </w:r>
      </w:ins>
      <w:ins w:id="2975" w:author="Ryan Hakju Lee" w:date="2023-11-16T10:29:00Z">
        <w:r>
          <w:t>: QoE Report HTTP POST format</w:t>
        </w:r>
      </w:ins>
    </w:p>
    <w:tbl>
      <w:tblPr>
        <w:tblW w:w="0" w:type="auto"/>
        <w:tblLook w:val="04A0" w:firstRow="1" w:lastRow="0" w:firstColumn="1" w:lastColumn="0" w:noHBand="0" w:noVBand="1"/>
      </w:tblPr>
      <w:tblGrid>
        <w:gridCol w:w="9495"/>
      </w:tblGrid>
      <w:tr w:rsidR="00264BC4" w:rsidRPr="00CC1F51" w14:paraId="2E17B28A" w14:textId="77777777" w:rsidTr="00264BC4">
        <w:trPr>
          <w:ins w:id="2976" w:author="Ryan Hakju Lee" w:date="2023-11-16T10:29:00Z"/>
        </w:trPr>
        <w:tc>
          <w:tcPr>
            <w:tcW w:w="9495" w:type="dxa"/>
            <w:shd w:val="solid" w:color="C0C0C0" w:fill="FFFFFF"/>
          </w:tcPr>
          <w:p w14:paraId="525DE94D" w14:textId="77777777" w:rsidR="00264BC4" w:rsidRPr="00CC1F51" w:rsidRDefault="00264BC4" w:rsidP="00264BC4">
            <w:pPr>
              <w:pStyle w:val="PL"/>
              <w:keepNext/>
              <w:rPr>
                <w:ins w:id="2977" w:author="Ryan Hakju Lee" w:date="2023-11-16T10:29:00Z"/>
                <w:bCs/>
                <w:color w:val="800080"/>
              </w:rPr>
            </w:pPr>
            <w:ins w:id="2978" w:author="Ryan Hakju Lee" w:date="2023-11-16T10:29:00Z">
              <w:r w:rsidRPr="00CC1F51">
                <w:rPr>
                  <w:bCs/>
                  <w:color w:val="800080"/>
                </w:rPr>
                <w:t>POST http://www.exampleserver.com HTTP/1.1</w:t>
              </w:r>
            </w:ins>
          </w:p>
          <w:p w14:paraId="77CBFF84" w14:textId="77777777" w:rsidR="00264BC4" w:rsidRPr="00CC1F51" w:rsidRDefault="00264BC4" w:rsidP="00264BC4">
            <w:pPr>
              <w:pStyle w:val="PL"/>
              <w:keepNext/>
              <w:rPr>
                <w:ins w:id="2979" w:author="Ryan Hakju Lee" w:date="2023-11-16T10:29:00Z"/>
                <w:bCs/>
                <w:color w:val="800080"/>
              </w:rPr>
            </w:pPr>
            <w:ins w:id="2980" w:author="Ryan Hakju Lee" w:date="2023-11-16T10:29:00Z">
              <w:r w:rsidRPr="00CC1F51">
                <w:rPr>
                  <w:bCs/>
                  <w:color w:val="800080"/>
                </w:rPr>
                <w:t>Host: 192.68.1.1</w:t>
              </w:r>
            </w:ins>
          </w:p>
          <w:p w14:paraId="68167545" w14:textId="77777777" w:rsidR="00264BC4" w:rsidRPr="00CC1F51" w:rsidRDefault="00264BC4" w:rsidP="00264BC4">
            <w:pPr>
              <w:pStyle w:val="PL"/>
              <w:keepNext/>
              <w:rPr>
                <w:ins w:id="2981" w:author="Ryan Hakju Lee" w:date="2023-11-16T10:29:00Z"/>
                <w:bCs/>
                <w:color w:val="800080"/>
              </w:rPr>
            </w:pPr>
            <w:ins w:id="2982" w:author="Ryan Hakju Lee" w:date="2023-11-16T10:29:00Z">
              <w:r w:rsidRPr="00CC1F51">
                <w:rPr>
                  <w:bCs/>
                  <w:color w:val="800080"/>
                </w:rPr>
                <w:t>User-Agent: Mozilla/4.0 (compatible; MSIE 8.0; Windows NT 6.1; Trident/4.0)</w:t>
              </w:r>
            </w:ins>
          </w:p>
          <w:p w14:paraId="409DBDE5" w14:textId="77777777" w:rsidR="00264BC4" w:rsidRPr="00185D9A" w:rsidRDefault="00264BC4" w:rsidP="00264BC4">
            <w:pPr>
              <w:pStyle w:val="PL"/>
              <w:keepNext/>
              <w:rPr>
                <w:ins w:id="2983" w:author="Ryan Hakju Lee" w:date="2023-11-16T10:29:00Z"/>
                <w:bCs/>
                <w:color w:val="800080"/>
                <w:lang w:val="fr-CA"/>
              </w:rPr>
            </w:pPr>
            <w:ins w:id="2984" w:author="Ryan Hakju Lee" w:date="2023-11-16T10:29:00Z">
              <w:r w:rsidRPr="00185D9A">
                <w:rPr>
                  <w:bCs/>
                  <w:color w:val="800080"/>
                  <w:lang w:val="fr-CA"/>
                </w:rPr>
                <w:t>Content-Type: text/xml; charset=utf-8</w:t>
              </w:r>
            </w:ins>
          </w:p>
          <w:p w14:paraId="7E8ACE42" w14:textId="77777777" w:rsidR="00264BC4" w:rsidRPr="00CC1F51" w:rsidRDefault="00264BC4" w:rsidP="00264BC4">
            <w:pPr>
              <w:pStyle w:val="PL"/>
              <w:keepNext/>
              <w:rPr>
                <w:ins w:id="2985" w:author="Ryan Hakju Lee" w:date="2023-11-16T10:29:00Z"/>
                <w:bCs/>
                <w:color w:val="800080"/>
              </w:rPr>
            </w:pPr>
            <w:ins w:id="2986" w:author="Ryan Hakju Lee" w:date="2023-11-16T10:29:00Z">
              <w:r w:rsidRPr="00CC1F51">
                <w:rPr>
                  <w:bCs/>
                  <w:color w:val="800080"/>
                </w:rPr>
                <w:t>Content-Length: 4408</w:t>
              </w:r>
            </w:ins>
          </w:p>
        </w:tc>
      </w:tr>
      <w:tr w:rsidR="00264BC4" w:rsidRPr="00CC1F51" w14:paraId="4D9B2D5D" w14:textId="77777777" w:rsidTr="00264BC4">
        <w:trPr>
          <w:ins w:id="2987" w:author="Ryan Hakju Lee" w:date="2023-11-16T10:29:00Z"/>
        </w:trPr>
        <w:tc>
          <w:tcPr>
            <w:tcW w:w="9495" w:type="dxa"/>
            <w:shd w:val="solid" w:color="C0C0C0" w:fill="FFFFFF"/>
          </w:tcPr>
          <w:p w14:paraId="5E2915A6" w14:textId="77777777" w:rsidR="00264BC4" w:rsidRDefault="00264BC4" w:rsidP="00264BC4">
            <w:pPr>
              <w:pStyle w:val="PL"/>
              <w:rPr>
                <w:ins w:id="2988" w:author="Ryan Hakju Lee" w:date="2023-11-16T10:29:00Z"/>
                <w:lang w:eastAsia="de-DE"/>
              </w:rPr>
            </w:pPr>
            <w:ins w:id="2989" w:author="Ryan Hakju Lee" w:date="2023-11-16T10:29:00Z">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ins>
          </w:p>
          <w:p w14:paraId="69306003" w14:textId="77777777" w:rsidR="00264BC4" w:rsidRPr="00567618" w:rsidRDefault="00264BC4" w:rsidP="00264BC4">
            <w:pPr>
              <w:pStyle w:val="PL"/>
              <w:rPr>
                <w:ins w:id="2990" w:author="Ryan Hakju Lee" w:date="2023-11-16T10:29:00Z"/>
              </w:rPr>
            </w:pPr>
            <w:ins w:id="2991" w:author="Ryan Hakju Lee" w:date="2023-11-16T10:29:00Z">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ins>
          </w:p>
          <w:p w14:paraId="7FE043B4" w14:textId="77777777" w:rsidR="00264BC4" w:rsidRDefault="00264BC4" w:rsidP="00264BC4">
            <w:pPr>
              <w:pStyle w:val="PL"/>
              <w:rPr>
                <w:ins w:id="2992" w:author="Ryan Hakju Lee" w:date="2023-11-16T10:29:00Z"/>
                <w:color w:val="000096"/>
                <w:lang w:eastAsia="de-DE"/>
              </w:rPr>
            </w:pPr>
            <w:ins w:id="2993" w:author="Ryan Hakju Lee" w:date="2023-11-16T10:29:00Z">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ins>
          </w:p>
          <w:p w14:paraId="599250D1" w14:textId="77777777" w:rsidR="00264BC4" w:rsidRDefault="00264BC4" w:rsidP="00264BC4">
            <w:pPr>
              <w:pStyle w:val="PL"/>
              <w:rPr>
                <w:ins w:id="2994" w:author="Ryan Hakju Lee" w:date="2023-11-16T10:29:00Z"/>
                <w:color w:val="000096"/>
                <w:lang w:eastAsia="de-DE"/>
              </w:rPr>
            </w:pPr>
            <w:ins w:id="2995" w:author="Ryan Hakju Lee" w:date="2023-11-16T10:29:00Z">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ins>
          </w:p>
          <w:p w14:paraId="5D3348A7" w14:textId="77777777" w:rsidR="00264BC4" w:rsidRPr="00567618" w:rsidRDefault="00264BC4" w:rsidP="00264BC4">
            <w:pPr>
              <w:pStyle w:val="PL"/>
              <w:rPr>
                <w:ins w:id="2996" w:author="Ryan Hakju Lee" w:date="2023-11-16T10:29:00Z"/>
              </w:rPr>
            </w:pPr>
            <w:ins w:id="2997" w:author="Ryan Hakju Lee" w:date="2023-11-16T10:29:00Z">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ins>
          </w:p>
          <w:p w14:paraId="137709A2" w14:textId="77777777" w:rsidR="00264BC4" w:rsidRDefault="00264BC4" w:rsidP="00264BC4">
            <w:pPr>
              <w:pStyle w:val="PL"/>
              <w:rPr>
                <w:ins w:id="2998" w:author="Ryan Hakju Lee" w:date="2023-11-16T10:29:00Z"/>
                <w:color w:val="000096"/>
                <w:lang w:eastAsia="de-DE"/>
              </w:rPr>
            </w:pPr>
            <w:ins w:id="2999" w:author="Ryan Hakju Lee" w:date="2023-11-16T10:29:00Z">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ins>
          </w:p>
          <w:p w14:paraId="58B952F5" w14:textId="77777777" w:rsidR="00264BC4" w:rsidRPr="00567618" w:rsidRDefault="00264BC4" w:rsidP="00264BC4">
            <w:pPr>
              <w:pStyle w:val="PL"/>
              <w:rPr>
                <w:ins w:id="3000" w:author="Ryan Hakju Lee" w:date="2023-11-16T10:29:00Z"/>
              </w:rPr>
            </w:pPr>
            <w:ins w:id="3001" w:author="Ryan Hakju Lee" w:date="2023-11-16T10:29:00Z">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ins>
          </w:p>
          <w:p w14:paraId="58B0694E" w14:textId="77777777" w:rsidR="00264BC4" w:rsidRPr="00567618" w:rsidRDefault="00264BC4" w:rsidP="00264BC4">
            <w:pPr>
              <w:pStyle w:val="PL"/>
              <w:rPr>
                <w:ins w:id="3002" w:author="Ryan Hakju Lee" w:date="2023-11-16T10:29:00Z"/>
              </w:rPr>
            </w:pPr>
            <w:ins w:id="3003" w:author="Ryan Hakju Lee" w:date="2023-11-16T10:29:00Z">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ins>
          </w:p>
          <w:p w14:paraId="02C4A92F" w14:textId="77777777" w:rsidR="00264BC4" w:rsidRPr="00226C97" w:rsidRDefault="00264BC4" w:rsidP="00264BC4">
            <w:pPr>
              <w:pStyle w:val="PL"/>
              <w:rPr>
                <w:ins w:id="3004" w:author="Ryan Hakju Lee" w:date="2023-11-16T10:29:00Z"/>
              </w:rPr>
            </w:pPr>
            <w:ins w:id="3005" w:author="Ryan Hakju Lee" w:date="2023-11-16T10:29:00Z">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ins>
          </w:p>
        </w:tc>
      </w:tr>
    </w:tbl>
    <w:p w14:paraId="552838F4" w14:textId="77777777" w:rsidR="00264BC4" w:rsidRDefault="00264BC4" w:rsidP="00264BC4">
      <w:pPr>
        <w:spacing w:after="0"/>
        <w:rPr>
          <w:ins w:id="3006" w:author="Ryan Hakju Lee" w:date="2023-11-16T10:29:00Z"/>
          <w:rFonts w:eastAsia="Times New Roman"/>
          <w:szCs w:val="24"/>
          <w:lang w:val="en-US"/>
        </w:rPr>
      </w:pPr>
    </w:p>
    <w:p w14:paraId="47FF548E" w14:textId="11D90FA8" w:rsidR="00845758" w:rsidRPr="00E4284F" w:rsidRDefault="00845758" w:rsidP="00C9474C">
      <w:pPr>
        <w:jc w:val="both"/>
        <w:rPr>
          <w:bCs/>
        </w:rPr>
      </w:pPr>
    </w:p>
    <w:p w14:paraId="41299D7D" w14:textId="24B039F5" w:rsidR="00DF3415" w:rsidRPr="00C9474C" w:rsidRDefault="00DF3415" w:rsidP="00C9474C">
      <w:pPr>
        <w:jc w:val="both"/>
        <w:rPr>
          <w:bCs/>
        </w:rPr>
      </w:pPr>
      <w:bookmarkStart w:id="3007" w:name="_Toc101450393"/>
      <w:r w:rsidRPr="00E4284F">
        <w:rPr>
          <w:bCs/>
        </w:rPr>
        <w:lastRenderedPageBreak/>
        <w:br w:type="page"/>
      </w:r>
    </w:p>
    <w:p w14:paraId="606D88E3" w14:textId="17AC2421" w:rsidR="0093474E" w:rsidRDefault="0093474E" w:rsidP="0093474E">
      <w:pPr>
        <w:pStyle w:val="8"/>
      </w:pPr>
      <w:bookmarkStart w:id="3008" w:name="_Toc120865026"/>
      <w:bookmarkStart w:id="3009" w:name="_Toc136506401"/>
      <w:bookmarkStart w:id="3010" w:name="_Toc151062196"/>
      <w:bookmarkStart w:id="3011" w:name="_Toc133330219"/>
      <w:bookmarkStart w:id="3012" w:name="_Toc139015289"/>
      <w:bookmarkStart w:id="3013" w:name="_Toc133303984"/>
      <w:bookmarkEnd w:id="3007"/>
      <w:r w:rsidRPr="00434FD6">
        <w:lastRenderedPageBreak/>
        <w:t>Annex A (</w:t>
      </w:r>
      <w:r>
        <w:t>informative</w:t>
      </w:r>
      <w:r w:rsidRPr="0004488B">
        <w:t>):</w:t>
      </w:r>
      <w:r w:rsidRPr="0004488B">
        <w:br/>
      </w:r>
      <w:r>
        <w:rPr>
          <w:rFonts w:hint="eastAsia"/>
          <w:lang w:eastAsia="ko-KR"/>
        </w:rPr>
        <w:t>RTC client</w:t>
      </w:r>
      <w:r w:rsidRPr="00434FD6">
        <w:t xml:space="preserve"> </w:t>
      </w:r>
      <w:bookmarkEnd w:id="3008"/>
      <w:bookmarkEnd w:id="3009"/>
      <w:r w:rsidR="00112DEE">
        <w:t>in terminal</w:t>
      </w:r>
      <w:bookmarkEnd w:id="3010"/>
    </w:p>
    <w:p w14:paraId="229492AF" w14:textId="1809B8AC" w:rsidR="00137109" w:rsidRPr="001B1925" w:rsidRDefault="00137109" w:rsidP="00C9474C">
      <w:pPr>
        <w:ind w:left="280"/>
      </w:pPr>
      <w:r w:rsidRPr="004E7E4B">
        <w:rPr>
          <w:color w:val="FF0000"/>
        </w:rPr>
        <w:t>Editor’s</w:t>
      </w:r>
      <w:r w:rsidR="00112DEE">
        <w:rPr>
          <w:color w:val="FF0000"/>
        </w:rPr>
        <w:t xml:space="preserve"> note:</w:t>
      </w:r>
      <w:r w:rsidRPr="004E7E4B">
        <w:rPr>
          <w:color w:val="FF0000"/>
        </w:rPr>
        <w:t xml:space="preserve"> </w:t>
      </w:r>
      <w:r>
        <w:rPr>
          <w:color w:val="FF0000"/>
        </w:rPr>
        <w:t>Almost the context here are just moved from main body of old version TS. Thus, all should be re-shaped and further elaborated!</w:t>
      </w:r>
    </w:p>
    <w:p w14:paraId="0082362C" w14:textId="3BC6CDFB" w:rsidR="00500B20" w:rsidRPr="006D292C" w:rsidRDefault="003967CC" w:rsidP="00C9474C">
      <w:pPr>
        <w:pStyle w:val="1"/>
      </w:pPr>
      <w:bookmarkStart w:id="3014" w:name="_Toc151062197"/>
      <w:r>
        <w:t>A</w:t>
      </w:r>
      <w:r w:rsidR="00500B20" w:rsidRPr="001B1925">
        <w:t>.1</w:t>
      </w:r>
      <w:r w:rsidR="00500B20" w:rsidRPr="001B1925">
        <w:tab/>
      </w:r>
      <w:r>
        <w:t xml:space="preserve">Overview of </w:t>
      </w:r>
      <w:r w:rsidR="005B131B">
        <w:t>h</w:t>
      </w:r>
      <w:r w:rsidR="00500B20" w:rsidRPr="001B1925">
        <w:t xml:space="preserve">igh-level </w:t>
      </w:r>
      <w:r>
        <w:t xml:space="preserve">RTC </w:t>
      </w:r>
      <w:r w:rsidR="00500B20" w:rsidRPr="001B1925">
        <w:t>architecture</w:t>
      </w:r>
      <w:bookmarkEnd w:id="3014"/>
    </w:p>
    <w:p w14:paraId="1E64F2FA" w14:textId="77777777" w:rsidR="00500B20" w:rsidRPr="0072551F" w:rsidRDefault="00500B20" w:rsidP="00500B20">
      <w:r w:rsidRPr="0072551F">
        <w:t>The i</w:t>
      </w:r>
      <w:r w:rsidRPr="001B1925">
        <w:t>mmersive Real-Time Communication</w:t>
      </w:r>
      <w:r w:rsidRPr="0072551F">
        <w:t xml:space="preserve"> (iRTC) system is designed based on the RTC General Architecture specified in [x5] to handle an immersive media such as AR or XR. Figure 4.1-1 illustrates the high-level view of the iRTC system that uses RTC AF and AS for realizing the services. RTC AF and AS provide the Control Plane (C-Plane) functionalities for setting up and controlling media and data sessions (U-Plane). The functionalities depend on supported scenarios of collaboration, which are described in [x5]. iRTC system shall support at least one scenario.</w:t>
      </w:r>
    </w:p>
    <w:p w14:paraId="21CA351E" w14:textId="77777777" w:rsidR="00500B20" w:rsidRPr="0072551F" w:rsidRDefault="00500B20" w:rsidP="00500B20">
      <w:pPr>
        <w:pStyle w:val="TH"/>
      </w:pPr>
      <w:r w:rsidRPr="007732D4">
        <w:object w:dxaOrig="4860" w:dyaOrig="3870" w14:anchorId="0C53933C">
          <v:shape id="_x0000_i1031" type="#_x0000_t75" style="width:343.15pt;height:273.95pt" o:ole="">
            <v:imagedata r:id="rId25" o:title=""/>
          </v:shape>
          <o:OLEObject Type="Embed" ProgID="Visio.Drawing.15" ShapeID="_x0000_i1031" DrawAspect="Content" ObjectID="_1761718578" r:id="rId26"/>
        </w:object>
      </w:r>
    </w:p>
    <w:p w14:paraId="65648C23" w14:textId="01C46A6D" w:rsidR="00500B20" w:rsidRPr="0072551F" w:rsidRDefault="00500B20" w:rsidP="00500B20">
      <w:pPr>
        <w:pStyle w:val="TF"/>
      </w:pPr>
      <w:r w:rsidRPr="0072551F">
        <w:t xml:space="preserve">Figure 4.1-1: High-level architecture showing two </w:t>
      </w:r>
      <w:del w:id="3015" w:author="Ryan Hakju Lee" w:date="2023-11-16T10:23:00Z">
        <w:r w:rsidRPr="0072551F" w:rsidDel="00AA19A2">
          <w:delText>iRTC client</w:delText>
        </w:r>
      </w:del>
      <w:ins w:id="3016" w:author="Ryan Hakju Lee" w:date="2023-11-16T10:23:00Z">
        <w:r w:rsidR="00AA19A2">
          <w:t>RTC endpoint</w:t>
        </w:r>
      </w:ins>
      <w:r w:rsidRPr="0072551F">
        <w:t>s in terminals.</w:t>
      </w:r>
    </w:p>
    <w:p w14:paraId="5D6100CE" w14:textId="77777777" w:rsidR="00500B20" w:rsidRPr="0072551F" w:rsidRDefault="00500B20" w:rsidP="00500B20">
      <w:pPr>
        <w:ind w:firstLine="284"/>
      </w:pPr>
      <w:r w:rsidRPr="0072551F">
        <w:t>NOTE 1:</w:t>
      </w:r>
      <w:r w:rsidRPr="0072551F">
        <w:tab/>
        <w:t>RTC AS exists in the media/data path depending on the collaboration scenarios.</w:t>
      </w:r>
    </w:p>
    <w:p w14:paraId="6D68B826" w14:textId="77777777" w:rsidR="00500B20" w:rsidRPr="0072551F" w:rsidRDefault="00500B20" w:rsidP="00500B20">
      <w:pPr>
        <w:ind w:left="1136" w:hanging="850"/>
      </w:pPr>
      <w:r w:rsidRPr="0072551F">
        <w:t>NOTE 2:</w:t>
      </w:r>
      <w:r w:rsidRPr="0072551F">
        <w:tab/>
        <w:t>RTC AF and AS are provided by MNO or 3</w:t>
      </w:r>
      <w:r w:rsidRPr="0072551F">
        <w:rPr>
          <w:vertAlign w:val="superscript"/>
        </w:rPr>
        <w:t>rd</w:t>
      </w:r>
      <w:r w:rsidRPr="0072551F">
        <w:t xml:space="preserve"> party, depending on adopted collaboration scenarios.</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5C9F81D5" w:rsidR="00500B20" w:rsidRPr="006D292C" w:rsidRDefault="003967CC" w:rsidP="00C9474C">
      <w:pPr>
        <w:pStyle w:val="1"/>
      </w:pPr>
      <w:bookmarkStart w:id="3017" w:name="_Toc151062198"/>
      <w:r>
        <w:t>A</w:t>
      </w:r>
      <w:r w:rsidR="00500B20" w:rsidRPr="001B1925">
        <w:t>.2</w:t>
      </w:r>
      <w:r w:rsidR="00500B20" w:rsidRPr="001B1925">
        <w:tab/>
      </w:r>
      <w:r w:rsidR="006E20AC">
        <w:t xml:space="preserve">Reference RTC </w:t>
      </w:r>
      <w:del w:id="3018" w:author="Ryan Hakju Lee" w:date="2023-11-16T10:24:00Z">
        <w:r w:rsidR="006E20AC" w:rsidDel="00AA19A2">
          <w:delText xml:space="preserve">client </w:delText>
        </w:r>
      </w:del>
      <w:ins w:id="3019" w:author="Ryan Hakju Lee" w:date="2023-11-16T10:24:00Z">
        <w:r w:rsidR="00AA19A2">
          <w:t xml:space="preserve">endpoint </w:t>
        </w:r>
      </w:ins>
      <w:r w:rsidR="006E20AC">
        <w:t>model</w:t>
      </w:r>
      <w:bookmarkEnd w:id="3017"/>
    </w:p>
    <w:p w14:paraId="0503AD6F" w14:textId="6E1F7B45" w:rsidR="00500B20" w:rsidRPr="00137109" w:rsidRDefault="00500B20" w:rsidP="00500B20">
      <w:r w:rsidRPr="004E7E4B">
        <w:t xml:space="preserve">The </w:t>
      </w:r>
      <w:del w:id="3020" w:author="Ryan Hakju Lee" w:date="2023-11-16T10:23:00Z">
        <w:r w:rsidRPr="004E7E4B" w:rsidDel="00AA19A2">
          <w:delText>iRTC client</w:delText>
        </w:r>
      </w:del>
      <w:ins w:id="3021" w:author="Ryan Hakju Lee" w:date="2023-11-16T10:23:00Z">
        <w:r w:rsidR="00AA19A2">
          <w:t>RTC endpoint</w:t>
        </w:r>
      </w:ins>
      <w:r w:rsidRPr="004E7E4B">
        <w:t xml:space="preserve"> supports a subset of WebRTC, which enables real-time communication via application programming interfaces (APIs), supporting audio, video, and generic data to be sent between peers [x2].</w:t>
      </w:r>
      <w:r w:rsidRPr="001B1925">
        <w:t xml:space="preserve"> Functionalities of WebRTC are available as JavaScript APIs for browsers, and libraries for applications [x8]. Information on u</w:t>
      </w:r>
      <w:r w:rsidRPr="004E7E4B">
        <w:t>se cases and requirements of WebRTC can be found in [x3].</w:t>
      </w:r>
    </w:p>
    <w:p w14:paraId="7921353E" w14:textId="131DC525" w:rsidR="00500B20" w:rsidRPr="0072551F" w:rsidRDefault="00500B20" w:rsidP="00500B20">
      <w:r w:rsidRPr="0072551F">
        <w:lastRenderedPageBreak/>
        <w:t xml:space="preserve">The functional components of a terminal including an </w:t>
      </w:r>
      <w:del w:id="3022" w:author="Ryan Hakju Lee" w:date="2023-11-16T10:24:00Z">
        <w:r w:rsidRPr="0072551F" w:rsidDel="00AA19A2">
          <w:delText>iRTC client</w:delText>
        </w:r>
      </w:del>
      <w:ins w:id="3023" w:author="Ryan Hakju Lee" w:date="2023-11-16T10:24:00Z">
        <w:r w:rsidR="00AA19A2">
          <w:t>RTC endpoint</w:t>
        </w:r>
      </w:ins>
      <w:r w:rsidRPr="0072551F">
        <w:t xml:space="preserve"> using 3GPP access are shown in figure 4.2-1. Based on </w:t>
      </w:r>
      <w:r w:rsidRPr="001B1925">
        <w:t>XR Baseline terminal architecture specified in TS 26.119</w:t>
      </w:r>
      <w:r w:rsidRPr="006D292C">
        <w:t>, Media Sessio</w:t>
      </w:r>
      <w:r w:rsidRPr="007732D4">
        <w:t xml:space="preserve">n Handler and Content </w:t>
      </w:r>
      <w:r w:rsidRPr="00137109">
        <w:t>delivery</w:t>
      </w:r>
      <w:r w:rsidRPr="00F31056">
        <w:t xml:space="preserve"> </w:t>
      </w:r>
      <w:r w:rsidRPr="001B1925">
        <w:t>protocols are realized as a RTC MSH and WebRTC Framework, as specified in TS 26.506, respectively. Application may be a WebRTC application where C-plane is supported by RTC architecture or Web application (e.g., browser) where WebRTC APIs are involved for peer connection and immersive media delivery. Details of the associated APIs (RTC-6 and RTC-7) are specified in TS 25.5xx.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45pt;height:278.65pt" o:ole="">
            <v:imagedata r:id="rId27" o:title=""/>
          </v:shape>
          <o:OLEObject Type="Embed" ProgID="Visio.Drawing.15" ShapeID="_x0000_i1032" DrawAspect="Content" ObjectID="_1761718579" r:id="rId28"/>
        </w:object>
      </w:r>
    </w:p>
    <w:p w14:paraId="434E6351" w14:textId="08708B56" w:rsidR="006E20AC" w:rsidRPr="0072551F" w:rsidRDefault="006E20AC" w:rsidP="006E20AC">
      <w:pPr>
        <w:pStyle w:val="TF"/>
      </w:pPr>
      <w:r w:rsidRPr="0072551F">
        <w:t xml:space="preserve">Figure </w:t>
      </w:r>
      <w:r>
        <w:t>A</w:t>
      </w:r>
      <w:r w:rsidRPr="0072551F">
        <w:t xml:space="preserve">.2-1: Functional components of a terminal </w:t>
      </w:r>
    </w:p>
    <w:p w14:paraId="0A047507" w14:textId="7DB8838E" w:rsidR="00500B20" w:rsidRPr="0072551F" w:rsidRDefault="00EA4174" w:rsidP="00500B20">
      <w:pPr>
        <w:pStyle w:val="TH"/>
      </w:pPr>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2041CC1" w:rsidR="00500B20" w:rsidRPr="0072551F" w:rsidRDefault="00500B20" w:rsidP="00500B20">
      <w:pPr>
        <w:pStyle w:val="TF"/>
      </w:pPr>
      <w:r w:rsidRPr="0072551F">
        <w:t xml:space="preserve">Figure </w:t>
      </w:r>
      <w:r w:rsidR="006E20AC">
        <w:t>A</w:t>
      </w:r>
      <w:r w:rsidRPr="0072551F">
        <w:t>.2</w:t>
      </w:r>
      <w:r w:rsidR="006E20AC">
        <w:t>-2</w:t>
      </w:r>
      <w:r w:rsidRPr="0072551F">
        <w:t xml:space="preserve">: Functional components </w:t>
      </w:r>
      <w:r w:rsidR="006E20AC">
        <w:t>to handle immersive media</w:t>
      </w:r>
    </w:p>
    <w:p w14:paraId="6AFD3F0A" w14:textId="02DD9A73" w:rsidR="00500B20" w:rsidRPr="0072551F" w:rsidRDefault="00500B20" w:rsidP="00500B20">
      <w:pPr>
        <w:ind w:firstLine="288"/>
      </w:pPr>
      <w:r w:rsidRPr="0072551F">
        <w:t>NOTE 1:</w:t>
      </w:r>
      <w:r w:rsidRPr="0072551F">
        <w:tab/>
        <w:t xml:space="preserve">Device information is assumed to be stored in the UE and loaded to the </w:t>
      </w:r>
      <w:del w:id="3024" w:author="Ryan Hakju Lee" w:date="2023-11-16T10:24:00Z">
        <w:r w:rsidRPr="0072551F" w:rsidDel="00AA19A2">
          <w:delText>iRTC client</w:delText>
        </w:r>
      </w:del>
      <w:ins w:id="3025" w:author="Ryan Hakju Lee" w:date="2023-11-16T10:24:00Z">
        <w:r w:rsidR="00AA19A2">
          <w:t>RTC endpoint</w:t>
        </w:r>
      </w:ins>
      <w:r w:rsidRPr="0072551F">
        <w:t xml:space="preserve"> during session setup.</w:t>
      </w:r>
    </w:p>
    <w:p w14:paraId="106858CC" w14:textId="2A6105B2" w:rsidR="00500B20" w:rsidRPr="0072551F" w:rsidRDefault="00500B20" w:rsidP="00500B20">
      <w:pPr>
        <w:ind w:left="1133" w:hanging="845"/>
      </w:pPr>
      <w:r w:rsidRPr="0072551F">
        <w:t>NOTE 2:</w:t>
      </w:r>
      <w:r w:rsidRPr="0072551F">
        <w:tab/>
        <w:t xml:space="preserve">The </w:t>
      </w:r>
      <w:del w:id="3026" w:author="Ryan Hakju Lee" w:date="2023-11-16T10:24:00Z">
        <w:r w:rsidRPr="0072551F" w:rsidDel="00AA19A2">
          <w:delText>iRTC client</w:delText>
        </w:r>
      </w:del>
      <w:ins w:id="3027" w:author="Ryan Hakju Lee" w:date="2023-11-16T10:24:00Z">
        <w:r w:rsidR="00AA19A2">
          <w:t>RTC endpoint</w:t>
        </w:r>
      </w:ins>
      <w:r w:rsidRPr="0072551F">
        <w:t xml:space="preserve"> may exchange media and data with external devices tethered over wired links such as USB-C, 3GPP PC5 [x17], or non-3GPP radio access technologies such as Wi-Fi or Bluetooth.</w:t>
      </w:r>
    </w:p>
    <w:p w14:paraId="0E234ED2" w14:textId="77777777" w:rsidR="00500B20" w:rsidRPr="0072551F" w:rsidRDefault="00500B20" w:rsidP="00500B20">
      <w:pPr>
        <w:ind w:firstLine="288"/>
        <w:rPr>
          <w:lang w:eastAsia="ko-KR"/>
        </w:rPr>
      </w:pPr>
      <w:r w:rsidRPr="0072551F">
        <w:lastRenderedPageBreak/>
        <w:t>NOTE 3:</w:t>
      </w:r>
      <w:r w:rsidRPr="0072551F">
        <w:tab/>
        <w:t>Text can be entered via user interface, typically available on display.</w:t>
      </w:r>
    </w:p>
    <w:p w14:paraId="7B93976A" w14:textId="77777777" w:rsidR="00500B20" w:rsidRPr="001B1925" w:rsidRDefault="00500B20" w:rsidP="00500B20">
      <w:r w:rsidRPr="0072551F">
        <w:rPr>
          <w:lang w:eastAsia="ko-KR"/>
        </w:rPr>
        <w:t xml:space="preserve">When a user launches a WebRTC application, a RTC MSH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[x5]. The configured information is then available to Application and Media Access Function via RTC-6 interface and the Application is ready to deliver an immersive media to the remote endpoint.</w:t>
      </w:r>
    </w:p>
    <w:p w14:paraId="6824C87F" w14:textId="77777777" w:rsidR="00500B20" w:rsidRPr="001B1925" w:rsidRDefault="00500B20" w:rsidP="00500B20">
      <w:pPr>
        <w:rPr>
          <w:lang w:eastAsia="ko-KR"/>
        </w:rPr>
      </w:pPr>
      <w:r w:rsidRPr="001B1925">
        <w:rPr>
          <w:lang w:eastAsia="ko-KR"/>
        </w:rPr>
        <w:t>The following components are exchanged over WebRTC session.</w:t>
      </w:r>
    </w:p>
    <w:p w14:paraId="662CAE3D" w14:textId="657C2E84" w:rsidR="00500B20" w:rsidRPr="001B1925" w:rsidRDefault="00500B20" w:rsidP="00500B20">
      <w:pPr>
        <w:pStyle w:val="B1"/>
      </w:pPr>
      <w:r w:rsidRPr="001B1925">
        <w:rPr>
          <w:rFonts w:eastAsiaTheme="minorEastAsia"/>
          <w:noProof/>
        </w:rPr>
        <w:t>-</w:t>
      </w:r>
      <w:r w:rsidRPr="001B1925">
        <w:rPr>
          <w:rFonts w:eastAsiaTheme="minorEastAsia"/>
          <w:noProof/>
        </w:rPr>
        <w:tab/>
      </w:r>
      <w:r w:rsidRPr="0072551F">
        <w:rPr>
          <w:rFonts w:eastAsiaTheme="minorEastAsia"/>
          <w:noProof/>
        </w:rPr>
        <w:t>Video</w:t>
      </w:r>
      <w:r w:rsidRPr="001B1925">
        <w:rPr>
          <w:rFonts w:eastAsiaTheme="minorEastAsia"/>
          <w:noProof/>
        </w:rPr>
        <w:t xml:space="preserve"> component</w:t>
      </w:r>
      <w:r w:rsidRPr="0072551F">
        <w:rPr>
          <w:rFonts w:eastAsiaTheme="minorEastAsia"/>
          <w:noProof/>
        </w:rPr>
        <w:t>:</w:t>
      </w:r>
      <w:r w:rsidRPr="001B1925">
        <w:rPr>
          <w:rFonts w:eastAsiaTheme="minorEastAsia"/>
          <w:noProof/>
        </w:rPr>
        <w:t xml:space="preserve"> </w:t>
      </w:r>
      <w:r w:rsidRPr="001B1925">
        <w:t xml:space="preserve">An </w:t>
      </w:r>
      <w:del w:id="3028" w:author="Ryan Hakju Lee" w:date="2023-11-16T10:24:00Z">
        <w:r w:rsidRPr="001B1925" w:rsidDel="00AA19A2">
          <w:delText>iRTC client</w:delText>
        </w:r>
      </w:del>
      <w:ins w:id="3029" w:author="Ryan Hakju Lee" w:date="2023-11-16T10:24:00Z">
        <w:r w:rsidR="00AA19A2">
          <w:t>RTC endpoint</w:t>
        </w:r>
      </w:ins>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del w:id="3030" w:author="Ryan Hakju Lee" w:date="2023-11-16T10:24:00Z">
        <w:r w:rsidRPr="001B1925" w:rsidDel="00AA19A2">
          <w:delText>iRTC client</w:delText>
        </w:r>
      </w:del>
      <w:ins w:id="3031" w:author="Ryan Hakju Lee" w:date="2023-11-16T10:24:00Z">
        <w:r w:rsidR="00AA19A2">
          <w:t>RTC endpoint</w:t>
        </w:r>
      </w:ins>
      <w:r w:rsidRPr="001B1925">
        <w:t>. Then the remote client may post-process before they are input to displays (e.g., scene composition).</w:t>
      </w:r>
    </w:p>
    <w:p w14:paraId="5B254EE6" w14:textId="77777777" w:rsidR="00500B20" w:rsidRPr="001B1925" w:rsidRDefault="00500B20" w:rsidP="00500B20">
      <w:pPr>
        <w:ind w:left="280" w:firstLine="288"/>
      </w:pPr>
      <w:r w:rsidRPr="0072551F">
        <w:rPr>
          <w:color w:val="FF0000"/>
        </w:rPr>
        <w:t>Editor’s NOTE : The format and profile for the immersive video will be specified in TS 26.119</w:t>
      </w:r>
    </w:p>
    <w:p w14:paraId="4150A73E" w14:textId="7D6FEC34" w:rsidR="00500B20" w:rsidRPr="001B1925" w:rsidRDefault="00500B20" w:rsidP="00500B20">
      <w:pPr>
        <w:pStyle w:val="B1"/>
      </w:pPr>
      <w:r w:rsidRPr="001B1925">
        <w:t>-</w:t>
      </w:r>
      <w:r w:rsidRPr="001B1925">
        <w:tab/>
        <w:t xml:space="preserve">Audio component: Similarly to video component, one or more microphones can be connected to an </w:t>
      </w:r>
      <w:del w:id="3032" w:author="Ryan Hakju Lee" w:date="2023-11-16T10:24:00Z">
        <w:r w:rsidRPr="001B1925" w:rsidDel="00AA19A2">
          <w:delText>iRTC client</w:delText>
        </w:r>
      </w:del>
      <w:ins w:id="3033" w:author="Ryan Hakju Lee" w:date="2023-11-16T10:24:00Z">
        <w:r w:rsidR="00AA19A2">
          <w:t>RTC endpoint</w:t>
        </w:r>
      </w:ins>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4E2CDF9F" w14:textId="77777777" w:rsidR="00500B20" w:rsidRPr="001B1925" w:rsidRDefault="00500B20" w:rsidP="00500B20">
      <w:pPr>
        <w:ind w:left="280" w:firstLine="288"/>
      </w:pPr>
      <w:r w:rsidRPr="0072551F">
        <w:rPr>
          <w:color w:val="FF0000"/>
        </w:rPr>
        <w:t>Editor’s NOTE : The format and profile for the immersive audio will be specified by IVAS work outputs.</w:t>
      </w:r>
    </w:p>
    <w:p w14:paraId="2A8BB865" w14:textId="61B2F73B" w:rsidR="00500B20" w:rsidRPr="0072551F" w:rsidRDefault="00500B20" w:rsidP="00500B20">
      <w:pPr>
        <w:pStyle w:val="B1"/>
      </w:pPr>
      <w:r w:rsidRPr="001B1925">
        <w:t>-</w:t>
      </w:r>
      <w:r w:rsidRPr="001B1925">
        <w:tab/>
        <w:t xml:space="preserve">Sensor component: </w:t>
      </w:r>
      <w:r w:rsidRPr="0072551F">
        <w:t xml:space="preserve">An </w:t>
      </w:r>
      <w:del w:id="3034" w:author="Ryan Hakju Lee" w:date="2023-11-16T10:24:00Z">
        <w:r w:rsidRPr="0072551F" w:rsidDel="00AA19A2">
          <w:delText>iRTC client</w:delText>
        </w:r>
      </w:del>
      <w:ins w:id="3035" w:author="Ryan Hakju Lee" w:date="2023-11-16T10:24:00Z">
        <w:r w:rsidR="00AA19A2">
          <w:t>RTC endpoint</w:t>
        </w:r>
      </w:ins>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2914BF2F" w:rsidR="00500B20" w:rsidRPr="0072551F" w:rsidRDefault="00500B20" w:rsidP="00500B20">
      <w:pPr>
        <w:pStyle w:val="B1"/>
        <w:rPr>
          <w:rFonts w:eastAsiaTheme="minorEastAsia"/>
          <w:noProof/>
        </w:rPr>
      </w:pPr>
      <w:r w:rsidRPr="0072551F">
        <w:t>-</w:t>
      </w:r>
      <w:r w:rsidRPr="0072551F">
        <w:tab/>
        <w:t xml:space="preserve">Signalling </w:t>
      </w:r>
      <w:r>
        <w:t>information</w:t>
      </w:r>
      <w:r w:rsidRPr="0072551F">
        <w:t xml:space="preserve">: An </w:t>
      </w:r>
      <w:del w:id="3036" w:author="Ryan Hakju Lee" w:date="2023-11-16T10:24:00Z">
        <w:r w:rsidRPr="0072551F" w:rsidDel="00AA19A2">
          <w:delText>iRTC client</w:delText>
        </w:r>
      </w:del>
      <w:ins w:id="3037" w:author="Ryan Hakju Lee" w:date="2023-11-16T10:24:00Z">
        <w:r w:rsidR="00AA19A2">
          <w:t>RTC endpoint</w:t>
        </w:r>
      </w:ins>
      <w:r w:rsidRPr="0072551F">
        <w:t xml:space="preserve"> shall communicate to WebRTC signalling server to establish peer-to-peer connection. </w:t>
      </w:r>
      <w:r>
        <w:t>This signalling information is delivered through RTC-4s interface (as specified in clause 4.3.3 of TS 26.506) using WebSocket. Detailed protocol of WebRTC signalling is addressed in clause 5.2.</w:t>
      </w:r>
    </w:p>
    <w:p w14:paraId="02ECA755" w14:textId="5E513F07" w:rsidR="00137109" w:rsidRPr="00137109" w:rsidRDefault="00137109" w:rsidP="00C9474C"/>
    <w:p w14:paraId="152E349B" w14:textId="11663BE7" w:rsidR="00911E47" w:rsidRPr="006D292C" w:rsidRDefault="00911E47">
      <w:pPr>
        <w:pStyle w:val="21"/>
      </w:pPr>
      <w:bookmarkStart w:id="3038" w:name="_Toc151062199"/>
      <w:r>
        <w:t>A</w:t>
      </w:r>
      <w:r w:rsidRPr="001B1925">
        <w:t>.2</w:t>
      </w:r>
      <w:r w:rsidR="008B5762">
        <w:t>.1</w:t>
      </w:r>
      <w:r w:rsidRPr="006D292C">
        <w:tab/>
        <w:t>Audio</w:t>
      </w:r>
      <w:bookmarkEnd w:id="3038"/>
    </w:p>
    <w:p w14:paraId="28A4D442" w14:textId="032394D6" w:rsidR="00911E47" w:rsidRPr="004E7E4B" w:rsidRDefault="00911E47">
      <w:pPr>
        <w:pStyle w:val="31"/>
      </w:pPr>
      <w:bookmarkStart w:id="3039" w:name="_Toc151062200"/>
      <w:r>
        <w:t>A</w:t>
      </w:r>
      <w:r w:rsidRPr="004E7E4B">
        <w:t>.2.</w:t>
      </w:r>
      <w:r w:rsidR="008B5762">
        <w:t>1.2</w:t>
      </w:r>
      <w:r w:rsidR="008B5762">
        <w:tab/>
      </w:r>
      <w:r w:rsidRPr="004E7E4B">
        <w:t>Microphone</w:t>
      </w:r>
      <w:bookmarkEnd w:id="3039"/>
    </w:p>
    <w:p w14:paraId="566FB96C" w14:textId="7799857E" w:rsidR="00911E47" w:rsidRPr="004E7E4B" w:rsidRDefault="00911E47" w:rsidP="00911E47">
      <w:pPr>
        <w:rPr>
          <w:rFonts w:eastAsia="맑은 고딕"/>
          <w:lang w:eastAsia="ko-KR"/>
        </w:rPr>
      </w:pPr>
      <w:r w:rsidRPr="004E7E4B">
        <w:t xml:space="preserve">An </w:t>
      </w:r>
      <w:del w:id="3040" w:author="Ryan Hakju Lee" w:date="2023-11-16T10:24:00Z">
        <w:r w:rsidRPr="004E7E4B" w:rsidDel="00AA19A2">
          <w:delText>iRTC client</w:delText>
        </w:r>
      </w:del>
      <w:ins w:id="3041" w:author="Ryan Hakju Lee" w:date="2023-11-16T10:24:00Z">
        <w:r w:rsidR="00AA19A2">
          <w:t>RTC endpoint</w:t>
        </w:r>
      </w:ins>
      <w:r w:rsidRPr="004E7E4B">
        <w:t xml:space="preserve"> in terminal can be connected to one or more microphones. </w:t>
      </w:r>
      <w:r w:rsidRPr="004E7E4B">
        <w:rPr>
          <w:rFonts w:eastAsia="맑은 고딕"/>
          <w:lang w:eastAsia="ko-KR"/>
        </w:rPr>
        <w:t xml:space="preserve">The outputs of microphones are audio samples in 16-bit uniform Pulse Code Modulation (PCM) format. An </w:t>
      </w:r>
      <w:del w:id="3042" w:author="Ryan Hakju Lee" w:date="2023-11-16T10:24:00Z">
        <w:r w:rsidRPr="004E7E4B" w:rsidDel="00AA19A2">
          <w:rPr>
            <w:rFonts w:eastAsia="맑은 고딕"/>
            <w:lang w:eastAsia="ko-KR"/>
          </w:rPr>
          <w:delText>iRTC client</w:delText>
        </w:r>
      </w:del>
      <w:ins w:id="3043" w:author="Ryan Hakju Lee" w:date="2023-11-16T10:24:00Z">
        <w:r w:rsidR="00AA19A2">
          <w:rPr>
            <w:rFonts w:eastAsia="맑은 고딕"/>
            <w:lang w:eastAsia="ko-KR"/>
          </w:rPr>
          <w:t>RTC endpoint</w:t>
        </w:r>
      </w:ins>
      <w:r w:rsidRPr="004E7E4B">
        <w:rPr>
          <w:rFonts w:eastAsia="맑은 고딕"/>
          <w:lang w:eastAsia="ko-KR"/>
        </w:rPr>
        <w:t xml:space="preserve"> or audio infra may identify the direction of each microphone with a coordinate system described in figure </w:t>
      </w:r>
      <w:r w:rsidRPr="004E7E4B">
        <w:rPr>
          <w:rFonts w:eastAsia="맑은 고딕"/>
          <w:highlight w:val="yellow"/>
          <w:lang w:eastAsia="ko-KR"/>
        </w:rPr>
        <w:t>A.1.x</w:t>
      </w:r>
      <w:r w:rsidRPr="004E7E4B">
        <w:rPr>
          <w:rFonts w:eastAsia="맑은 고딕"/>
          <w:lang w:eastAsia="ko-KR"/>
        </w:rPr>
        <w:t xml:space="preserve"> and table </w:t>
      </w:r>
      <w:r w:rsidRPr="004E7E4B">
        <w:rPr>
          <w:rFonts w:eastAsia="맑은 고딕"/>
          <w:highlight w:val="yellow"/>
          <w:lang w:eastAsia="ko-KR"/>
        </w:rPr>
        <w:t>A.1.y.</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3" type="#_x0000_t75" style="width:378.7pt;height:211.3pt" o:ole="">
            <v:imagedata r:id="rId30" o:title=""/>
          </v:shape>
          <o:OLEObject Type="Embed" ProgID="Visio.Drawing.15" ShapeID="_x0000_i1033" DrawAspect="Content" ObjectID="_1761718580" r:id="rId31"/>
        </w:object>
      </w:r>
    </w:p>
    <w:p w14:paraId="26CBB338" w14:textId="77777777" w:rsidR="00911E47" w:rsidRPr="004E7E4B" w:rsidRDefault="00911E47" w:rsidP="00911E47">
      <w:pPr>
        <w:pStyle w:val="TF"/>
      </w:pPr>
      <w:r w:rsidRPr="004E7E4B">
        <w:t xml:space="preserve">Figure </w:t>
      </w:r>
      <w:r w:rsidRPr="004E7E4B">
        <w:rPr>
          <w:highlight w:val="yellow"/>
        </w:rPr>
        <w:t>A.</w:t>
      </w:r>
      <w:r w:rsidRPr="004E7E4B">
        <w:rPr>
          <w:highlight w:val="yellow"/>
          <w:lang w:eastAsia="ko-KR"/>
        </w:rPr>
        <w:t>1</w:t>
      </w:r>
      <w:r w:rsidRPr="004E7E4B">
        <w:rPr>
          <w:highlight w:val="yellow"/>
        </w:rPr>
        <w:t>.x</w:t>
      </w:r>
      <w:r w:rsidRPr="004E7E4B">
        <w:t>: Microphone array coordinate system</w:t>
      </w:r>
    </w:p>
    <w:p w14:paraId="6FA735F8" w14:textId="77777777" w:rsidR="00911E47" w:rsidRPr="004E7E4B" w:rsidRDefault="00911E47" w:rsidP="00911E47">
      <w:pPr>
        <w:keepNext/>
        <w:keepLines/>
        <w:spacing w:before="60"/>
        <w:rPr>
          <w:rFonts w:eastAsia="맑은 고딕"/>
          <w:lang w:eastAsia="ko-KR"/>
        </w:rPr>
      </w:pPr>
      <w:r w:rsidRPr="004E7E4B">
        <w:rPr>
          <w:rFonts w:eastAsia="맑은 고딕"/>
          <w:lang w:eastAsia="ko-KR"/>
        </w:rPr>
        <w:lastRenderedPageBreak/>
        <w:t>MicrophoneType, whose default value of 0 indicates an omni-directional microphone, identifies the microphones when other types are used. How to assign a value to each microphone type is left to the discretion of the implementation.</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C42A17"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EndPr/>
              <w:sdtContent/>
            </w:sdt>
            <w:sdt>
              <w:sdtPr>
                <w:rPr>
                  <w:rFonts w:ascii="Arial" w:hAnsi="Arial" w:cs="Arial"/>
                  <w:color w:val="000000" w:themeColor="text1"/>
                  <w:sz w:val="18"/>
                  <w:szCs w:val="18"/>
                </w:rPr>
                <w:tag w:val="goog_rdk_1"/>
                <w:id w:val="1175077244"/>
              </w:sdtPr>
              <w:sdtEndPr/>
              <w:sdtContent/>
            </w:sdt>
            <w:sdt>
              <w:sdtPr>
                <w:rPr>
                  <w:rFonts w:ascii="Arial" w:hAnsi="Arial" w:cs="Arial"/>
                  <w:color w:val="000000" w:themeColor="text1"/>
                  <w:sz w:val="18"/>
                  <w:szCs w:val="18"/>
                </w:rPr>
                <w:tag w:val="goog_rdk_2"/>
                <w:id w:val="-1816943777"/>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C42A17"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EndPr/>
              <w:sdtContent/>
            </w:sdt>
            <w:sdt>
              <w:sdtPr>
                <w:rPr>
                  <w:rFonts w:ascii="Arial" w:hAnsi="Arial" w:cs="Arial"/>
                  <w:color w:val="000000" w:themeColor="text1"/>
                  <w:sz w:val="18"/>
                  <w:szCs w:val="18"/>
                </w:rPr>
                <w:tag w:val="goog_rdk_4"/>
                <w:id w:val="-1998724395"/>
              </w:sdtPr>
              <w:sdtEndPr/>
              <w:sdtContent/>
            </w:sdt>
            <w:sdt>
              <w:sdtPr>
                <w:rPr>
                  <w:rFonts w:ascii="Arial" w:hAnsi="Arial" w:cs="Arial"/>
                  <w:color w:val="000000" w:themeColor="text1"/>
                  <w:sz w:val="18"/>
                  <w:szCs w:val="18"/>
                </w:rPr>
                <w:tag w:val="goog_rdk_5"/>
                <w:id w:val="1998689486"/>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C42A17"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EndPr/>
              <w:sdtContent/>
            </w:sdt>
            <w:sdt>
              <w:sdtPr>
                <w:rPr>
                  <w:rFonts w:ascii="Arial" w:hAnsi="Arial" w:cs="Arial"/>
                  <w:color w:val="000000" w:themeColor="text1"/>
                  <w:sz w:val="18"/>
                  <w:szCs w:val="18"/>
                </w:rPr>
                <w:tag w:val="goog_rdk_7"/>
                <w:id w:val="-1622142156"/>
              </w:sdtPr>
              <w:sdtEndPr/>
              <w:sdtContent/>
            </w:sdt>
            <w:sdt>
              <w:sdtPr>
                <w:rPr>
                  <w:rFonts w:ascii="Arial" w:hAnsi="Arial" w:cs="Arial"/>
                  <w:color w:val="000000" w:themeColor="text1"/>
                  <w:sz w:val="18"/>
                  <w:szCs w:val="18"/>
                </w:rPr>
                <w:tag w:val="goog_rdk_8"/>
                <w:id w:val="-106276391"/>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186D796A" w14:textId="77777777" w:rsidR="00911E47" w:rsidRPr="004E7E4B" w:rsidRDefault="00911E47" w:rsidP="00911E47">
      <w:pPr>
        <w:ind w:firstLine="284"/>
        <w:jc w:val="center"/>
      </w:pPr>
      <w:r w:rsidRPr="004E7E4B">
        <w:rPr>
          <w:rFonts w:ascii="Arial" w:eastAsia="Times New Roman" w:hAnsi="Arial"/>
          <w:b/>
        </w:rPr>
        <w:t xml:space="preserve">Table </w:t>
      </w:r>
      <w:r w:rsidRPr="004E7E4B">
        <w:rPr>
          <w:rFonts w:ascii="Arial" w:eastAsia="Times New Roman" w:hAnsi="Arial"/>
          <w:b/>
          <w:highlight w:val="yellow"/>
        </w:rPr>
        <w:t>A.</w:t>
      </w:r>
      <w:r w:rsidRPr="004E7E4B">
        <w:rPr>
          <w:rFonts w:ascii="Arial" w:eastAsia="Times New Roman" w:hAnsi="Arial"/>
          <w:b/>
          <w:highlight w:val="yellow"/>
          <w:lang w:eastAsia="ko-KR"/>
        </w:rPr>
        <w:t>1</w:t>
      </w:r>
      <w:r w:rsidRPr="004E7E4B">
        <w:rPr>
          <w:rFonts w:ascii="Arial" w:eastAsia="Times New Roman" w:hAnsi="Arial"/>
          <w:b/>
          <w:highlight w:val="yellow"/>
        </w:rPr>
        <w:t>.y</w:t>
      </w:r>
      <w:r w:rsidRPr="004E7E4B">
        <w:rPr>
          <w:rFonts w:ascii="Arial" w:eastAsia="Times New Roman" w:hAnsi="Arial"/>
          <w:b/>
        </w:rPr>
        <w:t>: Microphone description parameters</w:t>
      </w:r>
    </w:p>
    <w:p w14:paraId="3AD7A7AF" w14:textId="77777777" w:rsidR="00911E47" w:rsidRPr="004E7E4B" w:rsidRDefault="00911E47" w:rsidP="00911E47">
      <w:pPr>
        <w:ind w:firstLine="284"/>
      </w:pPr>
      <w:r w:rsidRPr="004E7E4B">
        <w:t>NOTE 1:</w:t>
      </w:r>
      <w:r w:rsidRPr="004E7E4B">
        <w:tab/>
        <w:t>The coordinate system and two angles, yaw and pitch, are originally defined in [X11] for computers.</w:t>
      </w:r>
    </w:p>
    <w:p w14:paraId="7E48A5AF" w14:textId="77777777" w:rsidR="00911E47" w:rsidRPr="001B1925" w:rsidRDefault="00911E47" w:rsidP="00911E47">
      <w:pPr>
        <w:ind w:left="1134" w:hanging="850"/>
      </w:pPr>
      <w:r w:rsidRPr="004E7E4B">
        <w:t>NOTE 2:</w:t>
      </w:r>
      <w:r w:rsidRPr="004E7E4B">
        <w:tab/>
        <w:t xml:space="preserve">The positive X-, Y-, Z-axis shown in figure </w:t>
      </w:r>
      <w:r w:rsidRPr="004E7E4B">
        <w:rPr>
          <w:highlight w:val="yellow"/>
        </w:rPr>
        <w:t>A.1.x</w:t>
      </w:r>
      <w:r w:rsidRPr="004E7E4B">
        <w:t xml:space="preserve"> correspond to positive Z-, negative Y-, positive Z-axis of a coordinate system commonly used for sensors in mobile operating systems [X12], [X13].</w:t>
      </w:r>
    </w:p>
    <w:p w14:paraId="440924DB" w14:textId="48E48694" w:rsidR="00911E47" w:rsidRPr="004E7E4B" w:rsidRDefault="00911E47">
      <w:pPr>
        <w:pStyle w:val="31"/>
      </w:pPr>
      <w:bookmarkStart w:id="3044" w:name="_Toc151062201"/>
      <w:r>
        <w:t>A</w:t>
      </w:r>
      <w:r w:rsidRPr="004E7E4B">
        <w:t>.2.</w:t>
      </w:r>
      <w:r w:rsidR="008B5762">
        <w:t>1.</w:t>
      </w:r>
      <w:r w:rsidRPr="004E7E4B">
        <w:t>2</w:t>
      </w:r>
      <w:r w:rsidRPr="004E7E4B">
        <w:tab/>
        <w:t>Pre/post-processor</w:t>
      </w:r>
      <w:bookmarkEnd w:id="3044"/>
    </w:p>
    <w:p w14:paraId="2DD7D02F" w14:textId="30E6906E" w:rsidR="00911E47" w:rsidRPr="004E7E4B" w:rsidRDefault="00911E47" w:rsidP="00911E47">
      <w:r w:rsidRPr="004E7E4B">
        <w:t xml:space="preserve">An </w:t>
      </w:r>
      <w:del w:id="3045" w:author="Ryan Hakju Lee" w:date="2023-11-16T10:24:00Z">
        <w:r w:rsidRPr="004E7E4B" w:rsidDel="00AA19A2">
          <w:delText>iRTC client</w:delText>
        </w:r>
      </w:del>
      <w:ins w:id="3046" w:author="Ryan Hakju Lee" w:date="2023-11-16T10:24:00Z">
        <w:r w:rsidR="00AA19A2">
          <w:t>RTC endpoint</w:t>
        </w:r>
      </w:ins>
      <w:r w:rsidRPr="004E7E4B">
        <w:t xml:space="preserve"> in terminal may pre-process the outputs of microphones before they are input to audio encoders, e.g., for limiting bandwidth or converting the output into spatial audio representations. An </w:t>
      </w:r>
      <w:del w:id="3047" w:author="Ryan Hakju Lee" w:date="2023-11-16T10:24:00Z">
        <w:r w:rsidRPr="004E7E4B" w:rsidDel="00AA19A2">
          <w:delText>iRTC client</w:delText>
        </w:r>
      </w:del>
      <w:ins w:id="3048" w:author="Ryan Hakju Lee" w:date="2023-11-16T10:24:00Z">
        <w:r w:rsidR="00AA19A2">
          <w:t>RTC endpoint</w:t>
        </w:r>
      </w:ins>
      <w:r w:rsidRPr="004E7E4B">
        <w:t xml:space="preserve"> in terminal may post-process the outputs of audio decoders before they are input to speakers, e.g., for acoustically matching the perceived directions or locations of audio with those of video scenes.</w:t>
      </w:r>
    </w:p>
    <w:p w14:paraId="4B5A60C2" w14:textId="6533C8DD" w:rsidR="00911E47" w:rsidRPr="004E7E4B" w:rsidRDefault="00911E47">
      <w:pPr>
        <w:pStyle w:val="31"/>
      </w:pPr>
      <w:bookmarkStart w:id="3049" w:name="_Toc151062202"/>
      <w:r>
        <w:t>A.</w:t>
      </w:r>
      <w:r w:rsidRPr="004E7E4B">
        <w:t>2.</w:t>
      </w:r>
      <w:r w:rsidR="008B5762">
        <w:t>1.</w:t>
      </w:r>
      <w:r w:rsidRPr="004E7E4B">
        <w:t>3</w:t>
      </w:r>
      <w:r w:rsidRPr="004E7E4B">
        <w:tab/>
        <w:t>Codec</w:t>
      </w:r>
      <w:bookmarkEnd w:id="3049"/>
    </w:p>
    <w:p w14:paraId="653EC977" w14:textId="17F45C34" w:rsidR="00911E47" w:rsidRPr="004E7E4B" w:rsidRDefault="00911E47" w:rsidP="00911E47">
      <w:r w:rsidRPr="004E7E4B">
        <w:t xml:space="preserve">Audio codecs for the </w:t>
      </w:r>
      <w:del w:id="3050" w:author="Ryan Hakju Lee" w:date="2023-11-16T10:24:00Z">
        <w:r w:rsidRPr="004E7E4B" w:rsidDel="00AA19A2">
          <w:delText>iRTC client</w:delText>
        </w:r>
      </w:del>
      <w:ins w:id="3051" w:author="Ryan Hakju Lee" w:date="2023-11-16T10:24:00Z">
        <w:r w:rsidR="00AA19A2">
          <w:t>RTC endpoint</w:t>
        </w:r>
      </w:ins>
      <w:r w:rsidRPr="004E7E4B">
        <w:t xml:space="preserve"> in terminal are specified in [x4], [x7].</w:t>
      </w:r>
    </w:p>
    <w:p w14:paraId="312BCC4D" w14:textId="071198BB" w:rsidR="00C01BBD" w:rsidRPr="004E7E4B" w:rsidRDefault="00C01BBD" w:rsidP="00C9474C">
      <w:pPr>
        <w:pStyle w:val="21"/>
      </w:pPr>
      <w:bookmarkStart w:id="3052" w:name="_Toc151062203"/>
      <w:r>
        <w:t>A</w:t>
      </w:r>
      <w:r w:rsidRPr="004E7E4B">
        <w:t>.</w:t>
      </w:r>
      <w:r w:rsidR="008B5762">
        <w:t>2.2</w:t>
      </w:r>
      <w:r w:rsidRPr="004E7E4B">
        <w:tab/>
        <w:t>Video</w:t>
      </w:r>
      <w:bookmarkEnd w:id="3052"/>
    </w:p>
    <w:p w14:paraId="78498581" w14:textId="491D003F" w:rsidR="00C01BBD" w:rsidRPr="004E7E4B" w:rsidRDefault="00C01BBD" w:rsidP="00C9474C">
      <w:pPr>
        <w:pStyle w:val="31"/>
      </w:pPr>
      <w:bookmarkStart w:id="3053" w:name="_Toc151062204"/>
      <w:r>
        <w:t>A</w:t>
      </w:r>
      <w:r w:rsidRPr="004E7E4B">
        <w:t>.</w:t>
      </w:r>
      <w:r w:rsidR="008B5762">
        <w:t>2.2</w:t>
      </w:r>
      <w:r w:rsidRPr="004E7E4B">
        <w:t>.1</w:t>
      </w:r>
      <w:r w:rsidRPr="004E7E4B">
        <w:tab/>
        <w:t>Camera</w:t>
      </w:r>
      <w:bookmarkEnd w:id="3053"/>
    </w:p>
    <w:p w14:paraId="37939668" w14:textId="2F5EC6A6" w:rsidR="00C01BBD" w:rsidRPr="004E7E4B" w:rsidRDefault="00C01BBD" w:rsidP="00C01BBD">
      <w:r w:rsidRPr="004E7E4B">
        <w:t xml:space="preserve">An </w:t>
      </w:r>
      <w:del w:id="3054" w:author="Ryan Hakju Lee" w:date="2023-11-16T10:24:00Z">
        <w:r w:rsidRPr="004E7E4B" w:rsidDel="00AA19A2">
          <w:delText>iRTC client</w:delText>
        </w:r>
      </w:del>
      <w:ins w:id="3055" w:author="Ryan Hakju Lee" w:date="2023-11-16T10:24:00Z">
        <w:r w:rsidR="00AA19A2">
          <w:t>RTC endpoint</w:t>
        </w:r>
      </w:ins>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77777777" w:rsidR="00C01BBD" w:rsidRPr="004E7E4B"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[x10].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p>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31"/>
      </w:pPr>
      <w:bookmarkStart w:id="3056" w:name="_Toc151062205"/>
      <w:r>
        <w:t>A</w:t>
      </w:r>
      <w:r w:rsidRPr="001B1925">
        <w:t>.</w:t>
      </w:r>
      <w:r w:rsidR="008B5762">
        <w:t>2.2</w:t>
      </w:r>
      <w:r w:rsidRPr="001B1925">
        <w:t>.2</w:t>
      </w:r>
      <w:r w:rsidRPr="001B1925">
        <w:tab/>
        <w:t>Pre/post-</w:t>
      </w:r>
      <w:r w:rsidRPr="006D292C">
        <w:t>processor</w:t>
      </w:r>
      <w:bookmarkEnd w:id="3056"/>
    </w:p>
    <w:p w14:paraId="61543E08" w14:textId="75413C75" w:rsidR="00C01BBD" w:rsidRPr="00F31056" w:rsidRDefault="00C01BBD" w:rsidP="00C01BBD">
      <w:r w:rsidRPr="004E7E4B">
        <w:t xml:space="preserve">An </w:t>
      </w:r>
      <w:del w:id="3057" w:author="Ryan Hakju Lee" w:date="2023-11-16T10:24:00Z">
        <w:r w:rsidRPr="004E7E4B" w:rsidDel="00AA19A2">
          <w:delText>iRTC client</w:delText>
        </w:r>
      </w:del>
      <w:ins w:id="3058" w:author="Ryan Hakju Lee" w:date="2023-11-16T10:24:00Z">
        <w:r w:rsidR="00AA19A2">
          <w:t>RTC endpoint</w:t>
        </w:r>
      </w:ins>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del w:id="3059" w:author="Ryan Hakju Lee" w:date="2023-11-16T10:24:00Z">
        <w:r w:rsidRPr="004E7E4B" w:rsidDel="00AA19A2">
          <w:delText>iRTC client</w:delText>
        </w:r>
      </w:del>
      <w:ins w:id="3060" w:author="Ryan Hakju Lee" w:date="2023-11-16T10:24:00Z">
        <w:r w:rsidR="00AA19A2">
          <w:t>RTC endpoint</w:t>
        </w:r>
      </w:ins>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77DCB56F" w14:textId="14079FF4" w:rsidR="00C01BBD" w:rsidRPr="004E7E4B" w:rsidRDefault="00C01BBD" w:rsidP="00C9474C">
      <w:pPr>
        <w:pStyle w:val="31"/>
      </w:pPr>
      <w:bookmarkStart w:id="3061" w:name="_Toc151062206"/>
      <w:r>
        <w:lastRenderedPageBreak/>
        <w:t>A</w:t>
      </w:r>
      <w:r w:rsidRPr="004E7E4B">
        <w:t>.</w:t>
      </w:r>
      <w:r w:rsidR="008B5762">
        <w:t>2.2</w:t>
      </w:r>
      <w:r w:rsidRPr="004E7E4B">
        <w:t>.3</w:t>
      </w:r>
      <w:r w:rsidRPr="004E7E4B">
        <w:tab/>
        <w:t>Codec</w:t>
      </w:r>
      <w:bookmarkEnd w:id="3061"/>
    </w:p>
    <w:p w14:paraId="69295F2E" w14:textId="52F333C2" w:rsidR="00C01BBD" w:rsidRPr="004E7E4B" w:rsidRDefault="00C01BBD" w:rsidP="00C01BBD">
      <w:r w:rsidRPr="004E7E4B">
        <w:t xml:space="preserve">Video codecs for the </w:t>
      </w:r>
      <w:del w:id="3062" w:author="Ryan Hakju Lee" w:date="2023-11-16T10:24:00Z">
        <w:r w:rsidRPr="004E7E4B" w:rsidDel="00AA19A2">
          <w:delText>iRTC client</w:delText>
        </w:r>
      </w:del>
      <w:ins w:id="3063" w:author="Ryan Hakju Lee" w:date="2023-11-16T10:24:00Z">
        <w:r w:rsidR="00AA19A2">
          <w:t>RTC endpoint</w:t>
        </w:r>
      </w:ins>
      <w:r w:rsidRPr="004E7E4B">
        <w:t xml:space="preserve"> in terminal are specified in [x4], [x7].</w:t>
      </w:r>
    </w:p>
    <w:p w14:paraId="73354B4A" w14:textId="03901E33" w:rsidR="00C01BBD" w:rsidRDefault="00C01BBD" w:rsidP="00C9474C">
      <w:pPr>
        <w:pStyle w:val="21"/>
      </w:pPr>
      <w:bookmarkStart w:id="3064" w:name="_Toc151062207"/>
      <w:r>
        <w:t>A</w:t>
      </w:r>
      <w:r w:rsidRPr="004E7E4B">
        <w:t>.</w:t>
      </w:r>
      <w:r w:rsidR="008B5762">
        <w:t>2.3</w:t>
      </w:r>
      <w:r w:rsidRPr="004E7E4B">
        <w:tab/>
        <w:t>Sensor</w:t>
      </w:r>
      <w:bookmarkEnd w:id="3064"/>
    </w:p>
    <w:p w14:paraId="2497B98B" w14:textId="56EC8E6B" w:rsidR="008B5762" w:rsidRPr="00C9474C" w:rsidRDefault="008B5762" w:rsidP="00C9474C">
      <w:pPr>
        <w:pStyle w:val="31"/>
        <w:rPr>
          <w:lang w:eastAsia="ko-KR"/>
        </w:rPr>
      </w:pPr>
      <w:bookmarkStart w:id="3065" w:name="_Toc151062208"/>
      <w:r>
        <w:rPr>
          <w:rFonts w:hint="eastAsia"/>
          <w:lang w:eastAsia="ko-KR"/>
        </w:rPr>
        <w:t>A</w:t>
      </w:r>
      <w:r>
        <w:rPr>
          <w:lang w:eastAsia="ko-KR"/>
        </w:rPr>
        <w:t>.</w:t>
      </w:r>
      <w:r>
        <w:rPr>
          <w:rFonts w:hint="eastAsia"/>
          <w:lang w:eastAsia="ko-KR"/>
        </w:rPr>
        <w:t>2.3.1</w:t>
      </w:r>
      <w:r>
        <w:rPr>
          <w:lang w:eastAsia="ko-KR"/>
        </w:rPr>
        <w:tab/>
        <w:t>General</w:t>
      </w:r>
      <w:bookmarkEnd w:id="3065"/>
    </w:p>
    <w:p w14:paraId="5E963F15" w14:textId="2389DD23" w:rsidR="00C01BBD" w:rsidRPr="00FD0785" w:rsidRDefault="00C01BBD" w:rsidP="00C01BBD">
      <w:r w:rsidRPr="004E7E4B">
        <w:t xml:space="preserve">An </w:t>
      </w:r>
      <w:del w:id="3066" w:author="Ryan Hakju Lee" w:date="2023-11-16T10:24:00Z">
        <w:r w:rsidRPr="004E7E4B" w:rsidDel="00AA19A2">
          <w:delText>iRTC client</w:delText>
        </w:r>
      </w:del>
      <w:ins w:id="3067" w:author="Ryan Hakju Lee" w:date="2023-11-16T10:24:00Z">
        <w:r w:rsidR="00AA19A2">
          <w:t>RTC endpoint</w:t>
        </w:r>
      </w:ins>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31"/>
      </w:pPr>
      <w:bookmarkStart w:id="3068" w:name="_Toc151062209"/>
      <w:r>
        <w:t>A</w:t>
      </w:r>
      <w:r w:rsidRPr="001B1925">
        <w:t>.</w:t>
      </w:r>
      <w:r w:rsidR="008B5762">
        <w:t>2.3</w:t>
      </w:r>
      <w:r w:rsidRPr="001B1925">
        <w:t>.</w:t>
      </w:r>
      <w:r w:rsidR="008B5762">
        <w:t>2</w:t>
      </w:r>
      <w:r w:rsidRPr="001B1925">
        <w:tab/>
        <w:t>Measure</w:t>
      </w:r>
      <w:bookmarkEnd w:id="3068"/>
    </w:p>
    <w:p w14:paraId="28BC8071" w14:textId="6B5CA262" w:rsidR="003F29D5" w:rsidRDefault="003F29D5" w:rsidP="003F29D5">
      <w:pPr>
        <w:rPr>
          <w:lang w:val="en-US"/>
        </w:rPr>
      </w:pPr>
      <w:r>
        <w:rPr>
          <w:lang w:val="en-US"/>
        </w:rPr>
        <w:t xml:space="preserve">For applications requiring the dimension of a captured object, e.g., for scaling or recognition, an </w:t>
      </w:r>
      <w:del w:id="3069" w:author="Ryan Hakju Lee" w:date="2023-11-16T10:24:00Z">
        <w:r w:rsidDel="00AA19A2">
          <w:rPr>
            <w:lang w:val="en-US"/>
          </w:rPr>
          <w:delText>iRTC client</w:delText>
        </w:r>
      </w:del>
      <w:ins w:id="3070" w:author="Ryan Hakju Lee" w:date="2023-11-16T10:24:00Z">
        <w:r w:rsidR="00AA19A2">
          <w:rPr>
            <w:lang w:val="en-US"/>
          </w:rPr>
          <w:t>RTC endpoint</w:t>
        </w:r>
      </w:ins>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629827EB" w:rsidR="00911E47" w:rsidRPr="004E7E4B" w:rsidRDefault="003F29D5" w:rsidP="003F29D5">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bookmarkEnd w:id="3011"/>
    <w:bookmarkEnd w:id="3012"/>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8"/>
      </w:pPr>
      <w:bookmarkStart w:id="3071" w:name="_Toc133330221"/>
      <w:bookmarkStart w:id="3072" w:name="_Toc139015291"/>
      <w:r w:rsidRPr="00434FD6" w:rsidDel="00112DEE">
        <w:lastRenderedPageBreak/>
        <w:t xml:space="preserve"> </w:t>
      </w:r>
      <w:bookmarkStart w:id="3073" w:name="_Toc139015293"/>
      <w:bookmarkStart w:id="3074" w:name="_Toc151062210"/>
      <w:bookmarkEnd w:id="3071"/>
      <w:bookmarkEnd w:id="3072"/>
      <w:r w:rsidR="00080512" w:rsidRPr="001B1925">
        <w:t>Annex &lt;X&gt; (informative):</w:t>
      </w:r>
      <w:r w:rsidR="00080512" w:rsidRPr="001B1925">
        <w:br/>
        <w:t>Change history</w:t>
      </w:r>
      <w:bookmarkStart w:id="3075" w:name="historyclause"/>
      <w:bookmarkEnd w:id="3013"/>
      <w:bookmarkEnd w:id="3073"/>
      <w:bookmarkEnd w:id="3074"/>
      <w:bookmarkEnd w:id="3075"/>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rPr>
          <w:ins w:id="3076" w:author="Ryan Hakju Lee" w:date="2023-11-16T10:24:00Z"/>
        </w:trPr>
        <w:tc>
          <w:tcPr>
            <w:tcW w:w="800" w:type="dxa"/>
            <w:shd w:val="solid" w:color="FFFFFF" w:fill="auto"/>
          </w:tcPr>
          <w:p w14:paraId="784A4BFD" w14:textId="6657F9C1" w:rsidR="00AA19A2" w:rsidRDefault="00AA19A2" w:rsidP="00934C23">
            <w:pPr>
              <w:pStyle w:val="TAC"/>
              <w:rPr>
                <w:ins w:id="3077" w:author="Ryan Hakju Lee" w:date="2023-11-16T10:24:00Z"/>
                <w:sz w:val="16"/>
                <w:szCs w:val="16"/>
                <w:lang w:eastAsia="ko-KR"/>
              </w:rPr>
            </w:pPr>
            <w:ins w:id="3078" w:author="Ryan Hakju Lee" w:date="2023-11-16T10:24:00Z">
              <w:r>
                <w:rPr>
                  <w:rFonts w:hint="eastAsia"/>
                  <w:sz w:val="16"/>
                  <w:szCs w:val="16"/>
                  <w:lang w:eastAsia="ko-KR"/>
                </w:rPr>
                <w:t>2</w:t>
              </w:r>
              <w:r>
                <w:rPr>
                  <w:sz w:val="16"/>
                  <w:szCs w:val="16"/>
                  <w:lang w:eastAsia="ko-KR"/>
                </w:rPr>
                <w:t>023</w:t>
              </w:r>
            </w:ins>
            <w:ins w:id="3079" w:author="Ryan Hakju Lee" w:date="2023-11-16T10:25:00Z">
              <w:r>
                <w:rPr>
                  <w:sz w:val="16"/>
                  <w:szCs w:val="16"/>
                  <w:lang w:eastAsia="ko-KR"/>
                </w:rPr>
                <w:t>-11</w:t>
              </w:r>
            </w:ins>
          </w:p>
        </w:tc>
        <w:tc>
          <w:tcPr>
            <w:tcW w:w="901" w:type="dxa"/>
            <w:shd w:val="solid" w:color="FFFFFF" w:fill="auto"/>
          </w:tcPr>
          <w:p w14:paraId="55521F39" w14:textId="53FF07C4" w:rsidR="00AA19A2" w:rsidRDefault="00AA19A2" w:rsidP="00934C23">
            <w:pPr>
              <w:pStyle w:val="TAC"/>
              <w:rPr>
                <w:ins w:id="3080" w:author="Ryan Hakju Lee" w:date="2023-11-16T10:24:00Z"/>
                <w:sz w:val="16"/>
                <w:szCs w:val="16"/>
                <w:lang w:eastAsia="ko-KR"/>
              </w:rPr>
            </w:pPr>
            <w:ins w:id="3081" w:author="Ryan Hakju Lee" w:date="2023-11-16T10:25:00Z">
              <w:r>
                <w:rPr>
                  <w:rFonts w:hint="eastAsia"/>
                  <w:sz w:val="16"/>
                  <w:szCs w:val="16"/>
                  <w:lang w:eastAsia="ko-KR"/>
                </w:rPr>
                <w:t>S</w:t>
              </w:r>
              <w:r>
                <w:rPr>
                  <w:sz w:val="16"/>
                  <w:szCs w:val="16"/>
                  <w:lang w:eastAsia="ko-KR"/>
                </w:rPr>
                <w:t>A4#126</w:t>
              </w:r>
            </w:ins>
          </w:p>
        </w:tc>
        <w:tc>
          <w:tcPr>
            <w:tcW w:w="1134" w:type="dxa"/>
            <w:shd w:val="solid" w:color="FFFFFF" w:fill="auto"/>
          </w:tcPr>
          <w:p w14:paraId="4A84A05A" w14:textId="129C89BD" w:rsidR="00AA19A2" w:rsidRDefault="00AA19A2" w:rsidP="00934C23">
            <w:pPr>
              <w:pStyle w:val="TAC"/>
              <w:rPr>
                <w:ins w:id="3082" w:author="Ryan Hakju Lee" w:date="2023-11-16T10:24:00Z"/>
                <w:sz w:val="16"/>
                <w:szCs w:val="16"/>
                <w:lang w:eastAsia="ko-KR"/>
              </w:rPr>
            </w:pPr>
            <w:ins w:id="3083" w:author="Ryan Hakju Lee" w:date="2023-11-16T10:25:00Z">
              <w:r>
                <w:rPr>
                  <w:rFonts w:hint="eastAsia"/>
                  <w:sz w:val="16"/>
                  <w:szCs w:val="16"/>
                  <w:lang w:eastAsia="ko-KR"/>
                </w:rPr>
                <w:t>S</w:t>
              </w:r>
              <w:r>
                <w:rPr>
                  <w:sz w:val="16"/>
                  <w:szCs w:val="16"/>
                  <w:lang w:eastAsia="ko-KR"/>
                </w:rPr>
                <w:t>4-231748</w:t>
              </w:r>
            </w:ins>
          </w:p>
        </w:tc>
        <w:tc>
          <w:tcPr>
            <w:tcW w:w="567" w:type="dxa"/>
            <w:shd w:val="solid" w:color="FFFFFF" w:fill="auto"/>
          </w:tcPr>
          <w:p w14:paraId="5D0883F2" w14:textId="77777777" w:rsidR="00AA19A2" w:rsidRPr="001B1925" w:rsidRDefault="00AA19A2" w:rsidP="00934C23">
            <w:pPr>
              <w:pStyle w:val="TAC"/>
              <w:rPr>
                <w:ins w:id="3084" w:author="Ryan Hakju Lee" w:date="2023-11-16T10:24:00Z"/>
                <w:sz w:val="16"/>
                <w:szCs w:val="16"/>
              </w:rPr>
            </w:pPr>
          </w:p>
        </w:tc>
        <w:tc>
          <w:tcPr>
            <w:tcW w:w="426" w:type="dxa"/>
            <w:shd w:val="solid" w:color="FFFFFF" w:fill="auto"/>
          </w:tcPr>
          <w:p w14:paraId="2ABAC04B" w14:textId="77777777" w:rsidR="00AA19A2" w:rsidRPr="001B1925" w:rsidRDefault="00AA19A2" w:rsidP="00934C23">
            <w:pPr>
              <w:pStyle w:val="TAC"/>
              <w:rPr>
                <w:ins w:id="3085" w:author="Ryan Hakju Lee" w:date="2023-11-16T10:24:00Z"/>
                <w:sz w:val="16"/>
                <w:szCs w:val="16"/>
              </w:rPr>
            </w:pPr>
          </w:p>
        </w:tc>
        <w:tc>
          <w:tcPr>
            <w:tcW w:w="425" w:type="dxa"/>
            <w:shd w:val="solid" w:color="FFFFFF" w:fill="auto"/>
          </w:tcPr>
          <w:p w14:paraId="596FCDDE" w14:textId="77777777" w:rsidR="00AA19A2" w:rsidRPr="001B1925" w:rsidRDefault="00AA19A2" w:rsidP="00934C23">
            <w:pPr>
              <w:pStyle w:val="TAC"/>
              <w:rPr>
                <w:ins w:id="3086" w:author="Ryan Hakju Lee" w:date="2023-11-16T10:24:00Z"/>
                <w:sz w:val="16"/>
                <w:szCs w:val="16"/>
              </w:rPr>
            </w:pPr>
          </w:p>
        </w:tc>
        <w:tc>
          <w:tcPr>
            <w:tcW w:w="4678" w:type="dxa"/>
            <w:shd w:val="solid" w:color="FFFFFF" w:fill="auto"/>
          </w:tcPr>
          <w:p w14:paraId="3139A893" w14:textId="7D0E05D8" w:rsidR="00AA19A2" w:rsidRDefault="00AA19A2" w:rsidP="00934C23">
            <w:pPr>
              <w:pStyle w:val="TAL"/>
              <w:rPr>
                <w:ins w:id="3087" w:author="Ryan Hakju Lee" w:date="2023-11-16T10:24:00Z"/>
                <w:sz w:val="16"/>
                <w:szCs w:val="16"/>
                <w:lang w:eastAsia="ko-KR"/>
              </w:rPr>
            </w:pPr>
            <w:ins w:id="3088" w:author="Ryan Hakju Lee" w:date="2023-11-16T10:25:00Z">
              <w:r>
                <w:rPr>
                  <w:rFonts w:hint="eastAsia"/>
                  <w:sz w:val="16"/>
                  <w:szCs w:val="16"/>
                  <w:lang w:eastAsia="ko-KR"/>
                </w:rPr>
                <w:t>A</w:t>
              </w:r>
              <w:r>
                <w:rPr>
                  <w:sz w:val="16"/>
                  <w:szCs w:val="16"/>
                  <w:lang w:eastAsia="ko-KR"/>
                </w:rPr>
                <w:t>greements in SA4#126: S4-231848, S4-231897, S4-231898</w:t>
              </w:r>
            </w:ins>
          </w:p>
        </w:tc>
        <w:tc>
          <w:tcPr>
            <w:tcW w:w="708" w:type="dxa"/>
            <w:shd w:val="solid" w:color="FFFFFF" w:fill="auto"/>
          </w:tcPr>
          <w:p w14:paraId="0C04CA99" w14:textId="2FAAC8CC" w:rsidR="00AA19A2" w:rsidRDefault="00AA19A2" w:rsidP="00934C23">
            <w:pPr>
              <w:pStyle w:val="TAC"/>
              <w:rPr>
                <w:ins w:id="3089" w:author="Ryan Hakju Lee" w:date="2023-11-16T10:24:00Z"/>
                <w:sz w:val="16"/>
                <w:szCs w:val="16"/>
                <w:lang w:eastAsia="ko-KR"/>
              </w:rPr>
            </w:pPr>
            <w:ins w:id="3090" w:author="Ryan Hakju Lee" w:date="2023-11-16T10:25:00Z">
              <w:r>
                <w:rPr>
                  <w:rFonts w:hint="eastAsia"/>
                  <w:sz w:val="16"/>
                  <w:szCs w:val="16"/>
                  <w:lang w:eastAsia="ko-KR"/>
                </w:rPr>
                <w:t>0</w:t>
              </w:r>
              <w:r>
                <w:rPr>
                  <w:sz w:val="16"/>
                  <w:szCs w:val="16"/>
                  <w:lang w:eastAsia="ko-KR"/>
                </w:rPr>
                <w:t>.8.0</w:t>
              </w:r>
            </w:ins>
          </w:p>
        </w:tc>
      </w:tr>
    </w:tbl>
    <w:p w14:paraId="6AE5F0B0" w14:textId="77777777" w:rsidR="00080512" w:rsidRPr="001B1925" w:rsidRDefault="00080512"/>
    <w:sectPr w:rsidR="00080512" w:rsidRPr="001B192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85" w:author="Ryan Hakju Lee" w:date="2023-11-16T11:09:00Z" w:initials="RHL">
    <w:p w14:paraId="5DF6415C" w14:textId="14457F58" w:rsidR="00BB2BCD" w:rsidRPr="0096235D" w:rsidRDefault="00BB2BCD">
      <w:pPr>
        <w:pStyle w:val="af2"/>
        <w:rPr>
          <w:lang w:eastAsia="ko-KR"/>
        </w:rPr>
      </w:pPr>
      <w:r>
        <w:rPr>
          <w:rStyle w:val="afff0"/>
        </w:rPr>
        <w:annotationRef/>
      </w:r>
      <w:r>
        <w:rPr>
          <w:rFonts w:hint="eastAsia"/>
          <w:lang w:eastAsia="ko-KR"/>
        </w:rPr>
        <w:t>R</w:t>
      </w:r>
      <w:r>
        <w:rPr>
          <w:lang w:eastAsia="ko-KR"/>
        </w:rPr>
        <w:t>TCQosSpecification should be revised</w:t>
      </w:r>
    </w:p>
  </w:comment>
  <w:comment w:id="1698" w:author="Ryan Hakju Lee" w:date="2023-11-16T08:31:00Z" w:initials="RHL">
    <w:p w14:paraId="6EF3C939" w14:textId="61DB09DF" w:rsidR="00BB2BCD" w:rsidRDefault="00BB2BCD">
      <w:pPr>
        <w:pStyle w:val="af2"/>
        <w:rPr>
          <w:lang w:eastAsia="ko-KR"/>
        </w:rPr>
      </w:pPr>
      <w:r>
        <w:rPr>
          <w:rStyle w:val="afff0"/>
        </w:rPr>
        <w:annotationRef/>
      </w:r>
      <w:r>
        <w:rPr>
          <w:rFonts w:hint="eastAsia"/>
          <w:lang w:eastAsia="ko-KR"/>
        </w:rPr>
        <w:t>R</w:t>
      </w:r>
      <w:r>
        <w:rPr>
          <w:lang w:eastAsia="ko-KR"/>
        </w:rPr>
        <w:t>TCQosSpecification should be revised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F6415C" w15:done="0"/>
  <w15:commentEx w15:paraId="6EF3C9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F6415C" w16cid:durableId="290076D3"/>
  <w16cid:commentId w16cid:paraId="6EF3C939" w16cid:durableId="290051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AFF37" w14:textId="77777777" w:rsidR="00C42A17" w:rsidRDefault="00C42A17">
      <w:r>
        <w:separator/>
      </w:r>
    </w:p>
  </w:endnote>
  <w:endnote w:type="continuationSeparator" w:id="0">
    <w:p w14:paraId="202FC41C" w14:textId="77777777" w:rsidR="00C42A17" w:rsidRDefault="00C4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B2BCD" w:rsidRDefault="00BB2BC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9A943" w14:textId="77777777" w:rsidR="00C42A17" w:rsidRDefault="00C42A17">
      <w:r>
        <w:separator/>
      </w:r>
    </w:p>
  </w:footnote>
  <w:footnote w:type="continuationSeparator" w:id="0">
    <w:p w14:paraId="7D5724AD" w14:textId="77777777" w:rsidR="00C42A17" w:rsidRDefault="00C42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12C9501" w:rsidR="00BB2BCD" w:rsidRDefault="00BB2B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2A0">
      <w:rPr>
        <w:rFonts w:ascii="Arial" w:hAnsi="Arial" w:cs="Arial"/>
        <w:b/>
        <w:noProof/>
        <w:sz w:val="18"/>
        <w:szCs w:val="18"/>
      </w:rPr>
      <w:t>3GPP TS 26.113 V0.8.0 (2023-11)</w:t>
    </w:r>
    <w:r>
      <w:rPr>
        <w:rFonts w:ascii="Arial" w:hAnsi="Arial" w:cs="Arial"/>
        <w:b/>
        <w:sz w:val="18"/>
        <w:szCs w:val="18"/>
      </w:rPr>
      <w:fldChar w:fldCharType="end"/>
    </w:r>
  </w:p>
  <w:p w14:paraId="7A6BC72E" w14:textId="67E794D1"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3C538E8" w14:textId="30FA3518" w:rsidR="00BB2BCD" w:rsidRDefault="00BB2B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2A0">
      <w:rPr>
        <w:rFonts w:ascii="Arial" w:hAnsi="Arial" w:cs="Arial"/>
        <w:b/>
        <w:noProof/>
        <w:sz w:val="18"/>
        <w:szCs w:val="18"/>
      </w:rPr>
      <w:t>Release 18</w:t>
    </w:r>
    <w:r>
      <w:rPr>
        <w:rFonts w:ascii="Arial" w:hAnsi="Arial" w:cs="Arial"/>
        <w:b/>
        <w:sz w:val="18"/>
        <w:szCs w:val="18"/>
      </w:rPr>
      <w:fldChar w:fldCharType="end"/>
    </w:r>
  </w:p>
  <w:p w14:paraId="1024E63D" w14:textId="77777777" w:rsidR="00BB2BCD" w:rsidRDefault="00BB2B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8"/>
  </w:num>
  <w:num w:numId="17">
    <w:abstractNumId w:val="17"/>
  </w:num>
  <w:num w:numId="18">
    <w:abstractNumId w:val="25"/>
  </w:num>
  <w:num w:numId="19">
    <w:abstractNumId w:val="22"/>
  </w:num>
  <w:num w:numId="20">
    <w:abstractNumId w:val="29"/>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4"/>
  </w:num>
  <w:num w:numId="29">
    <w:abstractNumId w:val="18"/>
  </w:num>
  <w:num w:numId="30">
    <w:abstractNumId w:val="16"/>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4719"/>
    <w:rsid w:val="0008517D"/>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1C78"/>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6637"/>
    <w:rsid w:val="001C21C3"/>
    <w:rsid w:val="001D02C2"/>
    <w:rsid w:val="001D034C"/>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4BC4"/>
    <w:rsid w:val="002675F0"/>
    <w:rsid w:val="0027243B"/>
    <w:rsid w:val="00273274"/>
    <w:rsid w:val="00275E3A"/>
    <w:rsid w:val="00275EDB"/>
    <w:rsid w:val="002760EE"/>
    <w:rsid w:val="002919A9"/>
    <w:rsid w:val="00291A58"/>
    <w:rsid w:val="00291B72"/>
    <w:rsid w:val="0029525D"/>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5B85"/>
    <w:rsid w:val="003172DC"/>
    <w:rsid w:val="00321745"/>
    <w:rsid w:val="003235A7"/>
    <w:rsid w:val="003277D1"/>
    <w:rsid w:val="00327948"/>
    <w:rsid w:val="00331853"/>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75F6"/>
    <w:rsid w:val="003A07BD"/>
    <w:rsid w:val="003A3C7C"/>
    <w:rsid w:val="003A76F7"/>
    <w:rsid w:val="003B1958"/>
    <w:rsid w:val="003B1C1A"/>
    <w:rsid w:val="003B3520"/>
    <w:rsid w:val="003B5F7D"/>
    <w:rsid w:val="003B785F"/>
    <w:rsid w:val="003B7DF2"/>
    <w:rsid w:val="003C3971"/>
    <w:rsid w:val="003C5F53"/>
    <w:rsid w:val="003D72CE"/>
    <w:rsid w:val="003E35E2"/>
    <w:rsid w:val="003E3FFF"/>
    <w:rsid w:val="003E4F7B"/>
    <w:rsid w:val="003E7839"/>
    <w:rsid w:val="003E78F2"/>
    <w:rsid w:val="003F29D5"/>
    <w:rsid w:val="003F5552"/>
    <w:rsid w:val="003F6B17"/>
    <w:rsid w:val="00406EA0"/>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13EA9"/>
    <w:rsid w:val="00514E2E"/>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80F37"/>
    <w:rsid w:val="0059007C"/>
    <w:rsid w:val="00595074"/>
    <w:rsid w:val="00597B11"/>
    <w:rsid w:val="005A0763"/>
    <w:rsid w:val="005A21A5"/>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64049"/>
    <w:rsid w:val="00670CF4"/>
    <w:rsid w:val="00675815"/>
    <w:rsid w:val="00680F7B"/>
    <w:rsid w:val="006912E9"/>
    <w:rsid w:val="006941F7"/>
    <w:rsid w:val="00696DEC"/>
    <w:rsid w:val="006A2076"/>
    <w:rsid w:val="006A29ED"/>
    <w:rsid w:val="006A323F"/>
    <w:rsid w:val="006A3A70"/>
    <w:rsid w:val="006A3AA5"/>
    <w:rsid w:val="006A7E26"/>
    <w:rsid w:val="006B30D0"/>
    <w:rsid w:val="006B505B"/>
    <w:rsid w:val="006B7A66"/>
    <w:rsid w:val="006C1032"/>
    <w:rsid w:val="006C1DFE"/>
    <w:rsid w:val="006C3D95"/>
    <w:rsid w:val="006C45FF"/>
    <w:rsid w:val="006C6936"/>
    <w:rsid w:val="006D292C"/>
    <w:rsid w:val="006D3366"/>
    <w:rsid w:val="006D6EAD"/>
    <w:rsid w:val="006E20AC"/>
    <w:rsid w:val="006E232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D0DC9"/>
    <w:rsid w:val="007D10F0"/>
    <w:rsid w:val="007D4EEE"/>
    <w:rsid w:val="007E34BD"/>
    <w:rsid w:val="007F0F4A"/>
    <w:rsid w:val="007F131F"/>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35D4A"/>
    <w:rsid w:val="008402A7"/>
    <w:rsid w:val="008408C0"/>
    <w:rsid w:val="00840EC3"/>
    <w:rsid w:val="00841210"/>
    <w:rsid w:val="00844287"/>
    <w:rsid w:val="00845758"/>
    <w:rsid w:val="008471E9"/>
    <w:rsid w:val="00850FCA"/>
    <w:rsid w:val="008546AE"/>
    <w:rsid w:val="008605DA"/>
    <w:rsid w:val="0086780D"/>
    <w:rsid w:val="00871148"/>
    <w:rsid w:val="008727DD"/>
    <w:rsid w:val="0087288D"/>
    <w:rsid w:val="00873FB8"/>
    <w:rsid w:val="0087406D"/>
    <w:rsid w:val="008768CA"/>
    <w:rsid w:val="008844F0"/>
    <w:rsid w:val="008859DF"/>
    <w:rsid w:val="00887147"/>
    <w:rsid w:val="008953B7"/>
    <w:rsid w:val="00896552"/>
    <w:rsid w:val="0089779F"/>
    <w:rsid w:val="008A4257"/>
    <w:rsid w:val="008A545C"/>
    <w:rsid w:val="008A7ADA"/>
    <w:rsid w:val="008A7EA9"/>
    <w:rsid w:val="008B5762"/>
    <w:rsid w:val="008B69B2"/>
    <w:rsid w:val="008B6D30"/>
    <w:rsid w:val="008B6E77"/>
    <w:rsid w:val="008B6FF5"/>
    <w:rsid w:val="008B7043"/>
    <w:rsid w:val="008C199A"/>
    <w:rsid w:val="008C36F0"/>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A34"/>
    <w:rsid w:val="00933160"/>
    <w:rsid w:val="00933FB0"/>
    <w:rsid w:val="0093474E"/>
    <w:rsid w:val="00934C23"/>
    <w:rsid w:val="00936BAC"/>
    <w:rsid w:val="009406F2"/>
    <w:rsid w:val="00942EC2"/>
    <w:rsid w:val="009445A3"/>
    <w:rsid w:val="009459B9"/>
    <w:rsid w:val="00946585"/>
    <w:rsid w:val="009501AA"/>
    <w:rsid w:val="009571B6"/>
    <w:rsid w:val="009617AF"/>
    <w:rsid w:val="00961880"/>
    <w:rsid w:val="0096235D"/>
    <w:rsid w:val="009650CB"/>
    <w:rsid w:val="009655AF"/>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713C"/>
    <w:rsid w:val="009B7E06"/>
    <w:rsid w:val="009C35BB"/>
    <w:rsid w:val="009C5471"/>
    <w:rsid w:val="009C662F"/>
    <w:rsid w:val="009D24D5"/>
    <w:rsid w:val="009D5A87"/>
    <w:rsid w:val="009F37B7"/>
    <w:rsid w:val="009F4C4D"/>
    <w:rsid w:val="009F6135"/>
    <w:rsid w:val="009F6AF7"/>
    <w:rsid w:val="00A0219D"/>
    <w:rsid w:val="00A10F02"/>
    <w:rsid w:val="00A1437C"/>
    <w:rsid w:val="00A164B4"/>
    <w:rsid w:val="00A17047"/>
    <w:rsid w:val="00A22776"/>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0C5F"/>
    <w:rsid w:val="00B15449"/>
    <w:rsid w:val="00B174C0"/>
    <w:rsid w:val="00B32DBF"/>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B2BCD"/>
    <w:rsid w:val="00BC0F7D"/>
    <w:rsid w:val="00BC339C"/>
    <w:rsid w:val="00BC55A5"/>
    <w:rsid w:val="00BC7504"/>
    <w:rsid w:val="00BD3701"/>
    <w:rsid w:val="00BD4A63"/>
    <w:rsid w:val="00BD7D31"/>
    <w:rsid w:val="00BE0626"/>
    <w:rsid w:val="00BE06E5"/>
    <w:rsid w:val="00BE2E8F"/>
    <w:rsid w:val="00BE3255"/>
    <w:rsid w:val="00BE4039"/>
    <w:rsid w:val="00BE40B8"/>
    <w:rsid w:val="00BF128E"/>
    <w:rsid w:val="00BF55BB"/>
    <w:rsid w:val="00BF61B3"/>
    <w:rsid w:val="00C01748"/>
    <w:rsid w:val="00C01BBD"/>
    <w:rsid w:val="00C074DD"/>
    <w:rsid w:val="00C1496A"/>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13623"/>
    <w:rsid w:val="00D37F52"/>
    <w:rsid w:val="00D45341"/>
    <w:rsid w:val="00D46A12"/>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C2701"/>
    <w:rsid w:val="00DC28EF"/>
    <w:rsid w:val="00DC2FD9"/>
    <w:rsid w:val="00DC309B"/>
    <w:rsid w:val="00DC4DA2"/>
    <w:rsid w:val="00DC638E"/>
    <w:rsid w:val="00DC72B5"/>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311A3"/>
    <w:rsid w:val="00E361AD"/>
    <w:rsid w:val="00E36745"/>
    <w:rsid w:val="00E4284F"/>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4174"/>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01D4"/>
    <w:rsid w:val="00EF3836"/>
    <w:rsid w:val="00EF608C"/>
    <w:rsid w:val="00F00EA4"/>
    <w:rsid w:val="00F025A2"/>
    <w:rsid w:val="00F03663"/>
    <w:rsid w:val="00F04712"/>
    <w:rsid w:val="00F07F57"/>
    <w:rsid w:val="00F111E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Char"/>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Char"/>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Char"/>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Char"/>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Char"/>
    <w:uiPriority w:val="9"/>
    <w:qFormat/>
    <w:pPr>
      <w:outlineLvl w:val="5"/>
    </w:pPr>
  </w:style>
  <w:style w:type="paragraph" w:styleId="7">
    <w:name w:val="heading 7"/>
    <w:aliases w:val="Bulleted list,L7,st,SDL title,h7,Alt+7,Alt+71,Alt+72,Alt+73,Alt+74,Alt+75,Alt+76,Alt+77,Alt+78,Alt+79,Alt+710,Alt+711,Alt+712,Alt+713"/>
    <w:basedOn w:val="H6"/>
    <w:next w:val="a1"/>
    <w:link w:val="7Char"/>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aliases w:val="Figure Heading,FH,Titre 10,tt,ft,HF,Figures,Alt+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uiPriority w:val="9"/>
    <w:rsid w:val="0049222B"/>
    <w:rPr>
      <w:rFonts w:ascii="Arial" w:hAnsi="Arial"/>
      <w:sz w:val="36"/>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2"/>
    <w:link w:val="21"/>
    <w:uiPriority w:val="9"/>
    <w:rsid w:val="008546AE"/>
    <w:rPr>
      <w:rFonts w:ascii="Arial" w:hAnsi="Arial"/>
      <w:sz w:val="32"/>
      <w:lang w:eastAsia="en-US"/>
    </w:rPr>
  </w:style>
  <w:style w:type="character" w:customStyle="1" w:styleId="3Char">
    <w:name w:val="제목 3 Char"/>
    <w:aliases w:val="H3 Char,H31 Char,h3 Char,h31 Char,h32 Char,THeading 3 Char,Titre 3 Char,Org Heading 1 Char,Alt+3 Char,Alt+31 Char,Alt+32 Char,Alt+33 Char,Alt+311 Char,Alt+321 Char,Alt+34 Char,Alt+35 Char,Alt+36 Char,Alt+37 Char,Alt+38 Char,Alt+39 Char,3 Char"/>
    <w:link w:val="31"/>
    <w:uiPriority w:val="9"/>
    <w:rsid w:val="00264BC4"/>
    <w:rPr>
      <w:rFonts w:ascii="Arial"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link w:val="41"/>
    <w:uiPriority w:val="9"/>
    <w:rsid w:val="00264BC4"/>
    <w:rPr>
      <w:rFonts w:ascii="Arial" w:hAnsi="Arial"/>
      <w:sz w:val="24"/>
      <w:lang w:eastAsia="en-US"/>
    </w:rPr>
  </w:style>
  <w:style w:type="character" w:customStyle="1" w:styleId="5Char">
    <w:name w:val="제목 5 Char"/>
    <w:aliases w:val="H5 Char,H51 Char,h5 Char,Appendix A to X Char,Heading 5   Appendix A to X Char,5 sub-bullet Char,sb Char,4 Char,Indent Char,Heading5 Char,h51 Char,heading 51 Char,Heading51 Char,h52 Char,h53 Char,Titre 5 Char,DO NOT USE_h5 Char,Alt+5 Char"/>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Char">
    <w:name w:val="제목 6 Char"/>
    <w:aliases w:val="H61 Char,h6 Char,TOC header Char,Bullet list Char,sub-dash Char,sd Char,5 Char,T1 Char,Heading6 Char,h61 Char,h62 Char,Titre 6 Char,Alt+6 Char,Appendix Char"/>
    <w:link w:val="6"/>
    <w:uiPriority w:val="9"/>
    <w:rsid w:val="00264BC4"/>
    <w:rPr>
      <w:rFonts w:ascii="Arial" w:hAnsi="Arial"/>
      <w:lang w:eastAsia="en-US"/>
    </w:rPr>
  </w:style>
  <w:style w:type="character" w:customStyle="1" w:styleId="7Char">
    <w:name w:val="제목 7 Char"/>
    <w:aliases w:val="Bulleted list Char,L7 Char,st Char,SDL title Char,h7 Char,Alt+7 Char,Alt+71 Char,Alt+72 Char,Alt+73 Char,Alt+74 Char,Alt+75 Char,Alt+76 Char,Alt+77 Char,Alt+78 Char,Alt+79 Char,Alt+710 Char,Alt+711 Char,Alt+712 Char,Alt+713 Char"/>
    <w:link w:val="7"/>
    <w:uiPriority w:val="9"/>
    <w:rsid w:val="00264BC4"/>
    <w:rPr>
      <w:rFonts w:ascii="Arial" w:hAnsi="Arial"/>
      <w:lang w:eastAsia="en-US"/>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49222B"/>
    <w:rPr>
      <w:rFonts w:ascii="Arial" w:hAnsi="Arial"/>
      <w:sz w:val="36"/>
      <w:lang w:eastAsia="en-US"/>
    </w:rPr>
  </w:style>
  <w:style w:type="character" w:customStyle="1" w:styleId="9Char">
    <w:name w:val="제목 9 Char"/>
    <w:aliases w:val="Figure Heading Char,FH Char,Titre 10 Char,tt Char,ft Char,HF Char,Figures Char,Alt+9 Char"/>
    <w:link w:val="9"/>
    <w:uiPriority w:val="9"/>
    <w:rsid w:val="00264BC4"/>
    <w:rPr>
      <w:rFonts w:ascii="Arial" w:hAnsi="Arial"/>
      <w:sz w:val="36"/>
      <w:lang w:eastAsia="en-US"/>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바닥글 Char"/>
    <w:link w:val="a6"/>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0">
    <w:name w:val="toc 6"/>
    <w:basedOn w:val="52"/>
    <w:next w:val="a1"/>
    <w:uiPriority w:val="39"/>
    <w:pPr>
      <w:ind w:left="1985" w:hanging="1985"/>
    </w:pPr>
  </w:style>
  <w:style w:type="paragraph" w:styleId="70">
    <w:name w:val="toc 7"/>
    <w:basedOn w:val="60"/>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semiHidden/>
    <w:unhideWhenUsed/>
    <w:rsid w:val="00F34834"/>
    <w:pPr>
      <w:spacing w:after="0"/>
    </w:pPr>
    <w:rPr>
      <w:rFonts w:ascii="Segoe UI" w:hAnsi="Segoe UI" w:cs="Segoe UI"/>
      <w:sz w:val="18"/>
      <w:szCs w:val="18"/>
    </w:rPr>
  </w:style>
  <w:style w:type="character" w:customStyle="1" w:styleId="Char1">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2"/>
    <w:rsid w:val="00F34834"/>
    <w:pPr>
      <w:spacing w:after="120"/>
    </w:pPr>
  </w:style>
  <w:style w:type="character" w:customStyle="1" w:styleId="Char2">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본문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본문 첫 줄 들여쓰기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5"/>
    <w:unhideWhenUsed/>
    <w:qFormat/>
    <w:rsid w:val="00F34834"/>
    <w:pPr>
      <w:spacing w:after="200"/>
    </w:pPr>
    <w:rPr>
      <w:i/>
      <w:iCs/>
      <w:color w:val="44546A" w:themeColor="text2"/>
      <w:sz w:val="18"/>
      <w:szCs w:val="18"/>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264BC4"/>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맺음말 Char"/>
    <w:basedOn w:val="a2"/>
    <w:link w:val="af1"/>
    <w:rsid w:val="00F34834"/>
    <w:rPr>
      <w:lang w:eastAsia="en-US"/>
    </w:rPr>
  </w:style>
  <w:style w:type="paragraph" w:styleId="af2">
    <w:name w:val="annotation text"/>
    <w:basedOn w:val="a1"/>
    <w:link w:val="Char7"/>
    <w:qFormat/>
    <w:rsid w:val="00F34834"/>
  </w:style>
  <w:style w:type="character" w:customStyle="1" w:styleId="Char7">
    <w:name w:val="메모 텍스트 Char"/>
    <w:basedOn w:val="a2"/>
    <w:link w:val="af2"/>
    <w:rsid w:val="00F34834"/>
    <w:rPr>
      <w:lang w:eastAsia="en-US"/>
    </w:rPr>
  </w:style>
  <w:style w:type="paragraph" w:styleId="af3">
    <w:name w:val="annotation subject"/>
    <w:basedOn w:val="af2"/>
    <w:next w:val="af2"/>
    <w:link w:val="Char8"/>
    <w:rsid w:val="00F34834"/>
    <w:rPr>
      <w:b/>
      <w:bCs/>
    </w:rPr>
  </w:style>
  <w:style w:type="character" w:customStyle="1" w:styleId="Char8">
    <w:name w:val="메모 주제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날짜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전자 메일 서명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uiPriority w:val="99"/>
    <w:rsid w:val="00F34834"/>
    <w:pPr>
      <w:spacing w:after="0"/>
    </w:pPr>
    <w:rPr>
      <w:rFonts w:ascii="Consolas" w:hAnsi="Consolas"/>
    </w:rPr>
  </w:style>
  <w:style w:type="character" w:customStyle="1" w:styleId="HTMLChar0">
    <w:name w:val="미리 서식이 지정된 HTML Char"/>
    <w:basedOn w:val="a2"/>
    <w:link w:val="HTML0"/>
    <w:uiPriority w:val="99"/>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a1"/>
    <w:link w:val="Charf"/>
    <w:uiPriority w:val="34"/>
    <w:qFormat/>
    <w:rsid w:val="00F34834"/>
    <w:pPr>
      <w:ind w:left="720"/>
      <w:contextualSpacing/>
    </w:p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リスト段落 Char,列出段落 Char,1st level - Bullet List Paragraph Char,List1 Char"/>
    <w:link w:val="aff"/>
    <w:uiPriority w:val="34"/>
    <w:qFormat/>
    <w:rsid w:val="006A3AA5"/>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매크로 텍스트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각주/미주 머리글 Char"/>
    <w:basedOn w:val="a2"/>
    <w:link w:val="aff5"/>
    <w:rsid w:val="00F34834"/>
    <w:rPr>
      <w:lang w:eastAsia="en-US"/>
    </w:rPr>
  </w:style>
  <w:style w:type="paragraph" w:styleId="aff6">
    <w:name w:val="Plain Text"/>
    <w:basedOn w:val="a1"/>
    <w:link w:val="Charf3"/>
    <w:uiPriority w:val="99"/>
    <w:rsid w:val="00F34834"/>
    <w:pPr>
      <w:spacing w:after="0"/>
    </w:pPr>
    <w:rPr>
      <w:rFonts w:ascii="Consolas" w:hAnsi="Consolas"/>
      <w:sz w:val="21"/>
      <w:szCs w:val="21"/>
    </w:rPr>
  </w:style>
  <w:style w:type="character" w:customStyle="1" w:styleId="Charf3">
    <w:name w:val="글자만 Char"/>
    <w:basedOn w:val="a2"/>
    <w:link w:val="aff6"/>
    <w:uiPriority w:val="99"/>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인사말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서명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0">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1">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2">
    <w:name w:val="footnote reference"/>
    <w:rsid w:val="00264BC4"/>
    <w:rPr>
      <w:b/>
      <w:position w:val="6"/>
      <w:sz w:val="16"/>
    </w:rPr>
  </w:style>
  <w:style w:type="character" w:styleId="afff3">
    <w:name w:val="line number"/>
    <w:rsid w:val="00264BC4"/>
    <w:rPr>
      <w:rFonts w:ascii="Arial" w:hAnsi="Arial"/>
      <w:color w:val="808080"/>
      <w:sz w:val="14"/>
    </w:rPr>
  </w:style>
  <w:style w:type="character" w:styleId="afff4">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1">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val="en-US" w:eastAsia="zh-CN"/>
    </w:rPr>
  </w:style>
  <w:style w:type="paragraph" w:customStyle="1" w:styleId="zzCover">
    <w:name w:val="zzCover"/>
    <w:basedOn w:val="a1"/>
    <w:rsid w:val="00264BC4"/>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1"/>
    <w:uiPriority w:val="99"/>
    <w:rsid w:val="00264BC4"/>
    <w:pPr>
      <w:spacing w:before="1800" w:after="960"/>
    </w:pPr>
    <w:rPr>
      <w:rFonts w:ascii="Arial" w:eastAsia="SimSun" w:hAnsi="Arial"/>
      <w:b/>
      <w:noProof/>
      <w:sz w:val="48"/>
      <w:szCs w:val="24"/>
      <w:lang w:val="en-CA" w:eastAsia="ja-JP"/>
    </w:rPr>
  </w:style>
  <w:style w:type="character" w:styleId="afff5">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val="en-CA" w:eastAsia="ja-JP"/>
    </w:rPr>
  </w:style>
  <w:style w:type="paragraph" w:customStyle="1" w:styleId="BodyTextfirstgraph">
    <w:name w:val="Body Text (first graph)"/>
    <w:basedOn w:val="ad"/>
    <w:next w:val="ad"/>
    <w:link w:val="BodyTextfirstgraphChar"/>
    <w:qFormat/>
    <w:rsid w:val="00264BC4"/>
    <w:pPr>
      <w:tabs>
        <w:tab w:val="left" w:pos="360"/>
      </w:tabs>
      <w:spacing w:before="30" w:after="30"/>
      <w:jc w:val="both"/>
    </w:pPr>
    <w:rPr>
      <w:sz w:val="24"/>
      <w:szCs w:val="24"/>
      <w:lang w:val="en-US"/>
    </w:rPr>
  </w:style>
  <w:style w:type="character" w:customStyle="1" w:styleId="BodyTextfirstgraphChar">
    <w:name w:val="Body Text (first graph) Char"/>
    <w:link w:val="BodyTextfirstgraph"/>
    <w:rsid w:val="00264BC4"/>
    <w:rPr>
      <w:sz w:val="24"/>
      <w:szCs w:val="24"/>
      <w:lang w:val="en-US" w:eastAsia="en-US"/>
    </w:rPr>
  </w:style>
  <w:style w:type="paragraph" w:customStyle="1" w:styleId="Reference">
    <w:name w:val="Reference"/>
    <w:basedOn w:val="afd"/>
    <w:link w:val="ReferenceChar"/>
    <w:qFormat/>
    <w:rsid w:val="00264BC4"/>
    <w:pPr>
      <w:numPr>
        <w:numId w:val="21"/>
      </w:numPr>
      <w:tabs>
        <w:tab w:val="left" w:pos="360"/>
        <w:tab w:val="left" w:pos="720"/>
      </w:tabs>
      <w:spacing w:before="30" w:after="30"/>
      <w:contextualSpacing w:val="0"/>
      <w:jc w:val="both"/>
    </w:pPr>
    <w:rPr>
      <w:rFonts w:eastAsia="Times New Roman"/>
      <w:sz w:val="24"/>
      <w:szCs w:val="24"/>
      <w:lang w:val="en-US"/>
    </w:rPr>
  </w:style>
  <w:style w:type="character" w:customStyle="1" w:styleId="ReferenceChar">
    <w:name w:val="Reference Char"/>
    <w:link w:val="Reference"/>
    <w:rsid w:val="00264BC4"/>
    <w:rPr>
      <w:rFonts w:eastAsia="Times New Roman"/>
      <w:sz w:val="24"/>
      <w:szCs w:val="24"/>
      <w:lang w:val="en-US"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afff6">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MS Mincho" w:hAnsi="Arial"/>
      <w:lang w:val="en-US"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noProof/>
      <w:sz w:val="24"/>
      <w:szCs w:val="24"/>
      <w:lang w:val="x-none"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264BC4"/>
    <w:rPr>
      <w:rFonts w:ascii="Calibri" w:eastAsia="MS Mincho" w:hAnsi="Calibri" w:cs="Calibri"/>
      <w:sz w:val="22"/>
      <w:szCs w:val="22"/>
      <w:lang w:val="en-US"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맑은 고딕"/>
      <w:szCs w:val="24"/>
      <w:lang w:val="en-US" w:eastAsia="zh-CN"/>
    </w:rPr>
  </w:style>
  <w:style w:type="character" w:customStyle="1" w:styleId="NoteChar">
    <w:name w:val="Note Char"/>
    <w:link w:val="Note"/>
    <w:rsid w:val="00264BC4"/>
    <w:rPr>
      <w:rFonts w:eastAsia="맑은 고딕"/>
      <w:szCs w:val="24"/>
      <w:lang w:val="en-US"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7">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package" Target="embeddings/Microsoft_Visio_Drawing6.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4.vsdx"/><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jpg"/><Relationship Id="rId32"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7.vsdx"/><Relationship Id="rId28" Type="http://schemas.openxmlformats.org/officeDocument/2006/relationships/package" Target="embeddings/Microsoft_Visio_Drawing9.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5.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87A46-9421-4EBD-9FA9-1B6B21F93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44</Pages>
  <Words>15491</Words>
  <Characters>88305</Characters>
  <Application>Microsoft Office Word</Application>
  <DocSecurity>0</DocSecurity>
  <Lines>735</Lines>
  <Paragraphs>207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103589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Ryan Hakju Lee</cp:lastModifiedBy>
  <cp:revision>53</cp:revision>
  <cp:lastPrinted>2019-02-25T14:05:00Z</cp:lastPrinted>
  <dcterms:created xsi:type="dcterms:W3CDTF">2023-11-15T23:06:00Z</dcterms:created>
  <dcterms:modified xsi:type="dcterms:W3CDTF">2023-11-17T00:29:00Z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