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86B3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A5EC9" w:rsidRPr="003A5EC9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A5EC9" w:rsidRPr="003A5EC9">
          <w:rPr>
            <w:b/>
            <w:noProof/>
            <w:sz w:val="24"/>
          </w:rPr>
          <w:t>124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A5EC9" w:rsidRPr="003A5EC9">
          <w:rPr>
            <w:b/>
            <w:i/>
            <w:noProof/>
            <w:sz w:val="28"/>
          </w:rPr>
          <w:t>S4-230821</w:t>
        </w:r>
      </w:fldSimple>
    </w:p>
    <w:p w14:paraId="7CB45193" w14:textId="343C5A5D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5EC9" w:rsidRPr="003A5EC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A5EC9" w:rsidRPr="003A5EC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A5EC9" w:rsidRPr="003A5EC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A5EC9" w:rsidRPr="003A5EC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522A2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5EC9" w:rsidRPr="003A5EC9">
                <w:rPr>
                  <w:b/>
                  <w:noProof/>
                  <w:sz w:val="28"/>
                </w:rPr>
                <w:t>26.925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32746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5EC9" w:rsidRPr="003A5EC9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668F3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5EC9" w:rsidRPr="003A5E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964F6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5EC9" w:rsidRPr="003A5EC9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C841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4EB6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5EC9">
              <w:t>[</w:t>
            </w:r>
            <w:proofErr w:type="spellStart"/>
            <w:r w:rsidR="003A5EC9">
              <w:t>FS_XRTraffic</w:t>
            </w:r>
            <w:proofErr w:type="spellEnd"/>
            <w:r w:rsidR="003A5EC9">
              <w:t>] Proposed Updates to TR 26.925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8D00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5EC9"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B2269D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5EC9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E988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5EC9">
                <w:rPr>
                  <w:noProof/>
                </w:rPr>
                <w:t>FS_XRTraffic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66C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5EC9">
                <w:rPr>
                  <w:noProof/>
                </w:rPr>
                <w:t>2023-05-22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CE602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5EC9" w:rsidRPr="003A5EC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9D97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5E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B9969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446CD" w:rsidR="001E41F3" w:rsidRDefault="0019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 Traffic characteristics are not 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E93596" w14:textId="77777777" w:rsidR="001E41F3" w:rsidRDefault="0019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XR Traffic characteristics</w:t>
            </w:r>
          </w:p>
          <w:p w14:paraId="31C656EC" w14:textId="20DF2BC5" w:rsidR="00196D7B" w:rsidRDefault="0019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updates and bug fixes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4D45E" w:rsidR="001E41F3" w:rsidRDefault="0019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1E5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196D7B">
              <w:rPr>
                <w:noProof/>
              </w:rPr>
              <w:t>26.926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3E767" w:rsidR="001E41F3" w:rsidRDefault="0019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1184E" w:rsidR="001E41F3" w:rsidRDefault="0019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AB4F3C" w:rsidR="001E41F3" w:rsidRDefault="0019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revision is attached for now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D7B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EC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70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220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1899-12-31T23:00:00Z</cp:lastPrinted>
  <dcterms:created xsi:type="dcterms:W3CDTF">2023-05-22T08:26:00Z</dcterms:created>
  <dcterms:modified xsi:type="dcterms:W3CDTF">2023-05-22T08:28:00Z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S4-230821</vt:lpwstr>
  </property>
  <property fmtid="{D5CDD505-2E9C-101B-9397-08002B2CF9AE}" pid="10" name="Spec#">
    <vt:lpwstr>26.925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[FS_XRTraffic] Proposed Updates to TR 26.925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>S4</vt:lpwstr>
  </property>
  <property fmtid="{D5CDD505-2E9C-101B-9397-08002B2CF9AE}" pid="17" name="RelatedWis">
    <vt:lpwstr>FS_XRTraffic</vt:lpwstr>
  </property>
  <property fmtid="{D5CDD505-2E9C-101B-9397-08002B2CF9AE}" pid="18" name="Cat">
    <vt:lpwstr>B</vt:lpwstr>
  </property>
  <property fmtid="{D5CDD505-2E9C-101B-9397-08002B2CF9AE}" pid="19" name="ResDate">
    <vt:lpwstr>2023-05-22</vt:lpwstr>
  </property>
  <property fmtid="{D5CDD505-2E9C-101B-9397-08002B2CF9AE}" pid="20" name="Release">
    <vt:lpwstr>Rel-18</vt:lpwstr>
  </property>
</Properties>
</file>