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351712E1" w:rsidR="00C34D1F" w:rsidRPr="008557AF" w:rsidRDefault="00C9586A" w:rsidP="00BF36DE">
            <w:pPr>
              <w:pStyle w:val="Docnumber"/>
              <w:rPr>
                <w:sz w:val="36"/>
                <w:szCs w:val="36"/>
              </w:rPr>
            </w:pPr>
            <w:r w:rsidRPr="008557AF">
              <w:rPr>
                <w:sz w:val="36"/>
                <w:szCs w:val="36"/>
              </w:rPr>
              <w:t>JCA-IMT2020</w:t>
            </w:r>
            <w:r w:rsidR="008269EB" w:rsidRPr="008557AF">
              <w:rPr>
                <w:sz w:val="36"/>
                <w:szCs w:val="36"/>
              </w:rPr>
              <w:t>-</w:t>
            </w:r>
            <w:r w:rsidR="003F617F" w:rsidRPr="008557AF">
              <w:rPr>
                <w:sz w:val="36"/>
                <w:szCs w:val="36"/>
                <w:lang w:val="en-US"/>
              </w:rPr>
              <w:t>LS13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8557AF" w:rsidRDefault="00C9586A" w:rsidP="00C9586A">
            <w:pPr>
              <w:pStyle w:val="Docnumber"/>
              <w:rPr>
                <w:b w:val="0"/>
                <w:bCs w:val="0"/>
                <w:smallCaps/>
                <w:sz w:val="36"/>
                <w:szCs w:val="36"/>
              </w:rPr>
            </w:pPr>
            <w:r w:rsidRPr="008557AF">
              <w:rPr>
                <w:sz w:val="36"/>
                <w:szCs w:val="36"/>
              </w:rPr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2344A860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905197">
              <w:t>18 April 2023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1767BF88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3F617F">
              <w:rPr>
                <w:b/>
                <w:bCs/>
              </w:rPr>
              <w:t>O-28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216B1184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6776DBB7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2130FF09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905197">
              <w:rPr>
                <w:b/>
                <w:bCs/>
                <w:lang w:eastAsia="ja-JP"/>
              </w:rPr>
              <w:t>18 April 2023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AD8B93B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05197">
              <w:rPr>
                <w:b w:val="0"/>
                <w:bCs w:val="0"/>
                <w:lang w:eastAsia="ja-JP"/>
              </w:rPr>
              <w:t>6 October 2023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5CADA8C8" w:rsidR="005C22F7" w:rsidRDefault="0096428B" w:rsidP="005C22F7">
      <w:pPr>
        <w:ind w:left="-426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</w:t>
      </w:r>
      <w:r w:rsidR="009149F7">
        <w:rPr>
          <w:lang w:eastAsia="ja-JP"/>
        </w:rPr>
        <w:t>template,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 xml:space="preserve">Should you wish to communicate any additional information </w:t>
      </w:r>
      <w:r w:rsidR="002B365D">
        <w:rPr>
          <w:lang w:eastAsia="ja-JP"/>
        </w:rPr>
        <w:lastRenderedPageBreak/>
        <w:t>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5C22F7">
      <w:pPr>
        <w:ind w:left="-426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5266C288" w:rsidR="00F42AB1" w:rsidRDefault="006D3446" w:rsidP="005C22F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03284">
        <w:rPr>
          <w:lang w:eastAsia="ja-JP"/>
        </w:rPr>
        <w:t xml:space="preserve">in </w:t>
      </w:r>
      <w:r w:rsidR="005C22F7">
        <w:rPr>
          <w:lang w:eastAsia="ja-JP"/>
        </w:rPr>
        <w:t>October</w:t>
      </w:r>
      <w:r w:rsidR="00803284">
        <w:rPr>
          <w:lang w:eastAsia="ja-JP"/>
        </w:rPr>
        <w:t xml:space="preserve"> 2023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meeting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0D082" w14:textId="77777777" w:rsidR="001D3118" w:rsidRDefault="001D3118" w:rsidP="009F5CAB">
      <w:r>
        <w:separator/>
      </w:r>
    </w:p>
  </w:endnote>
  <w:endnote w:type="continuationSeparator" w:id="0">
    <w:p w14:paraId="5F2C9A2C" w14:textId="77777777" w:rsidR="001D3118" w:rsidRDefault="001D3118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89FAA" w14:textId="77777777" w:rsidR="001D3118" w:rsidRDefault="001D3118" w:rsidP="009F5CAB">
      <w:r>
        <w:separator/>
      </w:r>
    </w:p>
  </w:footnote>
  <w:footnote w:type="continuationSeparator" w:id="0">
    <w:p w14:paraId="053B9F2B" w14:textId="77777777" w:rsidR="001D3118" w:rsidRDefault="001D3118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0B98D32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D85151">
      <w:rPr>
        <w:lang w:val="de-DE"/>
      </w:rPr>
      <w:t>3</w:t>
    </w:r>
    <w:r w:rsidR="007722D1" w:rsidRPr="007722D1">
      <w:rPr>
        <w:lang w:val="de-D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D45EE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8353D"/>
    <w:rsid w:val="00293946"/>
    <w:rsid w:val="002B365D"/>
    <w:rsid w:val="002B3C1C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F617F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4C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557AF"/>
    <w:rsid w:val="00863643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5197"/>
    <w:rsid w:val="00907054"/>
    <w:rsid w:val="009149F7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747EC"/>
    <w:rsid w:val="00A771D3"/>
    <w:rsid w:val="00A82A14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3222"/>
    <w:rsid w:val="00BD721C"/>
    <w:rsid w:val="00BF36DE"/>
    <w:rsid w:val="00C03C78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</TotalTime>
  <Pages>3</Pages>
  <Words>512</Words>
  <Characters>3256</Characters>
  <Application>Microsoft Office Word</Application>
  <DocSecurity>0</DocSecurity>
  <Lines>130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3679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Karimova, Shabnam (Shaba)</cp:lastModifiedBy>
  <cp:revision>10</cp:revision>
  <cp:lastPrinted>2017-07-10T07:48:00Z</cp:lastPrinted>
  <dcterms:created xsi:type="dcterms:W3CDTF">2023-04-19T13:09:00Z</dcterms:created>
  <dcterms:modified xsi:type="dcterms:W3CDTF">2023-04-19T13:11:00Z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