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34E11" w14:textId="00D03C05" w:rsidR="00D74FD7" w:rsidRPr="00DD399A" w:rsidRDefault="00D74FD7" w:rsidP="007D67AB">
      <w:pPr>
        <w:tabs>
          <w:tab w:val="left" w:pos="1843"/>
        </w:tabs>
        <w:spacing w:before="120" w:after="60"/>
        <w:ind w:left="1843" w:hanging="1843"/>
        <w:rPr>
          <w:rFonts w:eastAsia="MS Mincho" w:cs="Arial"/>
          <w:b/>
          <w:sz w:val="24"/>
          <w:szCs w:val="24"/>
          <w:lang w:val="en-US" w:eastAsia="ja-JP"/>
        </w:rPr>
      </w:pPr>
      <w:r>
        <w:rPr>
          <w:rFonts w:cs="Arial" w:hint="eastAsia"/>
          <w:b/>
          <w:sz w:val="24"/>
          <w:szCs w:val="24"/>
          <w:lang w:val="en-US" w:eastAsia="ja-JP"/>
        </w:rPr>
        <w:t>Source:</w:t>
      </w:r>
      <w:r>
        <w:rPr>
          <w:rFonts w:cs="Arial" w:hint="eastAsia"/>
          <w:b/>
          <w:sz w:val="24"/>
          <w:szCs w:val="24"/>
          <w:lang w:val="en-US" w:eastAsia="ja-JP"/>
        </w:rPr>
        <w:tab/>
      </w:r>
      <w:r w:rsidR="00311CF5" w:rsidRPr="002025A7">
        <w:rPr>
          <w:b/>
          <w:sz w:val="24"/>
          <w:lang w:val="en-US"/>
        </w:rPr>
        <w:t>VoiceAge Corporation</w:t>
      </w:r>
    </w:p>
    <w:p w14:paraId="5E969D5E" w14:textId="6618AABE" w:rsidR="00CA5698" w:rsidRPr="007D19E8" w:rsidRDefault="00CA5698" w:rsidP="006D591B">
      <w:pPr>
        <w:tabs>
          <w:tab w:val="left" w:pos="1843"/>
        </w:tabs>
        <w:spacing w:before="120" w:after="60"/>
        <w:ind w:left="1834" w:hangingChars="764" w:hanging="1834"/>
        <w:rPr>
          <w:rFonts w:cs="Arial"/>
          <w:b/>
          <w:sz w:val="24"/>
          <w:szCs w:val="24"/>
          <w:lang w:val="en-US" w:eastAsia="ja-JP"/>
        </w:rPr>
      </w:pPr>
      <w:r w:rsidRPr="007D19E8">
        <w:rPr>
          <w:rFonts w:cs="Arial"/>
          <w:b/>
          <w:sz w:val="24"/>
          <w:szCs w:val="24"/>
          <w:lang w:val="en-US" w:eastAsia="ja-JP"/>
        </w:rPr>
        <w:t>Title:</w:t>
      </w:r>
      <w:r w:rsidRPr="007D19E8">
        <w:rPr>
          <w:rFonts w:cs="Arial"/>
          <w:b/>
          <w:sz w:val="24"/>
          <w:szCs w:val="24"/>
          <w:lang w:val="en-US" w:eastAsia="ja-JP"/>
        </w:rPr>
        <w:tab/>
      </w:r>
      <w:r w:rsidR="00D93A04">
        <w:rPr>
          <w:rFonts w:cs="Arial"/>
          <w:b/>
          <w:sz w:val="24"/>
          <w:szCs w:val="24"/>
          <w:lang w:val="en-US" w:eastAsia="ja-JP"/>
        </w:rPr>
        <w:t xml:space="preserve">Proposal of </w:t>
      </w:r>
      <w:r w:rsidR="00917176">
        <w:rPr>
          <w:rFonts w:cs="Arial"/>
          <w:b/>
          <w:sz w:val="24"/>
          <w:szCs w:val="24"/>
          <w:lang w:val="en-US" w:eastAsia="ja-JP"/>
        </w:rPr>
        <w:t>Draft Overview of Experiments</w:t>
      </w:r>
      <w:r w:rsidR="000B2BEB">
        <w:rPr>
          <w:rFonts w:cs="Arial"/>
          <w:b/>
          <w:sz w:val="24"/>
          <w:szCs w:val="24"/>
          <w:lang w:val="en-US" w:eastAsia="ja-JP"/>
        </w:rPr>
        <w:t xml:space="preserve"> for IVAS</w:t>
      </w:r>
      <w:r w:rsidR="00BF6F97">
        <w:rPr>
          <w:rFonts w:cs="Arial"/>
          <w:b/>
          <w:sz w:val="24"/>
          <w:szCs w:val="24"/>
          <w:lang w:val="en-US" w:eastAsia="ja-JP"/>
        </w:rPr>
        <w:t xml:space="preserve"> Selection Testing</w:t>
      </w:r>
    </w:p>
    <w:p w14:paraId="53200C05" w14:textId="20D5AD40" w:rsidR="00CA5698" w:rsidRPr="0002024D" w:rsidRDefault="00EB2FA3" w:rsidP="009B6EDE">
      <w:pPr>
        <w:tabs>
          <w:tab w:val="left" w:pos="1843"/>
        </w:tabs>
        <w:spacing w:before="120" w:after="60"/>
        <w:rPr>
          <w:rFonts w:cs="Arial"/>
          <w:b/>
          <w:sz w:val="24"/>
          <w:szCs w:val="24"/>
          <w:lang w:val="en-US" w:eastAsia="ja-JP"/>
        </w:rPr>
      </w:pPr>
      <w:r>
        <w:rPr>
          <w:rFonts w:cs="Arial"/>
          <w:b/>
          <w:sz w:val="24"/>
          <w:szCs w:val="24"/>
          <w:lang w:val="en-US" w:eastAsia="ja-JP"/>
        </w:rPr>
        <w:t>Document for</w:t>
      </w:r>
      <w:r w:rsidR="00CA5698" w:rsidRPr="007D19E8">
        <w:rPr>
          <w:rFonts w:cs="Arial"/>
          <w:b/>
          <w:sz w:val="24"/>
          <w:szCs w:val="24"/>
          <w:lang w:val="en-US" w:eastAsia="ja-JP"/>
        </w:rPr>
        <w:t>:</w:t>
      </w:r>
      <w:r w:rsidR="00CA5698" w:rsidRPr="007D19E8">
        <w:rPr>
          <w:rFonts w:cs="Arial"/>
          <w:b/>
          <w:sz w:val="24"/>
          <w:szCs w:val="24"/>
          <w:lang w:val="en-US" w:eastAsia="ja-JP"/>
        </w:rPr>
        <w:tab/>
      </w:r>
      <w:r w:rsidR="001A26CE">
        <w:rPr>
          <w:rFonts w:cs="Arial"/>
          <w:b/>
          <w:sz w:val="24"/>
          <w:szCs w:val="24"/>
          <w:lang w:val="en-US" w:eastAsia="ja-JP"/>
        </w:rPr>
        <w:t>Discussion</w:t>
      </w:r>
      <w:r w:rsidR="006A5C2F">
        <w:rPr>
          <w:rFonts w:cs="Arial"/>
          <w:b/>
          <w:sz w:val="24"/>
          <w:szCs w:val="24"/>
          <w:lang w:val="en-US" w:eastAsia="ja-JP"/>
        </w:rPr>
        <w:t xml:space="preserve"> </w:t>
      </w:r>
    </w:p>
    <w:p w14:paraId="0F79F2BD" w14:textId="108BAEC0" w:rsidR="009B6EDE" w:rsidRDefault="009B6EDE" w:rsidP="00D35AE4">
      <w:pPr>
        <w:pBdr>
          <w:bottom w:val="single" w:sz="6" w:space="0" w:color="auto"/>
        </w:pBdr>
        <w:tabs>
          <w:tab w:val="left" w:pos="1843"/>
        </w:tabs>
        <w:spacing w:before="120" w:after="60"/>
        <w:rPr>
          <w:rFonts w:cs="Arial"/>
          <w:lang w:val="en-US" w:eastAsia="ja-JP"/>
        </w:rPr>
      </w:pPr>
      <w:r>
        <w:rPr>
          <w:rFonts w:cs="Arial" w:hint="eastAsia"/>
          <w:b/>
          <w:sz w:val="24"/>
          <w:szCs w:val="24"/>
          <w:lang w:val="en-US" w:eastAsia="ja-JP"/>
        </w:rPr>
        <w:t>Agenda Item:</w:t>
      </w:r>
      <w:r>
        <w:rPr>
          <w:rFonts w:cs="Arial" w:hint="eastAsia"/>
          <w:b/>
          <w:sz w:val="24"/>
          <w:szCs w:val="24"/>
          <w:lang w:val="en-US" w:eastAsia="ja-JP"/>
        </w:rPr>
        <w:tab/>
      </w:r>
      <w:r w:rsidR="006F276D">
        <w:rPr>
          <w:rFonts w:cs="Arial"/>
          <w:b/>
          <w:sz w:val="24"/>
          <w:szCs w:val="24"/>
          <w:lang w:val="en-US" w:eastAsia="ja-JP"/>
        </w:rPr>
        <w:t>7</w:t>
      </w:r>
      <w:r w:rsidR="009934EC">
        <w:rPr>
          <w:rFonts w:cs="Arial"/>
          <w:b/>
          <w:sz w:val="24"/>
          <w:szCs w:val="24"/>
          <w:lang w:val="en-US" w:eastAsia="ja-JP"/>
        </w:rPr>
        <w:t>.</w:t>
      </w:r>
      <w:r w:rsidR="006F276D">
        <w:rPr>
          <w:rFonts w:cs="Arial"/>
          <w:b/>
          <w:sz w:val="24"/>
          <w:szCs w:val="24"/>
          <w:lang w:val="en-US" w:eastAsia="ja-JP"/>
        </w:rPr>
        <w:t>5</w:t>
      </w:r>
    </w:p>
    <w:p w14:paraId="5461E4BF" w14:textId="77777777" w:rsidR="00D35AE4" w:rsidRPr="003768F7" w:rsidRDefault="00D35AE4" w:rsidP="00190C7D">
      <w:pPr>
        <w:spacing w:after="0"/>
        <w:rPr>
          <w:szCs w:val="24"/>
          <w:lang w:val="en-US"/>
        </w:rPr>
      </w:pPr>
    </w:p>
    <w:p w14:paraId="7454339F" w14:textId="77777777" w:rsidR="00845047" w:rsidRPr="0054750A" w:rsidRDefault="00845047" w:rsidP="00845047">
      <w:pPr>
        <w:pStyle w:val="Heading1"/>
        <w:rPr>
          <w:lang w:val="en-CA"/>
        </w:rPr>
      </w:pPr>
      <w:bookmarkStart w:id="0" w:name="_Toc332969170"/>
      <w:bookmarkStart w:id="1" w:name="_Toc332971921"/>
      <w:bookmarkStart w:id="2" w:name="_Toc332969171"/>
      <w:bookmarkStart w:id="3" w:name="_Toc332971922"/>
      <w:bookmarkStart w:id="4" w:name="_Toc200460821"/>
      <w:bookmarkStart w:id="5" w:name="_Toc200769164"/>
      <w:bookmarkStart w:id="6" w:name="_Toc200773818"/>
      <w:bookmarkStart w:id="7" w:name="_Toc200773890"/>
      <w:bookmarkStart w:id="8" w:name="_Toc197311359"/>
      <w:bookmarkStart w:id="9" w:name="_Toc234919357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54750A">
        <w:rPr>
          <w:lang w:val="en-CA"/>
        </w:rPr>
        <w:t>Introduction</w:t>
      </w:r>
    </w:p>
    <w:p w14:paraId="55136486" w14:textId="549D7ED9" w:rsidR="00845047" w:rsidRPr="0054750A" w:rsidRDefault="00F43CDE" w:rsidP="00845047">
      <w:pPr>
        <w:rPr>
          <w:lang w:val="en-CA"/>
        </w:rPr>
      </w:pPr>
      <w:r>
        <w:rPr>
          <w:lang w:val="en-CA"/>
        </w:rPr>
        <w:t xml:space="preserve">In </w:t>
      </w:r>
      <w:r w:rsidR="00D04EA3">
        <w:rPr>
          <w:lang w:val="en-CA"/>
        </w:rPr>
        <w:fldChar w:fldCharType="begin"/>
      </w:r>
      <w:r w:rsidR="00D04EA3">
        <w:rPr>
          <w:lang w:val="en-CA"/>
        </w:rPr>
        <w:instrText xml:space="preserve"> REF _Ref102558309 \r \h </w:instrText>
      </w:r>
      <w:r w:rsidR="00D04EA3">
        <w:rPr>
          <w:lang w:val="en-CA"/>
        </w:rPr>
      </w:r>
      <w:r w:rsidR="00D04EA3">
        <w:rPr>
          <w:lang w:val="en-CA"/>
        </w:rPr>
        <w:fldChar w:fldCharType="separate"/>
      </w:r>
      <w:r w:rsidR="009638F0">
        <w:rPr>
          <w:lang w:val="en-CA"/>
        </w:rPr>
        <w:t>[1]</w:t>
      </w:r>
      <w:r w:rsidR="00D04EA3">
        <w:rPr>
          <w:lang w:val="en-CA"/>
        </w:rPr>
        <w:fldChar w:fldCharType="end"/>
      </w:r>
      <w:r w:rsidR="007948E8">
        <w:rPr>
          <w:lang w:val="en-CA"/>
        </w:rPr>
        <w:t xml:space="preserve">, </w:t>
      </w:r>
      <w:r w:rsidR="00845047" w:rsidRPr="0054750A">
        <w:rPr>
          <w:lang w:val="en-CA"/>
        </w:rPr>
        <w:t>a high-level discussion on the configurations most relevant to be evaluated during the IVAS Selection process.</w:t>
      </w:r>
      <w:r w:rsidR="004F44DB">
        <w:rPr>
          <w:lang w:val="en-CA"/>
        </w:rPr>
        <w:t xml:space="preserve"> In this contribution we present a first draft of </w:t>
      </w:r>
      <w:r w:rsidR="008C50FE">
        <w:rPr>
          <w:lang w:val="en-CA"/>
        </w:rPr>
        <w:t xml:space="preserve">possible organization of </w:t>
      </w:r>
      <w:r w:rsidR="004F44DB">
        <w:rPr>
          <w:lang w:val="en-CA"/>
        </w:rPr>
        <w:t>Selection</w:t>
      </w:r>
      <w:r w:rsidR="008C50FE">
        <w:rPr>
          <w:lang w:val="en-CA"/>
        </w:rPr>
        <w:t xml:space="preserve"> Test experiments.</w:t>
      </w:r>
    </w:p>
    <w:bookmarkEnd w:id="8"/>
    <w:bookmarkEnd w:id="9"/>
    <w:p w14:paraId="21DC10D6" w14:textId="1DB1AC72" w:rsidR="00D634AD" w:rsidRPr="00EC4EAC" w:rsidRDefault="005B2950" w:rsidP="00A027CF">
      <w:pPr>
        <w:pStyle w:val="Heading1"/>
        <w:rPr>
          <w:lang w:val="en-CA" w:eastAsia="fr-CA"/>
        </w:rPr>
      </w:pPr>
      <w:r>
        <w:rPr>
          <w:lang w:val="en-CA" w:eastAsia="fr-CA"/>
        </w:rPr>
        <w:t xml:space="preserve">Selection </w:t>
      </w:r>
      <w:r w:rsidR="00140E25">
        <w:rPr>
          <w:lang w:val="en-CA" w:eastAsia="fr-CA"/>
        </w:rPr>
        <w:t xml:space="preserve">test </w:t>
      </w:r>
      <w:r>
        <w:rPr>
          <w:lang w:val="en-CA" w:eastAsia="fr-CA"/>
        </w:rPr>
        <w:t xml:space="preserve">experiments </w:t>
      </w:r>
      <w:r w:rsidR="00140E25">
        <w:rPr>
          <w:lang w:val="en-CA" w:eastAsia="fr-CA"/>
        </w:rPr>
        <w:t xml:space="preserve">- </w:t>
      </w:r>
      <w:r>
        <w:rPr>
          <w:lang w:val="en-CA" w:eastAsia="fr-CA"/>
        </w:rPr>
        <w:t>overview</w:t>
      </w:r>
      <w:r w:rsidR="00EC4EAC">
        <w:rPr>
          <w:lang w:val="en-CA" w:eastAsia="fr-CA"/>
        </w:rPr>
        <w:t xml:space="preserve"> </w:t>
      </w:r>
    </w:p>
    <w:p w14:paraId="71689F1A" w14:textId="4380A782" w:rsidR="00857265" w:rsidRDefault="008A794D" w:rsidP="00845047">
      <w:pPr>
        <w:rPr>
          <w:lang w:val="en-CA" w:eastAsia="fr-CA"/>
        </w:rPr>
      </w:pPr>
      <w:r>
        <w:rPr>
          <w:lang w:val="en-CA" w:eastAsia="fr-CA"/>
        </w:rPr>
        <w:t xml:space="preserve">The table below </w:t>
      </w:r>
      <w:r w:rsidR="002A0649">
        <w:rPr>
          <w:lang w:val="en-CA" w:eastAsia="fr-CA"/>
        </w:rPr>
        <w:t xml:space="preserve">presents a draft example proposal </w:t>
      </w:r>
      <w:r w:rsidR="00D30BA7">
        <w:rPr>
          <w:lang w:val="en-CA" w:eastAsia="fr-CA"/>
        </w:rPr>
        <w:t>for</w:t>
      </w:r>
      <w:r w:rsidR="002A0649">
        <w:rPr>
          <w:lang w:val="en-CA" w:eastAsia="fr-CA"/>
        </w:rPr>
        <w:t xml:space="preserve"> Selection test experiments.</w:t>
      </w:r>
      <w:r w:rsidR="0023040E">
        <w:rPr>
          <w:lang w:val="en-CA" w:eastAsia="fr-CA"/>
        </w:rPr>
        <w:t xml:space="preserve"> It is expected to run each experiment twice, with two different languages.</w:t>
      </w:r>
      <w:r w:rsidR="002A0649">
        <w:rPr>
          <w:lang w:val="en-CA" w:eastAsia="fr-CA"/>
        </w:rPr>
        <w:t xml:space="preserve"> The goal </w:t>
      </w:r>
      <w:r w:rsidR="007D6539">
        <w:rPr>
          <w:lang w:val="en-CA" w:eastAsia="fr-CA"/>
        </w:rPr>
        <w:t xml:space="preserve">of the table </w:t>
      </w:r>
      <w:r w:rsidR="002A0649">
        <w:rPr>
          <w:lang w:val="en-CA" w:eastAsia="fr-CA"/>
        </w:rPr>
        <w:t xml:space="preserve">is to have a </w:t>
      </w:r>
      <w:r w:rsidR="00F40773">
        <w:rPr>
          <w:lang w:val="en-CA" w:eastAsia="fr-CA"/>
        </w:rPr>
        <w:t xml:space="preserve">rough idea of </w:t>
      </w:r>
      <w:r w:rsidR="009B6394">
        <w:rPr>
          <w:lang w:val="en-CA" w:eastAsia="fr-CA"/>
        </w:rPr>
        <w:t>what experiments the</w:t>
      </w:r>
      <w:r w:rsidR="00F40773">
        <w:rPr>
          <w:lang w:val="en-CA" w:eastAsia="fr-CA"/>
        </w:rPr>
        <w:t xml:space="preserve"> Selection</w:t>
      </w:r>
      <w:r w:rsidR="009B6394">
        <w:rPr>
          <w:lang w:val="en-CA" w:eastAsia="fr-CA"/>
        </w:rPr>
        <w:t xml:space="preserve"> test can cover</w:t>
      </w:r>
      <w:r w:rsidR="00146983">
        <w:rPr>
          <w:lang w:val="en-CA" w:eastAsia="fr-CA"/>
        </w:rPr>
        <w:t xml:space="preserve">. The table can also serve as a basis for </w:t>
      </w:r>
      <w:r w:rsidR="00B006B5">
        <w:rPr>
          <w:lang w:val="en-CA" w:eastAsia="fr-CA"/>
        </w:rPr>
        <w:t>External Listening Laboratories to estimate the costs</w:t>
      </w:r>
      <w:r w:rsidR="001A74B9">
        <w:rPr>
          <w:lang w:val="en-CA" w:eastAsia="fr-CA"/>
        </w:rPr>
        <w:t xml:space="preserve"> per experiment</w:t>
      </w:r>
      <w:r w:rsidR="00B006B5">
        <w:rPr>
          <w:lang w:val="en-CA" w:eastAsia="fr-CA"/>
        </w:rPr>
        <w:t>.</w:t>
      </w:r>
      <w:r w:rsidR="00403509">
        <w:rPr>
          <w:lang w:val="en-CA" w:eastAsia="fr-CA"/>
        </w:rPr>
        <w:t xml:space="preserve"> Finally, it can help to decide </w:t>
      </w:r>
      <w:r w:rsidR="0042410D">
        <w:rPr>
          <w:lang w:val="en-CA" w:eastAsia="fr-CA"/>
        </w:rPr>
        <w:t xml:space="preserve">whether the whole Selection test can fit within the </w:t>
      </w:r>
      <w:r w:rsidR="0023040E">
        <w:rPr>
          <w:lang w:val="en-CA" w:eastAsia="fr-CA"/>
        </w:rPr>
        <w:t>targeted budget</w:t>
      </w:r>
      <w:r w:rsidR="003D54E5">
        <w:rPr>
          <w:lang w:val="en-CA" w:eastAsia="fr-CA"/>
        </w:rPr>
        <w:t xml:space="preserve">. If it is felt that the test should be more comprehensive, or </w:t>
      </w:r>
      <w:r w:rsidR="001A74B9">
        <w:rPr>
          <w:lang w:val="en-CA" w:eastAsia="fr-CA"/>
        </w:rPr>
        <w:t>if it turns out that</w:t>
      </w:r>
      <w:r w:rsidR="003D54E5">
        <w:rPr>
          <w:lang w:val="en-CA" w:eastAsia="fr-CA"/>
        </w:rPr>
        <w:t xml:space="preserve"> the cost per experiment is significantly higher than for EVS</w:t>
      </w:r>
      <w:r w:rsidR="00EC716B">
        <w:rPr>
          <w:lang w:val="en-CA" w:eastAsia="fr-CA"/>
        </w:rPr>
        <w:t xml:space="preserve"> Selection</w:t>
      </w:r>
      <w:r w:rsidR="003D54E5">
        <w:rPr>
          <w:lang w:val="en-CA" w:eastAsia="fr-CA"/>
        </w:rPr>
        <w:t xml:space="preserve">, </w:t>
      </w:r>
      <w:r w:rsidR="0050713A">
        <w:rPr>
          <w:lang w:val="en-CA" w:eastAsia="fr-CA"/>
        </w:rPr>
        <w:t xml:space="preserve">we can consider to run each experiment only once in External </w:t>
      </w:r>
      <w:r w:rsidR="004E0DAF">
        <w:rPr>
          <w:lang w:val="en-CA" w:eastAsia="fr-CA"/>
        </w:rPr>
        <w:t>L</w:t>
      </w:r>
      <w:r w:rsidR="0050713A">
        <w:rPr>
          <w:lang w:val="en-CA" w:eastAsia="fr-CA"/>
        </w:rPr>
        <w:t>aboratories</w:t>
      </w:r>
      <w:r w:rsidR="008B2F09">
        <w:rPr>
          <w:lang w:val="en-CA" w:eastAsia="fr-CA"/>
        </w:rPr>
        <w:t>, and to run the x-check tests in-house by c</w:t>
      </w:r>
      <w:r w:rsidR="00D30BA7">
        <w:rPr>
          <w:lang w:val="en-CA" w:eastAsia="fr-CA"/>
        </w:rPr>
        <w:t>andidate codec proponents</w:t>
      </w:r>
      <w:r w:rsidR="004E0DAF">
        <w:rPr>
          <w:lang w:val="en-CA" w:eastAsia="fr-CA"/>
        </w:rPr>
        <w:t>,</w:t>
      </w:r>
      <w:r w:rsidR="00D30BA7">
        <w:rPr>
          <w:lang w:val="en-CA" w:eastAsia="fr-CA"/>
        </w:rPr>
        <w:t xml:space="preserve"> on their own expenses</w:t>
      </w:r>
      <w:r w:rsidR="001712EC">
        <w:rPr>
          <w:lang w:val="en-CA" w:eastAsia="fr-CA"/>
        </w:rPr>
        <w:t xml:space="preserve">, as proposed in </w:t>
      </w:r>
      <w:r w:rsidR="008C50FE">
        <w:rPr>
          <w:lang w:val="en-CA"/>
        </w:rPr>
        <w:fldChar w:fldCharType="begin"/>
      </w:r>
      <w:r w:rsidR="008C50FE">
        <w:rPr>
          <w:lang w:val="en-CA"/>
        </w:rPr>
        <w:instrText xml:space="preserve"> REF _Ref102558309 \r \h </w:instrText>
      </w:r>
      <w:r w:rsidR="008C50FE">
        <w:rPr>
          <w:lang w:val="en-CA"/>
        </w:rPr>
      </w:r>
      <w:r w:rsidR="008C50FE">
        <w:rPr>
          <w:lang w:val="en-CA"/>
        </w:rPr>
        <w:fldChar w:fldCharType="separate"/>
      </w:r>
      <w:r w:rsidR="009638F0">
        <w:rPr>
          <w:lang w:val="en-CA"/>
        </w:rPr>
        <w:t>[1]</w:t>
      </w:r>
      <w:r w:rsidR="008C50FE">
        <w:rPr>
          <w:lang w:val="en-CA"/>
        </w:rPr>
        <w:fldChar w:fldCharType="end"/>
      </w:r>
      <w:r w:rsidR="00D30BA7">
        <w:rPr>
          <w:lang w:val="en-CA" w:eastAsia="fr-CA"/>
        </w:rPr>
        <w:t>.</w:t>
      </w:r>
    </w:p>
    <w:p w14:paraId="024F1F72" w14:textId="77777777" w:rsidR="00D30BA7" w:rsidRPr="0054750A" w:rsidRDefault="00D30BA7" w:rsidP="00857265">
      <w:pPr>
        <w:ind w:left="360"/>
        <w:rPr>
          <w:lang w:val="en-CA" w:eastAsia="fr-CA"/>
        </w:rPr>
      </w:pPr>
    </w:p>
    <w:tbl>
      <w:tblPr>
        <w:tblStyle w:val="TableGrid"/>
        <w:tblW w:w="9748" w:type="dxa"/>
        <w:tblInd w:w="-5" w:type="dxa"/>
        <w:tblLook w:val="04A0" w:firstRow="1" w:lastRow="0" w:firstColumn="1" w:lastColumn="0" w:noHBand="0" w:noVBand="1"/>
      </w:tblPr>
      <w:tblGrid>
        <w:gridCol w:w="492"/>
        <w:gridCol w:w="759"/>
        <w:gridCol w:w="1706"/>
        <w:gridCol w:w="804"/>
        <w:gridCol w:w="759"/>
        <w:gridCol w:w="928"/>
        <w:gridCol w:w="1159"/>
        <w:gridCol w:w="1133"/>
        <w:gridCol w:w="1035"/>
        <w:gridCol w:w="973"/>
      </w:tblGrid>
      <w:tr w:rsidR="004323C8" w14:paraId="5BDB8FE4" w14:textId="3E3A979C" w:rsidTr="009B2426">
        <w:tc>
          <w:tcPr>
            <w:tcW w:w="492" w:type="dxa"/>
            <w:shd w:val="clear" w:color="auto" w:fill="D9D9D9" w:themeFill="background1" w:themeFillShade="D9"/>
          </w:tcPr>
          <w:p w14:paraId="254C1DCE" w14:textId="65E0D8BD" w:rsidR="004323C8" w:rsidRPr="00726F13" w:rsidRDefault="004323C8" w:rsidP="00670165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Exp</w:t>
            </w:r>
          </w:p>
        </w:tc>
        <w:tc>
          <w:tcPr>
            <w:tcW w:w="759" w:type="dxa"/>
            <w:shd w:val="clear" w:color="auto" w:fill="D9D9D9" w:themeFill="background1" w:themeFillShade="D9"/>
          </w:tcPr>
          <w:p w14:paraId="638ABB83" w14:textId="392B783C" w:rsidR="004323C8" w:rsidRPr="00726F13" w:rsidRDefault="004323C8" w:rsidP="00670165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Input Format</w:t>
            </w:r>
          </w:p>
        </w:tc>
        <w:tc>
          <w:tcPr>
            <w:tcW w:w="1706" w:type="dxa"/>
            <w:shd w:val="clear" w:color="auto" w:fill="D9D9D9" w:themeFill="background1" w:themeFillShade="D9"/>
          </w:tcPr>
          <w:p w14:paraId="7DC486AB" w14:textId="0EF365EB" w:rsidR="004323C8" w:rsidRPr="00726F13" w:rsidRDefault="004323C8" w:rsidP="00670165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Source Material</w:t>
            </w:r>
          </w:p>
        </w:tc>
        <w:tc>
          <w:tcPr>
            <w:tcW w:w="804" w:type="dxa"/>
            <w:shd w:val="clear" w:color="auto" w:fill="D9D9D9" w:themeFill="background1" w:themeFillShade="D9"/>
          </w:tcPr>
          <w:p w14:paraId="3F93E917" w14:textId="580F0A16" w:rsidR="004323C8" w:rsidRPr="00726F13" w:rsidRDefault="004323C8" w:rsidP="00670165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Output Format</w:t>
            </w:r>
          </w:p>
        </w:tc>
        <w:tc>
          <w:tcPr>
            <w:tcW w:w="759" w:type="dxa"/>
            <w:shd w:val="clear" w:color="auto" w:fill="D9D9D9" w:themeFill="background1" w:themeFillShade="D9"/>
          </w:tcPr>
          <w:p w14:paraId="74201C5C" w14:textId="58D6D4E7" w:rsidR="004323C8" w:rsidRPr="00726F13" w:rsidRDefault="004323C8" w:rsidP="00670165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Bitrates</w:t>
            </w:r>
          </w:p>
        </w:tc>
        <w:tc>
          <w:tcPr>
            <w:tcW w:w="928" w:type="dxa"/>
            <w:shd w:val="clear" w:color="auto" w:fill="D9D9D9" w:themeFill="background1" w:themeFillShade="D9"/>
          </w:tcPr>
          <w:p w14:paraId="45512F1D" w14:textId="25D8685D" w:rsidR="004323C8" w:rsidRPr="00726F13" w:rsidRDefault="004323C8" w:rsidP="00670165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FER</w:t>
            </w:r>
            <w:r w:rsidR="0092666A">
              <w:rPr>
                <w:rFonts w:cs="Arial"/>
                <w:sz w:val="16"/>
                <w:szCs w:val="16"/>
                <w:lang w:val="en-CA" w:eastAsia="fr-CA"/>
              </w:rPr>
              <w:t>/Jitter</w:t>
            </w:r>
          </w:p>
        </w:tc>
        <w:tc>
          <w:tcPr>
            <w:tcW w:w="1159" w:type="dxa"/>
            <w:shd w:val="clear" w:color="auto" w:fill="D9D9D9" w:themeFill="background1" w:themeFillShade="D9"/>
          </w:tcPr>
          <w:p w14:paraId="3177435C" w14:textId="4B36DECF" w:rsidR="004323C8" w:rsidRPr="00726F13" w:rsidRDefault="004323C8" w:rsidP="00670165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Headtracking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44D93538" w14:textId="79C263B0" w:rsidR="004323C8" w:rsidRPr="00726F13" w:rsidRDefault="004323C8" w:rsidP="00670165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Methodology</w:t>
            </w:r>
          </w:p>
        </w:tc>
        <w:tc>
          <w:tcPr>
            <w:tcW w:w="1035" w:type="dxa"/>
            <w:shd w:val="clear" w:color="auto" w:fill="D9D9D9" w:themeFill="background1" w:themeFillShade="D9"/>
          </w:tcPr>
          <w:p w14:paraId="3C2F307E" w14:textId="181A5969" w:rsidR="004323C8" w:rsidRPr="00726F13" w:rsidRDefault="004323C8" w:rsidP="00670165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Nb of References</w:t>
            </w:r>
          </w:p>
        </w:tc>
        <w:tc>
          <w:tcPr>
            <w:tcW w:w="973" w:type="dxa"/>
            <w:shd w:val="clear" w:color="auto" w:fill="D9D9D9" w:themeFill="background1" w:themeFillShade="D9"/>
          </w:tcPr>
          <w:p w14:paraId="68D70506" w14:textId="1A490C3D" w:rsidR="004323C8" w:rsidRPr="00726F13" w:rsidRDefault="004323C8" w:rsidP="00670165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Nb of test Conditions</w:t>
            </w:r>
          </w:p>
        </w:tc>
      </w:tr>
      <w:tr w:rsidR="004323C8" w14:paraId="698B74A4" w14:textId="590C100A" w:rsidTr="009B2426">
        <w:tc>
          <w:tcPr>
            <w:tcW w:w="492" w:type="dxa"/>
          </w:tcPr>
          <w:p w14:paraId="112C02E9" w14:textId="6060D34E" w:rsidR="004323C8" w:rsidRPr="00726F13" w:rsidRDefault="009B2426" w:rsidP="00670165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1</w:t>
            </w:r>
          </w:p>
        </w:tc>
        <w:tc>
          <w:tcPr>
            <w:tcW w:w="759" w:type="dxa"/>
          </w:tcPr>
          <w:p w14:paraId="3EA490DB" w14:textId="6C674E61" w:rsidR="004323C8" w:rsidRPr="00726F13" w:rsidRDefault="004323C8" w:rsidP="00670165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Stereo</w:t>
            </w:r>
          </w:p>
        </w:tc>
        <w:tc>
          <w:tcPr>
            <w:tcW w:w="1706" w:type="dxa"/>
          </w:tcPr>
          <w:p w14:paraId="718AC48A" w14:textId="2A999062" w:rsidR="004323C8" w:rsidRPr="00726F13" w:rsidRDefault="004323C8" w:rsidP="00670165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Clean speech</w:t>
            </w:r>
          </w:p>
        </w:tc>
        <w:tc>
          <w:tcPr>
            <w:tcW w:w="804" w:type="dxa"/>
          </w:tcPr>
          <w:p w14:paraId="454478B6" w14:textId="354D30D3" w:rsidR="004323C8" w:rsidRPr="00726F13" w:rsidRDefault="004323C8" w:rsidP="00670165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Stereo</w:t>
            </w:r>
          </w:p>
        </w:tc>
        <w:tc>
          <w:tcPr>
            <w:tcW w:w="759" w:type="dxa"/>
          </w:tcPr>
          <w:p w14:paraId="60785964" w14:textId="64CB6151" w:rsidR="004323C8" w:rsidRPr="00726F13" w:rsidRDefault="004323C8" w:rsidP="00670165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28" w:type="dxa"/>
          </w:tcPr>
          <w:p w14:paraId="5AACBCBA" w14:textId="16548CDA" w:rsidR="004323C8" w:rsidRPr="00726F13" w:rsidRDefault="004323C8" w:rsidP="00670165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 xml:space="preserve">≤ </w:t>
            </w:r>
            <w:r w:rsidR="0017658F">
              <w:rPr>
                <w:rFonts w:cs="Arial"/>
                <w:sz w:val="16"/>
                <w:szCs w:val="16"/>
                <w:lang w:val="en-CA" w:eastAsia="fr-CA"/>
              </w:rPr>
              <w:t>x</w:t>
            </w:r>
            <w:r w:rsidRPr="00726F13">
              <w:rPr>
                <w:rFonts w:cs="Arial"/>
                <w:sz w:val="16"/>
                <w:szCs w:val="16"/>
                <w:lang w:val="en-CA" w:eastAsia="fr-CA"/>
              </w:rPr>
              <w:t xml:space="preserve">% </w:t>
            </w:r>
          </w:p>
        </w:tc>
        <w:tc>
          <w:tcPr>
            <w:tcW w:w="1159" w:type="dxa"/>
          </w:tcPr>
          <w:p w14:paraId="0AC025E1" w14:textId="418225F9" w:rsidR="004323C8" w:rsidRPr="00726F13" w:rsidRDefault="00E05864" w:rsidP="00670165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No</w:t>
            </w:r>
          </w:p>
        </w:tc>
        <w:tc>
          <w:tcPr>
            <w:tcW w:w="1133" w:type="dxa"/>
          </w:tcPr>
          <w:p w14:paraId="07A895E7" w14:textId="44AC32E1" w:rsidR="004323C8" w:rsidRPr="00726F13" w:rsidRDefault="004323C8" w:rsidP="00670165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035" w:type="dxa"/>
          </w:tcPr>
          <w:p w14:paraId="7F46D220" w14:textId="77777777" w:rsidR="004323C8" w:rsidRPr="00726F13" w:rsidRDefault="004323C8" w:rsidP="00670165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73" w:type="dxa"/>
          </w:tcPr>
          <w:p w14:paraId="3ED03696" w14:textId="7E398240" w:rsidR="004323C8" w:rsidRPr="00726F13" w:rsidRDefault="004323C8" w:rsidP="00670165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</w:tr>
      <w:tr w:rsidR="009B2426" w14:paraId="3D3B2F23" w14:textId="77777777" w:rsidTr="009B2426">
        <w:tc>
          <w:tcPr>
            <w:tcW w:w="492" w:type="dxa"/>
          </w:tcPr>
          <w:p w14:paraId="17CDCEE1" w14:textId="47A6653D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2</w:t>
            </w:r>
          </w:p>
        </w:tc>
        <w:tc>
          <w:tcPr>
            <w:tcW w:w="759" w:type="dxa"/>
          </w:tcPr>
          <w:p w14:paraId="4D865B70" w14:textId="5844A7C1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Stereo</w:t>
            </w:r>
          </w:p>
        </w:tc>
        <w:tc>
          <w:tcPr>
            <w:tcW w:w="1706" w:type="dxa"/>
          </w:tcPr>
          <w:p w14:paraId="3385EECB" w14:textId="6044D94A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proofErr w:type="spellStart"/>
            <w:r w:rsidRPr="00726F13">
              <w:rPr>
                <w:rFonts w:cs="Arial"/>
                <w:sz w:val="16"/>
                <w:szCs w:val="16"/>
                <w:lang w:val="en-CA" w:eastAsia="fr-CA"/>
              </w:rPr>
              <w:t>Speech+Background</w:t>
            </w:r>
            <w:proofErr w:type="spellEnd"/>
          </w:p>
        </w:tc>
        <w:tc>
          <w:tcPr>
            <w:tcW w:w="804" w:type="dxa"/>
          </w:tcPr>
          <w:p w14:paraId="366EBF64" w14:textId="46A7439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Stereo</w:t>
            </w:r>
          </w:p>
        </w:tc>
        <w:tc>
          <w:tcPr>
            <w:tcW w:w="759" w:type="dxa"/>
          </w:tcPr>
          <w:p w14:paraId="136A20A5" w14:textId="7777777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28" w:type="dxa"/>
          </w:tcPr>
          <w:p w14:paraId="697320BF" w14:textId="50242BDF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08723D">
              <w:rPr>
                <w:rFonts w:cs="Arial"/>
                <w:sz w:val="16"/>
                <w:szCs w:val="16"/>
                <w:lang w:val="en-CA" w:eastAsia="fr-CA"/>
              </w:rPr>
              <w:t>≤ x%</w:t>
            </w:r>
          </w:p>
        </w:tc>
        <w:tc>
          <w:tcPr>
            <w:tcW w:w="1159" w:type="dxa"/>
          </w:tcPr>
          <w:p w14:paraId="0E65A45D" w14:textId="0DA8E8D0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No</w:t>
            </w:r>
          </w:p>
        </w:tc>
        <w:tc>
          <w:tcPr>
            <w:tcW w:w="1133" w:type="dxa"/>
          </w:tcPr>
          <w:p w14:paraId="4EDDCCAD" w14:textId="16B3EABF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035" w:type="dxa"/>
          </w:tcPr>
          <w:p w14:paraId="2E01EB02" w14:textId="7777777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73" w:type="dxa"/>
          </w:tcPr>
          <w:p w14:paraId="1AA168B9" w14:textId="7777777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</w:tr>
      <w:tr w:rsidR="009B2426" w14:paraId="457D2DB9" w14:textId="77777777" w:rsidTr="009B2426">
        <w:tc>
          <w:tcPr>
            <w:tcW w:w="492" w:type="dxa"/>
          </w:tcPr>
          <w:p w14:paraId="143F8DF9" w14:textId="02723432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3</w:t>
            </w:r>
          </w:p>
        </w:tc>
        <w:tc>
          <w:tcPr>
            <w:tcW w:w="759" w:type="dxa"/>
          </w:tcPr>
          <w:p w14:paraId="65364732" w14:textId="6C58BF92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Stereo</w:t>
            </w:r>
          </w:p>
        </w:tc>
        <w:tc>
          <w:tcPr>
            <w:tcW w:w="1706" w:type="dxa"/>
          </w:tcPr>
          <w:p w14:paraId="6B1D8071" w14:textId="4C50D5FB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Mixed &amp; Music</w:t>
            </w:r>
          </w:p>
        </w:tc>
        <w:tc>
          <w:tcPr>
            <w:tcW w:w="804" w:type="dxa"/>
          </w:tcPr>
          <w:p w14:paraId="6E563CC7" w14:textId="11C69654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Stereo</w:t>
            </w:r>
          </w:p>
        </w:tc>
        <w:tc>
          <w:tcPr>
            <w:tcW w:w="759" w:type="dxa"/>
          </w:tcPr>
          <w:p w14:paraId="60AB1032" w14:textId="7777777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28" w:type="dxa"/>
          </w:tcPr>
          <w:p w14:paraId="1D993831" w14:textId="0F4167F9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08723D">
              <w:rPr>
                <w:rFonts w:cs="Arial"/>
                <w:sz w:val="16"/>
                <w:szCs w:val="16"/>
                <w:lang w:val="en-CA" w:eastAsia="fr-CA"/>
              </w:rPr>
              <w:t>≤ x%</w:t>
            </w:r>
          </w:p>
        </w:tc>
        <w:tc>
          <w:tcPr>
            <w:tcW w:w="1159" w:type="dxa"/>
          </w:tcPr>
          <w:p w14:paraId="2C30D920" w14:textId="23F81D60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No</w:t>
            </w:r>
          </w:p>
        </w:tc>
        <w:tc>
          <w:tcPr>
            <w:tcW w:w="1133" w:type="dxa"/>
          </w:tcPr>
          <w:p w14:paraId="0EC60B0C" w14:textId="5B3E72FA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035" w:type="dxa"/>
          </w:tcPr>
          <w:p w14:paraId="5EA2776A" w14:textId="7777777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73" w:type="dxa"/>
          </w:tcPr>
          <w:p w14:paraId="19CC1638" w14:textId="7777777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</w:tr>
      <w:tr w:rsidR="009B2426" w14:paraId="538732F6" w14:textId="77777777" w:rsidTr="009B2426">
        <w:tc>
          <w:tcPr>
            <w:tcW w:w="492" w:type="dxa"/>
          </w:tcPr>
          <w:p w14:paraId="7815A738" w14:textId="4C197B61" w:rsidR="009B2426" w:rsidRPr="00726F13" w:rsidRDefault="009B2426" w:rsidP="009B2426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4</w:t>
            </w:r>
          </w:p>
        </w:tc>
        <w:tc>
          <w:tcPr>
            <w:tcW w:w="759" w:type="dxa"/>
          </w:tcPr>
          <w:p w14:paraId="71BD15C3" w14:textId="2F7B6DCF" w:rsidR="009B2426" w:rsidRPr="00726F13" w:rsidRDefault="009B2426" w:rsidP="009B2426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5.1</w:t>
            </w:r>
          </w:p>
        </w:tc>
        <w:tc>
          <w:tcPr>
            <w:tcW w:w="1706" w:type="dxa"/>
          </w:tcPr>
          <w:p w14:paraId="55E90499" w14:textId="542DDFD0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Clean speech</w:t>
            </w:r>
          </w:p>
        </w:tc>
        <w:tc>
          <w:tcPr>
            <w:tcW w:w="804" w:type="dxa"/>
          </w:tcPr>
          <w:p w14:paraId="7DF8D4F2" w14:textId="1FF21A17" w:rsidR="009B2426" w:rsidRPr="00726F13" w:rsidRDefault="009B2426" w:rsidP="009B2426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Binaural</w:t>
            </w:r>
          </w:p>
        </w:tc>
        <w:tc>
          <w:tcPr>
            <w:tcW w:w="759" w:type="dxa"/>
          </w:tcPr>
          <w:p w14:paraId="11B59DE5" w14:textId="77777777" w:rsidR="009B2426" w:rsidRPr="00726F13" w:rsidRDefault="009B2426" w:rsidP="009B2426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28" w:type="dxa"/>
          </w:tcPr>
          <w:p w14:paraId="6289CDA3" w14:textId="05CDD184" w:rsidR="009B2426" w:rsidRPr="00726F13" w:rsidRDefault="009B2426" w:rsidP="009B2426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08723D">
              <w:rPr>
                <w:rFonts w:cs="Arial"/>
                <w:sz w:val="16"/>
                <w:szCs w:val="16"/>
                <w:lang w:val="en-CA" w:eastAsia="fr-CA"/>
              </w:rPr>
              <w:t>≤ x%</w:t>
            </w:r>
          </w:p>
        </w:tc>
        <w:tc>
          <w:tcPr>
            <w:tcW w:w="1159" w:type="dxa"/>
          </w:tcPr>
          <w:p w14:paraId="180AB9F4" w14:textId="2178BDCC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No</w:t>
            </w:r>
          </w:p>
        </w:tc>
        <w:tc>
          <w:tcPr>
            <w:tcW w:w="1133" w:type="dxa"/>
          </w:tcPr>
          <w:p w14:paraId="15F243AF" w14:textId="43EB6F9F" w:rsidR="009B2426" w:rsidRPr="00726F13" w:rsidRDefault="009B2426" w:rsidP="009B2426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035" w:type="dxa"/>
          </w:tcPr>
          <w:p w14:paraId="79D8F6C2" w14:textId="77777777" w:rsidR="009B2426" w:rsidRPr="00726F13" w:rsidRDefault="009B2426" w:rsidP="009B2426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73" w:type="dxa"/>
          </w:tcPr>
          <w:p w14:paraId="0A1B4733" w14:textId="567FA48F" w:rsidR="009B2426" w:rsidRPr="00726F13" w:rsidRDefault="009B2426" w:rsidP="009B2426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</w:tr>
      <w:tr w:rsidR="009B2426" w14:paraId="41C92D33" w14:textId="77777777" w:rsidTr="009B2426">
        <w:tc>
          <w:tcPr>
            <w:tcW w:w="492" w:type="dxa"/>
          </w:tcPr>
          <w:p w14:paraId="1070F237" w14:textId="26AA5592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5</w:t>
            </w:r>
          </w:p>
        </w:tc>
        <w:tc>
          <w:tcPr>
            <w:tcW w:w="759" w:type="dxa"/>
          </w:tcPr>
          <w:p w14:paraId="5808DA42" w14:textId="4D50B02A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5.1</w:t>
            </w:r>
          </w:p>
        </w:tc>
        <w:tc>
          <w:tcPr>
            <w:tcW w:w="1706" w:type="dxa"/>
          </w:tcPr>
          <w:p w14:paraId="70A46930" w14:textId="7EF02266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proofErr w:type="spellStart"/>
            <w:r w:rsidRPr="00726F13">
              <w:rPr>
                <w:rFonts w:cs="Arial"/>
                <w:sz w:val="16"/>
                <w:szCs w:val="16"/>
                <w:lang w:val="en-CA" w:eastAsia="fr-CA"/>
              </w:rPr>
              <w:t>Speech+Background</w:t>
            </w:r>
            <w:proofErr w:type="spellEnd"/>
          </w:p>
        </w:tc>
        <w:tc>
          <w:tcPr>
            <w:tcW w:w="804" w:type="dxa"/>
          </w:tcPr>
          <w:p w14:paraId="66A9EB3E" w14:textId="2C87EF0A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Binaural</w:t>
            </w:r>
          </w:p>
        </w:tc>
        <w:tc>
          <w:tcPr>
            <w:tcW w:w="759" w:type="dxa"/>
          </w:tcPr>
          <w:p w14:paraId="2276E9A5" w14:textId="7777777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28" w:type="dxa"/>
          </w:tcPr>
          <w:p w14:paraId="46EE1650" w14:textId="0AA44938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08723D">
              <w:rPr>
                <w:rFonts w:cs="Arial"/>
                <w:sz w:val="16"/>
                <w:szCs w:val="16"/>
                <w:lang w:val="en-CA" w:eastAsia="fr-CA"/>
              </w:rPr>
              <w:t>≤ x%</w:t>
            </w:r>
          </w:p>
        </w:tc>
        <w:tc>
          <w:tcPr>
            <w:tcW w:w="1159" w:type="dxa"/>
          </w:tcPr>
          <w:p w14:paraId="305FB366" w14:textId="1E24468F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Yes</w:t>
            </w:r>
          </w:p>
        </w:tc>
        <w:tc>
          <w:tcPr>
            <w:tcW w:w="1133" w:type="dxa"/>
          </w:tcPr>
          <w:p w14:paraId="057C8434" w14:textId="5B9995ED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035" w:type="dxa"/>
          </w:tcPr>
          <w:p w14:paraId="14E87A3D" w14:textId="7777777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73" w:type="dxa"/>
          </w:tcPr>
          <w:p w14:paraId="35A6243E" w14:textId="7777777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</w:tr>
      <w:tr w:rsidR="009B2426" w14:paraId="3EC38896" w14:textId="77777777" w:rsidTr="009B2426">
        <w:tc>
          <w:tcPr>
            <w:tcW w:w="492" w:type="dxa"/>
          </w:tcPr>
          <w:p w14:paraId="0EED7B86" w14:textId="5939C186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6</w:t>
            </w:r>
          </w:p>
        </w:tc>
        <w:tc>
          <w:tcPr>
            <w:tcW w:w="759" w:type="dxa"/>
          </w:tcPr>
          <w:p w14:paraId="47A872F6" w14:textId="2DD9E3AB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5.1</w:t>
            </w:r>
          </w:p>
        </w:tc>
        <w:tc>
          <w:tcPr>
            <w:tcW w:w="1706" w:type="dxa"/>
          </w:tcPr>
          <w:p w14:paraId="361A3477" w14:textId="5D649C36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Mixed &amp; Music</w:t>
            </w:r>
          </w:p>
        </w:tc>
        <w:tc>
          <w:tcPr>
            <w:tcW w:w="804" w:type="dxa"/>
          </w:tcPr>
          <w:p w14:paraId="244F1273" w14:textId="4EC7A8EE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Binaural</w:t>
            </w:r>
          </w:p>
        </w:tc>
        <w:tc>
          <w:tcPr>
            <w:tcW w:w="759" w:type="dxa"/>
          </w:tcPr>
          <w:p w14:paraId="36D54407" w14:textId="7777777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28" w:type="dxa"/>
          </w:tcPr>
          <w:p w14:paraId="2E9F91B1" w14:textId="2E1981DC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08723D">
              <w:rPr>
                <w:rFonts w:cs="Arial"/>
                <w:sz w:val="16"/>
                <w:szCs w:val="16"/>
                <w:lang w:val="en-CA" w:eastAsia="fr-CA"/>
              </w:rPr>
              <w:t>≤ x%</w:t>
            </w:r>
          </w:p>
        </w:tc>
        <w:tc>
          <w:tcPr>
            <w:tcW w:w="1159" w:type="dxa"/>
          </w:tcPr>
          <w:p w14:paraId="78D83920" w14:textId="7A0BF286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No</w:t>
            </w:r>
          </w:p>
        </w:tc>
        <w:tc>
          <w:tcPr>
            <w:tcW w:w="1133" w:type="dxa"/>
          </w:tcPr>
          <w:p w14:paraId="67552280" w14:textId="2397A9D1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035" w:type="dxa"/>
          </w:tcPr>
          <w:p w14:paraId="481977FE" w14:textId="7777777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73" w:type="dxa"/>
          </w:tcPr>
          <w:p w14:paraId="141D2FE8" w14:textId="7777777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</w:tr>
      <w:tr w:rsidR="009B2426" w14:paraId="683181CD" w14:textId="4C8A6672" w:rsidTr="009B2426">
        <w:tc>
          <w:tcPr>
            <w:tcW w:w="492" w:type="dxa"/>
          </w:tcPr>
          <w:p w14:paraId="3E2DEF79" w14:textId="1E5223DA" w:rsidR="009B2426" w:rsidRPr="00726F13" w:rsidRDefault="009B2426" w:rsidP="009B2426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7</w:t>
            </w:r>
          </w:p>
        </w:tc>
        <w:tc>
          <w:tcPr>
            <w:tcW w:w="759" w:type="dxa"/>
          </w:tcPr>
          <w:p w14:paraId="0348BC11" w14:textId="60C307AD" w:rsidR="009B2426" w:rsidRPr="00726F13" w:rsidRDefault="009B2426" w:rsidP="009B2426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7.1.4</w:t>
            </w:r>
          </w:p>
        </w:tc>
        <w:tc>
          <w:tcPr>
            <w:tcW w:w="1706" w:type="dxa"/>
          </w:tcPr>
          <w:p w14:paraId="0A81FC43" w14:textId="5DAB21BD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Clean speech</w:t>
            </w:r>
          </w:p>
        </w:tc>
        <w:tc>
          <w:tcPr>
            <w:tcW w:w="804" w:type="dxa"/>
          </w:tcPr>
          <w:p w14:paraId="18639A1E" w14:textId="438604C4" w:rsidR="009B2426" w:rsidRPr="00726F13" w:rsidRDefault="009B2426" w:rsidP="009B2426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Binaural</w:t>
            </w:r>
          </w:p>
        </w:tc>
        <w:tc>
          <w:tcPr>
            <w:tcW w:w="759" w:type="dxa"/>
          </w:tcPr>
          <w:p w14:paraId="11C669E6" w14:textId="77777777" w:rsidR="009B2426" w:rsidRPr="00726F13" w:rsidRDefault="009B2426" w:rsidP="009B2426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28" w:type="dxa"/>
          </w:tcPr>
          <w:p w14:paraId="58118795" w14:textId="0C5A890D" w:rsidR="009B2426" w:rsidRPr="00726F13" w:rsidRDefault="009B2426" w:rsidP="009B2426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08723D">
              <w:rPr>
                <w:rFonts w:cs="Arial"/>
                <w:sz w:val="16"/>
                <w:szCs w:val="16"/>
                <w:lang w:val="en-CA" w:eastAsia="fr-CA"/>
              </w:rPr>
              <w:t>≤ x%</w:t>
            </w:r>
          </w:p>
        </w:tc>
        <w:tc>
          <w:tcPr>
            <w:tcW w:w="1159" w:type="dxa"/>
          </w:tcPr>
          <w:p w14:paraId="133B348C" w14:textId="58E3E63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Yes</w:t>
            </w:r>
          </w:p>
        </w:tc>
        <w:tc>
          <w:tcPr>
            <w:tcW w:w="1133" w:type="dxa"/>
          </w:tcPr>
          <w:p w14:paraId="44DCDDB0" w14:textId="08486E33" w:rsidR="009B2426" w:rsidRPr="00726F13" w:rsidRDefault="009B2426" w:rsidP="009B2426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035" w:type="dxa"/>
          </w:tcPr>
          <w:p w14:paraId="57C9B53B" w14:textId="77777777" w:rsidR="009B2426" w:rsidRPr="00726F13" w:rsidRDefault="009B2426" w:rsidP="009B2426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73" w:type="dxa"/>
          </w:tcPr>
          <w:p w14:paraId="7489130E" w14:textId="65F3DF48" w:rsidR="009B2426" w:rsidRPr="00726F13" w:rsidRDefault="009B2426" w:rsidP="009B2426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</w:tr>
      <w:tr w:rsidR="009B2426" w14:paraId="770D3273" w14:textId="77777777" w:rsidTr="009B2426">
        <w:tc>
          <w:tcPr>
            <w:tcW w:w="492" w:type="dxa"/>
          </w:tcPr>
          <w:p w14:paraId="1325DF4C" w14:textId="5E0012DC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8</w:t>
            </w:r>
          </w:p>
        </w:tc>
        <w:tc>
          <w:tcPr>
            <w:tcW w:w="759" w:type="dxa"/>
          </w:tcPr>
          <w:p w14:paraId="2EF42DCB" w14:textId="7E121499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7.1.4</w:t>
            </w:r>
          </w:p>
        </w:tc>
        <w:tc>
          <w:tcPr>
            <w:tcW w:w="1706" w:type="dxa"/>
          </w:tcPr>
          <w:p w14:paraId="4F5634BD" w14:textId="093A43E1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proofErr w:type="spellStart"/>
            <w:r w:rsidRPr="00726F13">
              <w:rPr>
                <w:rFonts w:cs="Arial"/>
                <w:sz w:val="16"/>
                <w:szCs w:val="16"/>
                <w:lang w:val="en-CA" w:eastAsia="fr-CA"/>
              </w:rPr>
              <w:t>Speech+Background</w:t>
            </w:r>
            <w:proofErr w:type="spellEnd"/>
          </w:p>
        </w:tc>
        <w:tc>
          <w:tcPr>
            <w:tcW w:w="804" w:type="dxa"/>
          </w:tcPr>
          <w:p w14:paraId="688D8DA6" w14:textId="5EA0A841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7.1.4</w:t>
            </w:r>
          </w:p>
        </w:tc>
        <w:tc>
          <w:tcPr>
            <w:tcW w:w="759" w:type="dxa"/>
          </w:tcPr>
          <w:p w14:paraId="60DB535B" w14:textId="7777777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28" w:type="dxa"/>
          </w:tcPr>
          <w:p w14:paraId="5919B6B4" w14:textId="5DB85006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08723D">
              <w:rPr>
                <w:rFonts w:cs="Arial"/>
                <w:sz w:val="16"/>
                <w:szCs w:val="16"/>
                <w:lang w:val="en-CA" w:eastAsia="fr-CA"/>
              </w:rPr>
              <w:t>≤ x%</w:t>
            </w:r>
          </w:p>
        </w:tc>
        <w:tc>
          <w:tcPr>
            <w:tcW w:w="1159" w:type="dxa"/>
          </w:tcPr>
          <w:p w14:paraId="2C16AAF3" w14:textId="7A16F70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No</w:t>
            </w:r>
          </w:p>
        </w:tc>
        <w:tc>
          <w:tcPr>
            <w:tcW w:w="1133" w:type="dxa"/>
          </w:tcPr>
          <w:p w14:paraId="1E9ADD05" w14:textId="02E2EA8C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035" w:type="dxa"/>
          </w:tcPr>
          <w:p w14:paraId="361DC1FD" w14:textId="7777777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73" w:type="dxa"/>
          </w:tcPr>
          <w:p w14:paraId="2EA7D117" w14:textId="7777777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</w:tr>
      <w:tr w:rsidR="009B2426" w14:paraId="6F469E9B" w14:textId="77777777" w:rsidTr="009B2426">
        <w:tc>
          <w:tcPr>
            <w:tcW w:w="492" w:type="dxa"/>
          </w:tcPr>
          <w:p w14:paraId="661E07A1" w14:textId="4BE8D5D8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9</w:t>
            </w:r>
          </w:p>
        </w:tc>
        <w:tc>
          <w:tcPr>
            <w:tcW w:w="759" w:type="dxa"/>
          </w:tcPr>
          <w:p w14:paraId="29179656" w14:textId="16AD3562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7.1.4</w:t>
            </w:r>
          </w:p>
        </w:tc>
        <w:tc>
          <w:tcPr>
            <w:tcW w:w="1706" w:type="dxa"/>
          </w:tcPr>
          <w:p w14:paraId="5AC3D153" w14:textId="1B4AB7A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Mixed &amp; Music</w:t>
            </w:r>
          </w:p>
        </w:tc>
        <w:tc>
          <w:tcPr>
            <w:tcW w:w="804" w:type="dxa"/>
          </w:tcPr>
          <w:p w14:paraId="08EF3BD6" w14:textId="46AC64B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7.1.4</w:t>
            </w:r>
          </w:p>
        </w:tc>
        <w:tc>
          <w:tcPr>
            <w:tcW w:w="759" w:type="dxa"/>
          </w:tcPr>
          <w:p w14:paraId="44B39445" w14:textId="7777777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28" w:type="dxa"/>
          </w:tcPr>
          <w:p w14:paraId="384BED0A" w14:textId="564CB3B5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08723D">
              <w:rPr>
                <w:rFonts w:cs="Arial"/>
                <w:sz w:val="16"/>
                <w:szCs w:val="16"/>
                <w:lang w:val="en-CA" w:eastAsia="fr-CA"/>
              </w:rPr>
              <w:t>≤ x%</w:t>
            </w:r>
          </w:p>
        </w:tc>
        <w:tc>
          <w:tcPr>
            <w:tcW w:w="1159" w:type="dxa"/>
          </w:tcPr>
          <w:p w14:paraId="7A8F1DF2" w14:textId="5E0FD202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No</w:t>
            </w:r>
          </w:p>
        </w:tc>
        <w:tc>
          <w:tcPr>
            <w:tcW w:w="1133" w:type="dxa"/>
          </w:tcPr>
          <w:p w14:paraId="237DB083" w14:textId="5796FF18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035" w:type="dxa"/>
          </w:tcPr>
          <w:p w14:paraId="27E95ED8" w14:textId="7777777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73" w:type="dxa"/>
          </w:tcPr>
          <w:p w14:paraId="3EE8425C" w14:textId="7777777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</w:tr>
      <w:tr w:rsidR="009B2426" w14:paraId="202BCD1C" w14:textId="2B0A00BF" w:rsidTr="009B2426">
        <w:tc>
          <w:tcPr>
            <w:tcW w:w="492" w:type="dxa"/>
          </w:tcPr>
          <w:p w14:paraId="6160AF15" w14:textId="78CF3A75" w:rsidR="009B2426" w:rsidRPr="00726F13" w:rsidRDefault="009B2426" w:rsidP="009B2426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10</w:t>
            </w:r>
          </w:p>
        </w:tc>
        <w:tc>
          <w:tcPr>
            <w:tcW w:w="759" w:type="dxa"/>
          </w:tcPr>
          <w:p w14:paraId="5529AD37" w14:textId="510E3EFE" w:rsidR="009B2426" w:rsidRPr="00726F13" w:rsidRDefault="009B2426" w:rsidP="009B2426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FOA</w:t>
            </w:r>
          </w:p>
        </w:tc>
        <w:tc>
          <w:tcPr>
            <w:tcW w:w="1706" w:type="dxa"/>
          </w:tcPr>
          <w:p w14:paraId="454779E6" w14:textId="539309D4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Clean speech</w:t>
            </w:r>
          </w:p>
        </w:tc>
        <w:tc>
          <w:tcPr>
            <w:tcW w:w="804" w:type="dxa"/>
          </w:tcPr>
          <w:p w14:paraId="3AE70919" w14:textId="302419D2" w:rsidR="009B2426" w:rsidRPr="00726F13" w:rsidRDefault="009B2426" w:rsidP="009B2426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Binaural</w:t>
            </w:r>
          </w:p>
        </w:tc>
        <w:tc>
          <w:tcPr>
            <w:tcW w:w="759" w:type="dxa"/>
          </w:tcPr>
          <w:p w14:paraId="6CBEB054" w14:textId="77777777" w:rsidR="009B2426" w:rsidRPr="00726F13" w:rsidRDefault="009B2426" w:rsidP="009B2426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28" w:type="dxa"/>
          </w:tcPr>
          <w:p w14:paraId="28CACF90" w14:textId="56C5327B" w:rsidR="009B2426" w:rsidRPr="00726F13" w:rsidRDefault="009B2426" w:rsidP="009B2426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08723D">
              <w:rPr>
                <w:rFonts w:cs="Arial"/>
                <w:sz w:val="16"/>
                <w:szCs w:val="16"/>
                <w:lang w:val="en-CA" w:eastAsia="fr-CA"/>
              </w:rPr>
              <w:t>≤ x%</w:t>
            </w:r>
          </w:p>
        </w:tc>
        <w:tc>
          <w:tcPr>
            <w:tcW w:w="1159" w:type="dxa"/>
          </w:tcPr>
          <w:p w14:paraId="03C1F99E" w14:textId="737BBBC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Yes</w:t>
            </w:r>
          </w:p>
        </w:tc>
        <w:tc>
          <w:tcPr>
            <w:tcW w:w="1133" w:type="dxa"/>
          </w:tcPr>
          <w:p w14:paraId="3893FBB3" w14:textId="662E6EB3" w:rsidR="009B2426" w:rsidRPr="00726F13" w:rsidRDefault="009B2426" w:rsidP="009B2426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035" w:type="dxa"/>
          </w:tcPr>
          <w:p w14:paraId="20E8F5DD" w14:textId="77777777" w:rsidR="009B2426" w:rsidRPr="00726F13" w:rsidRDefault="009B2426" w:rsidP="009B2426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73" w:type="dxa"/>
          </w:tcPr>
          <w:p w14:paraId="39CB7209" w14:textId="22653D2F" w:rsidR="009B2426" w:rsidRPr="00726F13" w:rsidRDefault="009B2426" w:rsidP="009B2426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</w:tr>
      <w:tr w:rsidR="009B2426" w14:paraId="42100AFE" w14:textId="77777777" w:rsidTr="009B2426">
        <w:tc>
          <w:tcPr>
            <w:tcW w:w="492" w:type="dxa"/>
          </w:tcPr>
          <w:p w14:paraId="46E4311E" w14:textId="1A27B9E6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11</w:t>
            </w:r>
          </w:p>
        </w:tc>
        <w:tc>
          <w:tcPr>
            <w:tcW w:w="759" w:type="dxa"/>
          </w:tcPr>
          <w:p w14:paraId="3B3D3972" w14:textId="17B4B02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FOA</w:t>
            </w:r>
          </w:p>
        </w:tc>
        <w:tc>
          <w:tcPr>
            <w:tcW w:w="1706" w:type="dxa"/>
          </w:tcPr>
          <w:p w14:paraId="05A3A19B" w14:textId="4AECEC06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proofErr w:type="spellStart"/>
            <w:r w:rsidRPr="00726F13">
              <w:rPr>
                <w:rFonts w:cs="Arial"/>
                <w:sz w:val="16"/>
                <w:szCs w:val="16"/>
                <w:lang w:val="en-CA" w:eastAsia="fr-CA"/>
              </w:rPr>
              <w:t>Speech+Background</w:t>
            </w:r>
            <w:proofErr w:type="spellEnd"/>
          </w:p>
        </w:tc>
        <w:tc>
          <w:tcPr>
            <w:tcW w:w="804" w:type="dxa"/>
          </w:tcPr>
          <w:p w14:paraId="36D19352" w14:textId="4C14F7E9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7.1.4</w:t>
            </w:r>
          </w:p>
        </w:tc>
        <w:tc>
          <w:tcPr>
            <w:tcW w:w="759" w:type="dxa"/>
          </w:tcPr>
          <w:p w14:paraId="1E08059F" w14:textId="7777777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28" w:type="dxa"/>
          </w:tcPr>
          <w:p w14:paraId="34CC6B0C" w14:textId="22CC2DE1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08723D">
              <w:rPr>
                <w:rFonts w:cs="Arial"/>
                <w:sz w:val="16"/>
                <w:szCs w:val="16"/>
                <w:lang w:val="en-CA" w:eastAsia="fr-CA"/>
              </w:rPr>
              <w:t>≤ x%</w:t>
            </w:r>
          </w:p>
        </w:tc>
        <w:tc>
          <w:tcPr>
            <w:tcW w:w="1159" w:type="dxa"/>
          </w:tcPr>
          <w:p w14:paraId="7D37AB5E" w14:textId="1FF88A58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No</w:t>
            </w:r>
          </w:p>
        </w:tc>
        <w:tc>
          <w:tcPr>
            <w:tcW w:w="1133" w:type="dxa"/>
          </w:tcPr>
          <w:p w14:paraId="4CF7B053" w14:textId="0E08D05B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035" w:type="dxa"/>
          </w:tcPr>
          <w:p w14:paraId="55343FAF" w14:textId="7777777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73" w:type="dxa"/>
          </w:tcPr>
          <w:p w14:paraId="507C0D1E" w14:textId="7777777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</w:tr>
      <w:tr w:rsidR="009B2426" w14:paraId="6D61F01C" w14:textId="77777777" w:rsidTr="009B2426">
        <w:tc>
          <w:tcPr>
            <w:tcW w:w="492" w:type="dxa"/>
          </w:tcPr>
          <w:p w14:paraId="6871083C" w14:textId="16F0E7FB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12</w:t>
            </w:r>
          </w:p>
        </w:tc>
        <w:tc>
          <w:tcPr>
            <w:tcW w:w="759" w:type="dxa"/>
          </w:tcPr>
          <w:p w14:paraId="5355D690" w14:textId="09D684B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FOA</w:t>
            </w:r>
          </w:p>
        </w:tc>
        <w:tc>
          <w:tcPr>
            <w:tcW w:w="1706" w:type="dxa"/>
          </w:tcPr>
          <w:p w14:paraId="0E64541C" w14:textId="7E276C21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Mixed &amp; Music</w:t>
            </w:r>
          </w:p>
        </w:tc>
        <w:tc>
          <w:tcPr>
            <w:tcW w:w="804" w:type="dxa"/>
          </w:tcPr>
          <w:p w14:paraId="1F153A51" w14:textId="73FF656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Binaural</w:t>
            </w:r>
          </w:p>
        </w:tc>
        <w:tc>
          <w:tcPr>
            <w:tcW w:w="759" w:type="dxa"/>
          </w:tcPr>
          <w:p w14:paraId="7D222FD4" w14:textId="7777777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28" w:type="dxa"/>
          </w:tcPr>
          <w:p w14:paraId="2391C6B0" w14:textId="032DEEB5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08723D">
              <w:rPr>
                <w:rFonts w:cs="Arial"/>
                <w:sz w:val="16"/>
                <w:szCs w:val="16"/>
                <w:lang w:val="en-CA" w:eastAsia="fr-CA"/>
              </w:rPr>
              <w:t>≤ x%</w:t>
            </w:r>
          </w:p>
        </w:tc>
        <w:tc>
          <w:tcPr>
            <w:tcW w:w="1159" w:type="dxa"/>
          </w:tcPr>
          <w:p w14:paraId="553CA3E6" w14:textId="5AB688DB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No</w:t>
            </w:r>
          </w:p>
        </w:tc>
        <w:tc>
          <w:tcPr>
            <w:tcW w:w="1133" w:type="dxa"/>
          </w:tcPr>
          <w:p w14:paraId="0D66BE4D" w14:textId="142B3959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035" w:type="dxa"/>
          </w:tcPr>
          <w:p w14:paraId="399F4F23" w14:textId="7777777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73" w:type="dxa"/>
          </w:tcPr>
          <w:p w14:paraId="2FABD047" w14:textId="7777777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</w:tr>
      <w:tr w:rsidR="009B2426" w14:paraId="154577CB" w14:textId="540BD644" w:rsidTr="009B2426">
        <w:tc>
          <w:tcPr>
            <w:tcW w:w="492" w:type="dxa"/>
          </w:tcPr>
          <w:p w14:paraId="58F0E53A" w14:textId="7B47B666" w:rsidR="009B2426" w:rsidRPr="00726F13" w:rsidRDefault="009B2426" w:rsidP="009B2426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13</w:t>
            </w:r>
          </w:p>
        </w:tc>
        <w:tc>
          <w:tcPr>
            <w:tcW w:w="759" w:type="dxa"/>
          </w:tcPr>
          <w:p w14:paraId="2C96BEAF" w14:textId="0D393D01" w:rsidR="009B2426" w:rsidRPr="00726F13" w:rsidRDefault="009B2426" w:rsidP="009B2426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HOA3</w:t>
            </w:r>
          </w:p>
        </w:tc>
        <w:tc>
          <w:tcPr>
            <w:tcW w:w="1706" w:type="dxa"/>
          </w:tcPr>
          <w:p w14:paraId="537C4CF3" w14:textId="61D60ADD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Clean speech</w:t>
            </w:r>
          </w:p>
        </w:tc>
        <w:tc>
          <w:tcPr>
            <w:tcW w:w="804" w:type="dxa"/>
          </w:tcPr>
          <w:p w14:paraId="2E1E0688" w14:textId="632475F3" w:rsidR="009B2426" w:rsidRPr="00726F13" w:rsidRDefault="009B2426" w:rsidP="009B2426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Binaural</w:t>
            </w:r>
          </w:p>
        </w:tc>
        <w:tc>
          <w:tcPr>
            <w:tcW w:w="759" w:type="dxa"/>
          </w:tcPr>
          <w:p w14:paraId="3EFF86A7" w14:textId="77777777" w:rsidR="009B2426" w:rsidRPr="00726F13" w:rsidRDefault="009B2426" w:rsidP="009B2426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28" w:type="dxa"/>
          </w:tcPr>
          <w:p w14:paraId="6286CD16" w14:textId="5943C986" w:rsidR="009B2426" w:rsidRPr="00726F13" w:rsidRDefault="009B2426" w:rsidP="009B2426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08723D">
              <w:rPr>
                <w:rFonts w:cs="Arial"/>
                <w:sz w:val="16"/>
                <w:szCs w:val="16"/>
                <w:lang w:val="en-CA" w:eastAsia="fr-CA"/>
              </w:rPr>
              <w:t>≤ x%</w:t>
            </w:r>
          </w:p>
        </w:tc>
        <w:tc>
          <w:tcPr>
            <w:tcW w:w="1159" w:type="dxa"/>
          </w:tcPr>
          <w:p w14:paraId="73883C8E" w14:textId="3909DC7B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No</w:t>
            </w:r>
          </w:p>
        </w:tc>
        <w:tc>
          <w:tcPr>
            <w:tcW w:w="1133" w:type="dxa"/>
          </w:tcPr>
          <w:p w14:paraId="2F0CB340" w14:textId="18970162" w:rsidR="009B2426" w:rsidRPr="00726F13" w:rsidRDefault="009B2426" w:rsidP="009B2426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035" w:type="dxa"/>
          </w:tcPr>
          <w:p w14:paraId="15C3C34B" w14:textId="77777777" w:rsidR="009B2426" w:rsidRPr="00726F13" w:rsidRDefault="009B2426" w:rsidP="009B2426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73" w:type="dxa"/>
          </w:tcPr>
          <w:p w14:paraId="6527D9A0" w14:textId="5AC6C015" w:rsidR="009B2426" w:rsidRPr="00726F13" w:rsidRDefault="009B2426" w:rsidP="009B2426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</w:tr>
      <w:tr w:rsidR="009B2426" w14:paraId="57C3FB98" w14:textId="77777777" w:rsidTr="009B2426">
        <w:tc>
          <w:tcPr>
            <w:tcW w:w="492" w:type="dxa"/>
          </w:tcPr>
          <w:p w14:paraId="0E720AC4" w14:textId="744A9A6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14</w:t>
            </w:r>
          </w:p>
        </w:tc>
        <w:tc>
          <w:tcPr>
            <w:tcW w:w="759" w:type="dxa"/>
          </w:tcPr>
          <w:p w14:paraId="4813BC06" w14:textId="4C07765B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HOA3</w:t>
            </w:r>
          </w:p>
        </w:tc>
        <w:tc>
          <w:tcPr>
            <w:tcW w:w="1706" w:type="dxa"/>
          </w:tcPr>
          <w:p w14:paraId="41EFA6EF" w14:textId="6B6BBB7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proofErr w:type="spellStart"/>
            <w:r w:rsidRPr="00726F13">
              <w:rPr>
                <w:rFonts w:cs="Arial"/>
                <w:sz w:val="16"/>
                <w:szCs w:val="16"/>
                <w:lang w:val="en-CA" w:eastAsia="fr-CA"/>
              </w:rPr>
              <w:t>Speech+Background</w:t>
            </w:r>
            <w:proofErr w:type="spellEnd"/>
          </w:p>
        </w:tc>
        <w:tc>
          <w:tcPr>
            <w:tcW w:w="804" w:type="dxa"/>
          </w:tcPr>
          <w:p w14:paraId="3820FC36" w14:textId="08CDE6FD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Binaural</w:t>
            </w:r>
          </w:p>
        </w:tc>
        <w:tc>
          <w:tcPr>
            <w:tcW w:w="759" w:type="dxa"/>
          </w:tcPr>
          <w:p w14:paraId="7A5866DE" w14:textId="7777777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28" w:type="dxa"/>
          </w:tcPr>
          <w:p w14:paraId="2C6F44EA" w14:textId="741CCF0F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08723D">
              <w:rPr>
                <w:rFonts w:cs="Arial"/>
                <w:sz w:val="16"/>
                <w:szCs w:val="16"/>
                <w:lang w:val="en-CA" w:eastAsia="fr-CA"/>
              </w:rPr>
              <w:t>≤ x%</w:t>
            </w:r>
          </w:p>
        </w:tc>
        <w:tc>
          <w:tcPr>
            <w:tcW w:w="1159" w:type="dxa"/>
          </w:tcPr>
          <w:p w14:paraId="6358FBDB" w14:textId="4C21793E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Yes</w:t>
            </w:r>
          </w:p>
        </w:tc>
        <w:tc>
          <w:tcPr>
            <w:tcW w:w="1133" w:type="dxa"/>
          </w:tcPr>
          <w:p w14:paraId="5CE77C3E" w14:textId="10407713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035" w:type="dxa"/>
          </w:tcPr>
          <w:p w14:paraId="37964E09" w14:textId="7777777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73" w:type="dxa"/>
          </w:tcPr>
          <w:p w14:paraId="1C3C7E3F" w14:textId="7777777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</w:tr>
      <w:tr w:rsidR="009B2426" w14:paraId="33ADADED" w14:textId="77777777" w:rsidTr="009B2426">
        <w:tc>
          <w:tcPr>
            <w:tcW w:w="492" w:type="dxa"/>
          </w:tcPr>
          <w:p w14:paraId="72E63021" w14:textId="2FA3B35D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15</w:t>
            </w:r>
          </w:p>
        </w:tc>
        <w:tc>
          <w:tcPr>
            <w:tcW w:w="759" w:type="dxa"/>
          </w:tcPr>
          <w:p w14:paraId="03D1621F" w14:textId="55546F0E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HOA3</w:t>
            </w:r>
          </w:p>
        </w:tc>
        <w:tc>
          <w:tcPr>
            <w:tcW w:w="1706" w:type="dxa"/>
          </w:tcPr>
          <w:p w14:paraId="7D8A9ECA" w14:textId="1F03B5C0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Mixed &amp; Music</w:t>
            </w:r>
          </w:p>
        </w:tc>
        <w:tc>
          <w:tcPr>
            <w:tcW w:w="804" w:type="dxa"/>
          </w:tcPr>
          <w:p w14:paraId="12ADE3C1" w14:textId="254834FD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7.1.4</w:t>
            </w:r>
          </w:p>
        </w:tc>
        <w:tc>
          <w:tcPr>
            <w:tcW w:w="759" w:type="dxa"/>
          </w:tcPr>
          <w:p w14:paraId="119DF224" w14:textId="7777777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28" w:type="dxa"/>
          </w:tcPr>
          <w:p w14:paraId="735EF8BC" w14:textId="1424DADD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08723D">
              <w:rPr>
                <w:rFonts w:cs="Arial"/>
                <w:sz w:val="16"/>
                <w:szCs w:val="16"/>
                <w:lang w:val="en-CA" w:eastAsia="fr-CA"/>
              </w:rPr>
              <w:t>≤ x%</w:t>
            </w:r>
          </w:p>
        </w:tc>
        <w:tc>
          <w:tcPr>
            <w:tcW w:w="1159" w:type="dxa"/>
          </w:tcPr>
          <w:p w14:paraId="76B8CA47" w14:textId="1CE00FDD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No</w:t>
            </w:r>
          </w:p>
        </w:tc>
        <w:tc>
          <w:tcPr>
            <w:tcW w:w="1133" w:type="dxa"/>
          </w:tcPr>
          <w:p w14:paraId="503A34C3" w14:textId="64ED0449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035" w:type="dxa"/>
          </w:tcPr>
          <w:p w14:paraId="64070DAE" w14:textId="7777777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73" w:type="dxa"/>
          </w:tcPr>
          <w:p w14:paraId="7DA4BB2D" w14:textId="7777777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</w:tr>
      <w:tr w:rsidR="009B2426" w14:paraId="53FD2910" w14:textId="23292C8C" w:rsidTr="009B2426">
        <w:tc>
          <w:tcPr>
            <w:tcW w:w="492" w:type="dxa"/>
          </w:tcPr>
          <w:p w14:paraId="53532BFD" w14:textId="59F9525F" w:rsidR="009B2426" w:rsidRPr="00726F13" w:rsidRDefault="009B2426" w:rsidP="009B2426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16</w:t>
            </w:r>
          </w:p>
        </w:tc>
        <w:tc>
          <w:tcPr>
            <w:tcW w:w="759" w:type="dxa"/>
          </w:tcPr>
          <w:p w14:paraId="38CB7808" w14:textId="36B86E11" w:rsidR="009B2426" w:rsidRPr="00726F13" w:rsidRDefault="009B2426" w:rsidP="009B2426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Objects</w:t>
            </w:r>
          </w:p>
        </w:tc>
        <w:tc>
          <w:tcPr>
            <w:tcW w:w="1706" w:type="dxa"/>
          </w:tcPr>
          <w:p w14:paraId="2616A781" w14:textId="1E2625CE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Clean speech</w:t>
            </w:r>
          </w:p>
        </w:tc>
        <w:tc>
          <w:tcPr>
            <w:tcW w:w="804" w:type="dxa"/>
          </w:tcPr>
          <w:p w14:paraId="70C88CB1" w14:textId="602B8E2B" w:rsidR="009B2426" w:rsidRPr="00726F13" w:rsidRDefault="009B2426" w:rsidP="009B2426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Binaural</w:t>
            </w:r>
          </w:p>
        </w:tc>
        <w:tc>
          <w:tcPr>
            <w:tcW w:w="759" w:type="dxa"/>
          </w:tcPr>
          <w:p w14:paraId="64352302" w14:textId="77777777" w:rsidR="009B2426" w:rsidRPr="00726F13" w:rsidRDefault="009B2426" w:rsidP="009B2426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28" w:type="dxa"/>
          </w:tcPr>
          <w:p w14:paraId="384291C1" w14:textId="329DB97B" w:rsidR="009B2426" w:rsidRPr="00726F13" w:rsidRDefault="009B2426" w:rsidP="009B2426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08723D">
              <w:rPr>
                <w:rFonts w:cs="Arial"/>
                <w:sz w:val="16"/>
                <w:szCs w:val="16"/>
                <w:lang w:val="en-CA" w:eastAsia="fr-CA"/>
              </w:rPr>
              <w:t>≤ x%</w:t>
            </w:r>
          </w:p>
        </w:tc>
        <w:tc>
          <w:tcPr>
            <w:tcW w:w="1159" w:type="dxa"/>
          </w:tcPr>
          <w:p w14:paraId="2651EAFC" w14:textId="7EC1C8A0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Yes</w:t>
            </w:r>
          </w:p>
        </w:tc>
        <w:tc>
          <w:tcPr>
            <w:tcW w:w="1133" w:type="dxa"/>
          </w:tcPr>
          <w:p w14:paraId="6C640412" w14:textId="67E178E0" w:rsidR="009B2426" w:rsidRPr="00726F13" w:rsidRDefault="009B2426" w:rsidP="009B2426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035" w:type="dxa"/>
          </w:tcPr>
          <w:p w14:paraId="6437CF7C" w14:textId="77777777" w:rsidR="009B2426" w:rsidRPr="00726F13" w:rsidRDefault="009B2426" w:rsidP="009B2426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73" w:type="dxa"/>
          </w:tcPr>
          <w:p w14:paraId="7D9EC54E" w14:textId="48B1B349" w:rsidR="009B2426" w:rsidRPr="00726F13" w:rsidRDefault="009B2426" w:rsidP="009B2426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</w:tr>
      <w:tr w:rsidR="009B2426" w14:paraId="58710275" w14:textId="77777777" w:rsidTr="009B2426">
        <w:tc>
          <w:tcPr>
            <w:tcW w:w="492" w:type="dxa"/>
          </w:tcPr>
          <w:p w14:paraId="27F0FC57" w14:textId="6C6071A1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17</w:t>
            </w:r>
          </w:p>
        </w:tc>
        <w:tc>
          <w:tcPr>
            <w:tcW w:w="759" w:type="dxa"/>
          </w:tcPr>
          <w:p w14:paraId="630D621B" w14:textId="7AAE41E8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Objects</w:t>
            </w:r>
          </w:p>
        </w:tc>
        <w:tc>
          <w:tcPr>
            <w:tcW w:w="1706" w:type="dxa"/>
          </w:tcPr>
          <w:p w14:paraId="088D3552" w14:textId="38850A5B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proofErr w:type="spellStart"/>
            <w:r w:rsidRPr="00726F13">
              <w:rPr>
                <w:rFonts w:cs="Arial"/>
                <w:sz w:val="16"/>
                <w:szCs w:val="16"/>
                <w:lang w:val="en-CA" w:eastAsia="fr-CA"/>
              </w:rPr>
              <w:t>Speech+Background</w:t>
            </w:r>
            <w:proofErr w:type="spellEnd"/>
          </w:p>
        </w:tc>
        <w:tc>
          <w:tcPr>
            <w:tcW w:w="804" w:type="dxa"/>
          </w:tcPr>
          <w:p w14:paraId="1379911C" w14:textId="5E259EC2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7.1.4</w:t>
            </w:r>
          </w:p>
        </w:tc>
        <w:tc>
          <w:tcPr>
            <w:tcW w:w="759" w:type="dxa"/>
          </w:tcPr>
          <w:p w14:paraId="2C67B4BC" w14:textId="7777777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28" w:type="dxa"/>
          </w:tcPr>
          <w:p w14:paraId="218D6917" w14:textId="789BF2A5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08723D">
              <w:rPr>
                <w:rFonts w:cs="Arial"/>
                <w:sz w:val="16"/>
                <w:szCs w:val="16"/>
                <w:lang w:val="en-CA" w:eastAsia="fr-CA"/>
              </w:rPr>
              <w:t>≤ x%</w:t>
            </w:r>
          </w:p>
        </w:tc>
        <w:tc>
          <w:tcPr>
            <w:tcW w:w="1159" w:type="dxa"/>
          </w:tcPr>
          <w:p w14:paraId="3200AFB5" w14:textId="5ACD461C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No</w:t>
            </w:r>
          </w:p>
        </w:tc>
        <w:tc>
          <w:tcPr>
            <w:tcW w:w="1133" w:type="dxa"/>
          </w:tcPr>
          <w:p w14:paraId="6C7BEEE2" w14:textId="11B88A5F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035" w:type="dxa"/>
          </w:tcPr>
          <w:p w14:paraId="69884371" w14:textId="7777777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73" w:type="dxa"/>
          </w:tcPr>
          <w:p w14:paraId="2B904342" w14:textId="7777777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</w:tr>
      <w:tr w:rsidR="009B2426" w14:paraId="65AF6255" w14:textId="77777777" w:rsidTr="009B2426">
        <w:tc>
          <w:tcPr>
            <w:tcW w:w="492" w:type="dxa"/>
          </w:tcPr>
          <w:p w14:paraId="067571C7" w14:textId="649B647D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18</w:t>
            </w:r>
          </w:p>
        </w:tc>
        <w:tc>
          <w:tcPr>
            <w:tcW w:w="759" w:type="dxa"/>
          </w:tcPr>
          <w:p w14:paraId="629A9547" w14:textId="0A234BC2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Objects</w:t>
            </w:r>
          </w:p>
        </w:tc>
        <w:tc>
          <w:tcPr>
            <w:tcW w:w="1706" w:type="dxa"/>
          </w:tcPr>
          <w:p w14:paraId="67CE35BF" w14:textId="62EB1993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Mixed &amp; Music</w:t>
            </w:r>
          </w:p>
        </w:tc>
        <w:tc>
          <w:tcPr>
            <w:tcW w:w="804" w:type="dxa"/>
          </w:tcPr>
          <w:p w14:paraId="5F5DACE7" w14:textId="01F9E4FC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Binaural</w:t>
            </w:r>
          </w:p>
        </w:tc>
        <w:tc>
          <w:tcPr>
            <w:tcW w:w="759" w:type="dxa"/>
          </w:tcPr>
          <w:p w14:paraId="68B6104E" w14:textId="7777777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28" w:type="dxa"/>
          </w:tcPr>
          <w:p w14:paraId="2B9C5E73" w14:textId="6FA11DAC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08723D">
              <w:rPr>
                <w:rFonts w:cs="Arial"/>
                <w:sz w:val="16"/>
                <w:szCs w:val="16"/>
                <w:lang w:val="en-CA" w:eastAsia="fr-CA"/>
              </w:rPr>
              <w:t>≤ x%</w:t>
            </w:r>
          </w:p>
        </w:tc>
        <w:tc>
          <w:tcPr>
            <w:tcW w:w="1159" w:type="dxa"/>
          </w:tcPr>
          <w:p w14:paraId="7B07BCE8" w14:textId="404D6679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No</w:t>
            </w:r>
          </w:p>
        </w:tc>
        <w:tc>
          <w:tcPr>
            <w:tcW w:w="1133" w:type="dxa"/>
          </w:tcPr>
          <w:p w14:paraId="386B26F9" w14:textId="12FC5469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035" w:type="dxa"/>
          </w:tcPr>
          <w:p w14:paraId="01C3020A" w14:textId="7777777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73" w:type="dxa"/>
          </w:tcPr>
          <w:p w14:paraId="3131FC78" w14:textId="7777777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</w:tr>
      <w:tr w:rsidR="009B2426" w14:paraId="290E3777" w14:textId="4F924804" w:rsidTr="009B2426">
        <w:tc>
          <w:tcPr>
            <w:tcW w:w="492" w:type="dxa"/>
          </w:tcPr>
          <w:p w14:paraId="5C6A51A1" w14:textId="4513FA55" w:rsidR="009B2426" w:rsidRPr="00726F13" w:rsidRDefault="009B2426" w:rsidP="009B2426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lastRenderedPageBreak/>
              <w:t>1</w:t>
            </w:r>
            <w:r w:rsidR="009343C7">
              <w:rPr>
                <w:rFonts w:cs="Arial"/>
                <w:sz w:val="16"/>
                <w:szCs w:val="16"/>
                <w:lang w:val="en-CA" w:eastAsia="fr-CA"/>
              </w:rPr>
              <w:t>9</w:t>
            </w:r>
          </w:p>
        </w:tc>
        <w:tc>
          <w:tcPr>
            <w:tcW w:w="759" w:type="dxa"/>
          </w:tcPr>
          <w:p w14:paraId="75CA739D" w14:textId="62B00C08" w:rsidR="009B2426" w:rsidRPr="00726F13" w:rsidRDefault="009B2426" w:rsidP="009B2426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MASA</w:t>
            </w:r>
          </w:p>
        </w:tc>
        <w:tc>
          <w:tcPr>
            <w:tcW w:w="1706" w:type="dxa"/>
          </w:tcPr>
          <w:p w14:paraId="32B33CEE" w14:textId="2061809A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Clean speech</w:t>
            </w:r>
          </w:p>
        </w:tc>
        <w:tc>
          <w:tcPr>
            <w:tcW w:w="804" w:type="dxa"/>
          </w:tcPr>
          <w:p w14:paraId="72C23DFA" w14:textId="22722163" w:rsidR="009B2426" w:rsidRPr="00726F13" w:rsidRDefault="009B2426" w:rsidP="009B2426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Binaural</w:t>
            </w:r>
          </w:p>
        </w:tc>
        <w:tc>
          <w:tcPr>
            <w:tcW w:w="759" w:type="dxa"/>
          </w:tcPr>
          <w:p w14:paraId="7B00014F" w14:textId="77777777" w:rsidR="009B2426" w:rsidRPr="00726F13" w:rsidRDefault="009B2426" w:rsidP="009B2426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28" w:type="dxa"/>
          </w:tcPr>
          <w:p w14:paraId="7EDB5418" w14:textId="753EFC9C" w:rsidR="009B2426" w:rsidRPr="00726F13" w:rsidRDefault="009B2426" w:rsidP="009B2426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08723D">
              <w:rPr>
                <w:rFonts w:cs="Arial"/>
                <w:sz w:val="16"/>
                <w:szCs w:val="16"/>
                <w:lang w:val="en-CA" w:eastAsia="fr-CA"/>
              </w:rPr>
              <w:t>≤ x%</w:t>
            </w:r>
          </w:p>
        </w:tc>
        <w:tc>
          <w:tcPr>
            <w:tcW w:w="1159" w:type="dxa"/>
          </w:tcPr>
          <w:p w14:paraId="1EE2C833" w14:textId="4B31983A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No</w:t>
            </w:r>
          </w:p>
        </w:tc>
        <w:tc>
          <w:tcPr>
            <w:tcW w:w="1133" w:type="dxa"/>
          </w:tcPr>
          <w:p w14:paraId="731934DF" w14:textId="0C6DDCEB" w:rsidR="009B2426" w:rsidRPr="00726F13" w:rsidRDefault="009B2426" w:rsidP="009B2426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035" w:type="dxa"/>
          </w:tcPr>
          <w:p w14:paraId="3AED36A8" w14:textId="77777777" w:rsidR="009B2426" w:rsidRPr="00726F13" w:rsidRDefault="009B2426" w:rsidP="009B2426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73" w:type="dxa"/>
          </w:tcPr>
          <w:p w14:paraId="39E1A9AE" w14:textId="73345D53" w:rsidR="009B2426" w:rsidRPr="00726F13" w:rsidRDefault="009B2426" w:rsidP="009B2426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</w:tr>
      <w:tr w:rsidR="009B2426" w14:paraId="4684AA6C" w14:textId="77777777" w:rsidTr="009B2426">
        <w:tc>
          <w:tcPr>
            <w:tcW w:w="492" w:type="dxa"/>
          </w:tcPr>
          <w:p w14:paraId="72A995DD" w14:textId="402424F8" w:rsidR="009B2426" w:rsidRPr="00726F13" w:rsidRDefault="009343C7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20</w:t>
            </w:r>
          </w:p>
        </w:tc>
        <w:tc>
          <w:tcPr>
            <w:tcW w:w="759" w:type="dxa"/>
          </w:tcPr>
          <w:p w14:paraId="6EE7445B" w14:textId="080E921D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MASA</w:t>
            </w:r>
          </w:p>
        </w:tc>
        <w:tc>
          <w:tcPr>
            <w:tcW w:w="1706" w:type="dxa"/>
          </w:tcPr>
          <w:p w14:paraId="4CFAD3D5" w14:textId="578F5236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proofErr w:type="spellStart"/>
            <w:r w:rsidRPr="00726F13">
              <w:rPr>
                <w:rFonts w:cs="Arial"/>
                <w:sz w:val="16"/>
                <w:szCs w:val="16"/>
                <w:lang w:val="en-CA" w:eastAsia="fr-CA"/>
              </w:rPr>
              <w:t>Speech+Background</w:t>
            </w:r>
            <w:proofErr w:type="spellEnd"/>
          </w:p>
        </w:tc>
        <w:tc>
          <w:tcPr>
            <w:tcW w:w="804" w:type="dxa"/>
          </w:tcPr>
          <w:p w14:paraId="393647AD" w14:textId="6AD25775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Binaural</w:t>
            </w:r>
          </w:p>
        </w:tc>
        <w:tc>
          <w:tcPr>
            <w:tcW w:w="759" w:type="dxa"/>
          </w:tcPr>
          <w:p w14:paraId="30B55E18" w14:textId="7777777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28" w:type="dxa"/>
          </w:tcPr>
          <w:p w14:paraId="38E787C6" w14:textId="500FF4B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08723D">
              <w:rPr>
                <w:rFonts w:cs="Arial"/>
                <w:sz w:val="16"/>
                <w:szCs w:val="16"/>
                <w:lang w:val="en-CA" w:eastAsia="fr-CA"/>
              </w:rPr>
              <w:t>≤ x%</w:t>
            </w:r>
          </w:p>
        </w:tc>
        <w:tc>
          <w:tcPr>
            <w:tcW w:w="1159" w:type="dxa"/>
          </w:tcPr>
          <w:p w14:paraId="17D3C7B7" w14:textId="1AF6E543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Yes</w:t>
            </w:r>
          </w:p>
        </w:tc>
        <w:tc>
          <w:tcPr>
            <w:tcW w:w="1133" w:type="dxa"/>
          </w:tcPr>
          <w:p w14:paraId="1F6140A5" w14:textId="0F2C0020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035" w:type="dxa"/>
          </w:tcPr>
          <w:p w14:paraId="70F9C0F9" w14:textId="7777777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73" w:type="dxa"/>
          </w:tcPr>
          <w:p w14:paraId="386CF1CA" w14:textId="7777777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</w:tr>
      <w:tr w:rsidR="009B2426" w14:paraId="5D0FD3F1" w14:textId="77777777" w:rsidTr="009B2426">
        <w:tc>
          <w:tcPr>
            <w:tcW w:w="492" w:type="dxa"/>
          </w:tcPr>
          <w:p w14:paraId="105548CA" w14:textId="4AA34C2E" w:rsidR="009B2426" w:rsidRPr="00726F13" w:rsidRDefault="009343C7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21</w:t>
            </w:r>
          </w:p>
        </w:tc>
        <w:tc>
          <w:tcPr>
            <w:tcW w:w="759" w:type="dxa"/>
          </w:tcPr>
          <w:p w14:paraId="32D636E3" w14:textId="32082021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MASA</w:t>
            </w:r>
          </w:p>
        </w:tc>
        <w:tc>
          <w:tcPr>
            <w:tcW w:w="1706" w:type="dxa"/>
          </w:tcPr>
          <w:p w14:paraId="01275ED9" w14:textId="3051B949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Mixed &amp; Music</w:t>
            </w:r>
          </w:p>
        </w:tc>
        <w:tc>
          <w:tcPr>
            <w:tcW w:w="804" w:type="dxa"/>
          </w:tcPr>
          <w:p w14:paraId="5F048392" w14:textId="644851F0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7.1.4</w:t>
            </w:r>
          </w:p>
        </w:tc>
        <w:tc>
          <w:tcPr>
            <w:tcW w:w="759" w:type="dxa"/>
          </w:tcPr>
          <w:p w14:paraId="4CFFDB83" w14:textId="7777777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28" w:type="dxa"/>
          </w:tcPr>
          <w:p w14:paraId="0E94FCCC" w14:textId="260D97D4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08723D">
              <w:rPr>
                <w:rFonts w:cs="Arial"/>
                <w:sz w:val="16"/>
                <w:szCs w:val="16"/>
                <w:lang w:val="en-CA" w:eastAsia="fr-CA"/>
              </w:rPr>
              <w:t>≤ x%</w:t>
            </w:r>
          </w:p>
        </w:tc>
        <w:tc>
          <w:tcPr>
            <w:tcW w:w="1159" w:type="dxa"/>
          </w:tcPr>
          <w:p w14:paraId="0189B8E1" w14:textId="10077C30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No</w:t>
            </w:r>
          </w:p>
        </w:tc>
        <w:tc>
          <w:tcPr>
            <w:tcW w:w="1133" w:type="dxa"/>
          </w:tcPr>
          <w:p w14:paraId="598FAB24" w14:textId="72866F70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035" w:type="dxa"/>
          </w:tcPr>
          <w:p w14:paraId="77A55AD8" w14:textId="7777777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73" w:type="dxa"/>
          </w:tcPr>
          <w:p w14:paraId="1D9AF759" w14:textId="77777777" w:rsidR="009B2426" w:rsidRPr="00726F13" w:rsidRDefault="009B2426" w:rsidP="009B2426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</w:tr>
    </w:tbl>
    <w:p w14:paraId="478F2AFB" w14:textId="77777777" w:rsidR="00154D8C" w:rsidRDefault="00154D8C" w:rsidP="00857265">
      <w:pPr>
        <w:ind w:left="360"/>
        <w:rPr>
          <w:lang w:val="en-CA" w:eastAsia="fr-CA"/>
        </w:rPr>
      </w:pPr>
    </w:p>
    <w:p w14:paraId="4F289221" w14:textId="3A1B6219" w:rsidR="00FE71EE" w:rsidRDefault="00F0684B" w:rsidP="00857265">
      <w:pPr>
        <w:ind w:left="360"/>
        <w:rPr>
          <w:lang w:val="en-CA" w:eastAsia="fr-CA"/>
        </w:rPr>
      </w:pPr>
      <w:r>
        <w:rPr>
          <w:lang w:val="en-CA" w:eastAsia="fr-CA"/>
        </w:rPr>
        <w:t>Notes:</w:t>
      </w:r>
    </w:p>
    <w:p w14:paraId="0914032F" w14:textId="77777777" w:rsidR="009343C7" w:rsidRDefault="009343C7" w:rsidP="009343C7">
      <w:pPr>
        <w:pStyle w:val="ListParagraph"/>
        <w:numPr>
          <w:ilvl w:val="0"/>
          <w:numId w:val="30"/>
        </w:numPr>
        <w:rPr>
          <w:lang w:val="en-CA" w:eastAsia="fr-CA"/>
        </w:rPr>
      </w:pPr>
      <w:r>
        <w:rPr>
          <w:lang w:val="en-CA" w:eastAsia="fr-CA"/>
        </w:rPr>
        <w:t xml:space="preserve">Currently considered </w:t>
      </w:r>
      <w:proofErr w:type="spellStart"/>
      <w:r>
        <w:rPr>
          <w:lang w:val="en-CA" w:eastAsia="fr-CA"/>
        </w:rPr>
        <w:t>methologies</w:t>
      </w:r>
      <w:proofErr w:type="spellEnd"/>
      <w:r>
        <w:rPr>
          <w:lang w:val="en-CA" w:eastAsia="fr-CA"/>
        </w:rPr>
        <w:t xml:space="preserve"> are P.800 DCR and MUSHRA</w:t>
      </w:r>
    </w:p>
    <w:p w14:paraId="74295E1A" w14:textId="3278016E" w:rsidR="006F2222" w:rsidRDefault="006F2222" w:rsidP="00F0684B">
      <w:pPr>
        <w:pStyle w:val="ListParagraph"/>
        <w:numPr>
          <w:ilvl w:val="0"/>
          <w:numId w:val="30"/>
        </w:numPr>
        <w:rPr>
          <w:lang w:val="en-CA" w:eastAsia="fr-CA"/>
        </w:rPr>
      </w:pPr>
      <w:r>
        <w:rPr>
          <w:lang w:val="en-CA" w:eastAsia="fr-CA"/>
        </w:rPr>
        <w:t>Bitrates will be specified later, depen</w:t>
      </w:r>
      <w:r w:rsidR="00E50E20">
        <w:rPr>
          <w:lang w:val="en-CA" w:eastAsia="fr-CA"/>
        </w:rPr>
        <w:t>ding on the methodologies etc.</w:t>
      </w:r>
    </w:p>
    <w:p w14:paraId="044F3CD9" w14:textId="25DB967F" w:rsidR="00FD3D44" w:rsidRDefault="00FD3D44" w:rsidP="00F0684B">
      <w:pPr>
        <w:pStyle w:val="ListParagraph"/>
        <w:numPr>
          <w:ilvl w:val="0"/>
          <w:numId w:val="30"/>
        </w:numPr>
        <w:rPr>
          <w:lang w:val="en-CA" w:eastAsia="fr-CA"/>
        </w:rPr>
      </w:pPr>
      <w:r>
        <w:rPr>
          <w:lang w:val="en-CA" w:eastAsia="fr-CA"/>
        </w:rPr>
        <w:t xml:space="preserve">Stereo </w:t>
      </w:r>
      <w:r w:rsidR="00CB0019">
        <w:rPr>
          <w:lang w:val="en-CA" w:eastAsia="fr-CA"/>
        </w:rPr>
        <w:t xml:space="preserve">may </w:t>
      </w:r>
      <w:r>
        <w:rPr>
          <w:lang w:val="en-CA" w:eastAsia="fr-CA"/>
        </w:rPr>
        <w:t xml:space="preserve">include </w:t>
      </w:r>
      <w:proofErr w:type="spellStart"/>
      <w:r w:rsidR="00CB0019">
        <w:rPr>
          <w:lang w:val="en-CA" w:eastAsia="fr-CA"/>
        </w:rPr>
        <w:t>b</w:t>
      </w:r>
      <w:r>
        <w:rPr>
          <w:lang w:val="en-CA" w:eastAsia="fr-CA"/>
        </w:rPr>
        <w:t>inaural</w:t>
      </w:r>
      <w:r w:rsidR="00CB0019">
        <w:rPr>
          <w:lang w:val="en-CA" w:eastAsia="fr-CA"/>
        </w:rPr>
        <w:t>ized</w:t>
      </w:r>
      <w:proofErr w:type="spellEnd"/>
      <w:r w:rsidR="00CB0019">
        <w:rPr>
          <w:lang w:val="en-CA" w:eastAsia="fr-CA"/>
        </w:rPr>
        <w:t xml:space="preserve"> samples</w:t>
      </w:r>
      <w:r>
        <w:rPr>
          <w:lang w:val="en-CA" w:eastAsia="fr-CA"/>
        </w:rPr>
        <w:t xml:space="preserve"> </w:t>
      </w:r>
      <w:r w:rsidR="004C566B">
        <w:rPr>
          <w:lang w:val="en-CA" w:eastAsia="fr-CA"/>
        </w:rPr>
        <w:t>(</w:t>
      </w:r>
      <w:r>
        <w:rPr>
          <w:lang w:val="en-CA" w:eastAsia="fr-CA"/>
        </w:rPr>
        <w:t>without head</w:t>
      </w:r>
      <w:r w:rsidR="00CB0019">
        <w:rPr>
          <w:lang w:val="en-CA" w:eastAsia="fr-CA"/>
        </w:rPr>
        <w:t xml:space="preserve"> tracking</w:t>
      </w:r>
      <w:r w:rsidR="004C566B">
        <w:rPr>
          <w:lang w:val="en-CA" w:eastAsia="fr-CA"/>
        </w:rPr>
        <w:t>)</w:t>
      </w:r>
    </w:p>
    <w:p w14:paraId="29C2F25B" w14:textId="16D993D0" w:rsidR="004323C8" w:rsidRDefault="004323C8" w:rsidP="00F0684B">
      <w:pPr>
        <w:pStyle w:val="ListParagraph"/>
        <w:numPr>
          <w:ilvl w:val="0"/>
          <w:numId w:val="30"/>
        </w:numPr>
        <w:rPr>
          <w:lang w:val="en-CA" w:eastAsia="fr-CA"/>
        </w:rPr>
      </w:pPr>
      <w:r>
        <w:rPr>
          <w:lang w:val="en-CA" w:eastAsia="fr-CA"/>
        </w:rPr>
        <w:t>Stereo and Binaural Output is listened via headphones</w:t>
      </w:r>
    </w:p>
    <w:p w14:paraId="2C06CFF1" w14:textId="16EC8489" w:rsidR="00876887" w:rsidRDefault="00683568" w:rsidP="00F0684B">
      <w:pPr>
        <w:pStyle w:val="ListParagraph"/>
        <w:numPr>
          <w:ilvl w:val="0"/>
          <w:numId w:val="30"/>
        </w:numPr>
        <w:rPr>
          <w:lang w:val="en-CA" w:eastAsia="fr-CA"/>
        </w:rPr>
      </w:pPr>
      <w:r>
        <w:rPr>
          <w:lang w:val="en-CA" w:eastAsia="fr-CA"/>
        </w:rPr>
        <w:t>For inputs 7.1.4, FOA, HOA3, Objects</w:t>
      </w:r>
      <w:r w:rsidR="00244BF2">
        <w:rPr>
          <w:lang w:val="en-CA" w:eastAsia="fr-CA"/>
        </w:rPr>
        <w:t xml:space="preserve"> &amp; MASA </w:t>
      </w:r>
      <w:r w:rsidR="000264AB">
        <w:rPr>
          <w:lang w:val="en-CA" w:eastAsia="fr-CA"/>
        </w:rPr>
        <w:t xml:space="preserve">vertical </w:t>
      </w:r>
      <w:r w:rsidR="00154D8C">
        <w:rPr>
          <w:lang w:val="en-CA" w:eastAsia="fr-CA"/>
        </w:rPr>
        <w:t>dimension</w:t>
      </w:r>
      <w:r w:rsidR="000264AB">
        <w:rPr>
          <w:lang w:val="en-CA" w:eastAsia="fr-CA"/>
        </w:rPr>
        <w:t xml:space="preserve"> is assumed in the samples</w:t>
      </w:r>
    </w:p>
    <w:p w14:paraId="294926C4" w14:textId="4155B6D4" w:rsidR="00C85405" w:rsidRDefault="006522E2" w:rsidP="00F0684B">
      <w:pPr>
        <w:pStyle w:val="ListParagraph"/>
        <w:numPr>
          <w:ilvl w:val="0"/>
          <w:numId w:val="30"/>
        </w:numPr>
        <w:rPr>
          <w:lang w:val="en-CA" w:eastAsia="fr-CA"/>
        </w:rPr>
      </w:pPr>
      <w:r>
        <w:rPr>
          <w:lang w:val="en-CA" w:eastAsia="fr-CA"/>
        </w:rPr>
        <w:t xml:space="preserve">Headtracking </w:t>
      </w:r>
      <w:r w:rsidR="00955C3A">
        <w:rPr>
          <w:lang w:val="en-CA" w:eastAsia="fr-CA"/>
        </w:rPr>
        <w:t>is</w:t>
      </w:r>
      <w:r>
        <w:rPr>
          <w:lang w:val="en-CA" w:eastAsia="fr-CA"/>
        </w:rPr>
        <w:t xml:space="preserve"> a</w:t>
      </w:r>
      <w:r w:rsidR="00C85405">
        <w:rPr>
          <w:lang w:val="en-CA" w:eastAsia="fr-CA"/>
        </w:rPr>
        <w:t>ssumed simulated</w:t>
      </w:r>
    </w:p>
    <w:p w14:paraId="1EC9C07B" w14:textId="53BE5805" w:rsidR="009D5535" w:rsidRDefault="009D5535" w:rsidP="00F0684B">
      <w:pPr>
        <w:pStyle w:val="ListParagraph"/>
        <w:numPr>
          <w:ilvl w:val="0"/>
          <w:numId w:val="30"/>
        </w:numPr>
        <w:rPr>
          <w:lang w:val="en-CA" w:eastAsia="fr-CA"/>
        </w:rPr>
      </w:pPr>
      <w:r>
        <w:rPr>
          <w:lang w:val="en-CA" w:eastAsia="fr-CA"/>
        </w:rPr>
        <w:t xml:space="preserve">Maximum Frame Error Rate (FER) x% </w:t>
      </w:r>
      <w:r w:rsidR="006373FB">
        <w:rPr>
          <w:lang w:val="en-CA" w:eastAsia="fr-CA"/>
        </w:rPr>
        <w:t>depends on</w:t>
      </w:r>
      <w:r>
        <w:rPr>
          <w:lang w:val="en-CA" w:eastAsia="fr-CA"/>
        </w:rPr>
        <w:t xml:space="preserve"> whether </w:t>
      </w:r>
      <w:r w:rsidR="00C00825">
        <w:rPr>
          <w:lang w:val="en-CA" w:eastAsia="fr-CA"/>
        </w:rPr>
        <w:t xml:space="preserve">channel error conditions are mixed with clean channel conditions </w:t>
      </w:r>
      <w:r w:rsidR="006373FB">
        <w:rPr>
          <w:lang w:val="en-CA" w:eastAsia="fr-CA"/>
        </w:rPr>
        <w:t xml:space="preserve">in the same experiment </w:t>
      </w:r>
      <w:r w:rsidR="00C00825">
        <w:rPr>
          <w:lang w:val="en-CA" w:eastAsia="fr-CA"/>
        </w:rPr>
        <w:t xml:space="preserve">(as assumed in the above table), or whether </w:t>
      </w:r>
      <w:r w:rsidR="00F22B28">
        <w:rPr>
          <w:lang w:val="en-CA" w:eastAsia="fr-CA"/>
        </w:rPr>
        <w:t>separate experiments are designed specifically for testing channel errors. In the former case, x should not be too high</w:t>
      </w:r>
      <w:r w:rsidR="006861E4">
        <w:rPr>
          <w:lang w:val="en-CA" w:eastAsia="fr-CA"/>
        </w:rPr>
        <w:t xml:space="preserve"> to prevent compressing results for clean channel conditions, </w:t>
      </w:r>
      <w:proofErr w:type="gramStart"/>
      <w:r w:rsidR="006861E4">
        <w:rPr>
          <w:lang w:val="en-CA" w:eastAsia="fr-CA"/>
        </w:rPr>
        <w:t>e.g.</w:t>
      </w:r>
      <w:proofErr w:type="gramEnd"/>
      <w:r w:rsidR="006861E4">
        <w:rPr>
          <w:lang w:val="en-CA" w:eastAsia="fr-CA"/>
        </w:rPr>
        <w:t xml:space="preserve"> </w:t>
      </w:r>
      <w:r w:rsidR="00286526">
        <w:rPr>
          <w:lang w:val="en-CA" w:eastAsia="fr-CA"/>
        </w:rPr>
        <w:t>x=3</w:t>
      </w:r>
      <w:r w:rsidR="006861E4">
        <w:rPr>
          <w:lang w:val="en-CA" w:eastAsia="fr-CA"/>
        </w:rPr>
        <w:t>.</w:t>
      </w:r>
    </w:p>
    <w:p w14:paraId="1053A7BA" w14:textId="3D8D4618" w:rsidR="001E0887" w:rsidRDefault="009423FB" w:rsidP="00F0684B">
      <w:pPr>
        <w:pStyle w:val="ListParagraph"/>
        <w:numPr>
          <w:ilvl w:val="0"/>
          <w:numId w:val="30"/>
        </w:numPr>
        <w:rPr>
          <w:lang w:val="en-CA" w:eastAsia="fr-CA"/>
        </w:rPr>
      </w:pPr>
      <w:r>
        <w:rPr>
          <w:lang w:val="en-CA" w:eastAsia="fr-CA"/>
        </w:rPr>
        <w:t>DTX on</w:t>
      </w:r>
      <w:r w:rsidR="007C2D94">
        <w:rPr>
          <w:lang w:val="en-CA" w:eastAsia="fr-CA"/>
        </w:rPr>
        <w:t>/off</w:t>
      </w:r>
      <w:r>
        <w:rPr>
          <w:lang w:val="en-CA" w:eastAsia="fr-CA"/>
        </w:rPr>
        <w:t xml:space="preserve"> is assumed </w:t>
      </w:r>
      <w:r w:rsidR="007C2D94">
        <w:rPr>
          <w:lang w:val="en-CA" w:eastAsia="fr-CA"/>
        </w:rPr>
        <w:t xml:space="preserve">within the same </w:t>
      </w:r>
      <w:r w:rsidR="000C131C">
        <w:rPr>
          <w:lang w:val="en-CA" w:eastAsia="fr-CA"/>
        </w:rPr>
        <w:t>experiment</w:t>
      </w:r>
      <w:r w:rsidR="00E75E9A">
        <w:rPr>
          <w:lang w:val="en-CA" w:eastAsia="fr-CA"/>
        </w:rPr>
        <w:t xml:space="preserve">, where DTX on is used for </w:t>
      </w:r>
      <w:r>
        <w:rPr>
          <w:lang w:val="en-CA" w:eastAsia="fr-CA"/>
        </w:rPr>
        <w:t>relevant</w:t>
      </w:r>
      <w:r w:rsidR="00E75E9A">
        <w:rPr>
          <w:lang w:val="en-CA" w:eastAsia="fr-CA"/>
        </w:rPr>
        <w:t xml:space="preserve"> conditions</w:t>
      </w:r>
    </w:p>
    <w:p w14:paraId="33E6CB23" w14:textId="38633EED" w:rsidR="001A307D" w:rsidRDefault="001A307D" w:rsidP="00F0684B">
      <w:pPr>
        <w:pStyle w:val="ListParagraph"/>
        <w:numPr>
          <w:ilvl w:val="0"/>
          <w:numId w:val="30"/>
        </w:numPr>
        <w:rPr>
          <w:lang w:val="en-CA" w:eastAsia="fr-CA"/>
        </w:rPr>
      </w:pPr>
      <w:r>
        <w:rPr>
          <w:lang w:val="en-CA" w:eastAsia="fr-CA"/>
        </w:rPr>
        <w:t xml:space="preserve">ESDRUs are used only for </w:t>
      </w:r>
      <w:r w:rsidR="00F37825">
        <w:rPr>
          <w:lang w:val="en-CA" w:eastAsia="fr-CA"/>
        </w:rPr>
        <w:t>listening via headphones</w:t>
      </w:r>
    </w:p>
    <w:p w14:paraId="32B50119" w14:textId="1FCA8629" w:rsidR="0054108B" w:rsidRDefault="0054108B" w:rsidP="00F0684B">
      <w:pPr>
        <w:pStyle w:val="ListParagraph"/>
        <w:numPr>
          <w:ilvl w:val="0"/>
          <w:numId w:val="30"/>
        </w:numPr>
        <w:rPr>
          <w:lang w:val="en-CA" w:eastAsia="fr-CA"/>
        </w:rPr>
      </w:pPr>
      <w:r>
        <w:rPr>
          <w:lang w:val="en-CA" w:eastAsia="fr-CA"/>
        </w:rPr>
        <w:t>FOA can possibly be merged with HOA</w:t>
      </w:r>
    </w:p>
    <w:p w14:paraId="4EE6A850" w14:textId="13BA183C" w:rsidR="00CF7DA8" w:rsidRDefault="00CF7DA8" w:rsidP="00CF7DA8">
      <w:pPr>
        <w:pStyle w:val="ListParagraph"/>
        <w:numPr>
          <w:ilvl w:val="0"/>
          <w:numId w:val="30"/>
        </w:numPr>
        <w:rPr>
          <w:lang w:val="en-CA" w:eastAsia="fr-CA"/>
        </w:rPr>
      </w:pPr>
      <w:r>
        <w:rPr>
          <w:lang w:val="en-CA" w:eastAsia="fr-CA"/>
        </w:rPr>
        <w:t>Tandem is not tested</w:t>
      </w:r>
      <w:r w:rsidR="00D25BAA">
        <w:rPr>
          <w:lang w:val="en-CA" w:eastAsia="fr-CA"/>
        </w:rPr>
        <w:t xml:space="preserve"> in Selection</w:t>
      </w:r>
    </w:p>
    <w:p w14:paraId="01D3E832" w14:textId="3684B050" w:rsidR="00CF7DA8" w:rsidRDefault="00CF7DA8" w:rsidP="00CF7DA8">
      <w:pPr>
        <w:pStyle w:val="ListParagraph"/>
        <w:numPr>
          <w:ilvl w:val="0"/>
          <w:numId w:val="30"/>
        </w:numPr>
        <w:rPr>
          <w:lang w:val="en-CA" w:eastAsia="fr-CA"/>
        </w:rPr>
      </w:pPr>
      <w:r>
        <w:rPr>
          <w:lang w:val="en-CA" w:eastAsia="fr-CA"/>
        </w:rPr>
        <w:t>Rate switching is not tested</w:t>
      </w:r>
      <w:r w:rsidR="00D25BAA">
        <w:rPr>
          <w:lang w:val="en-CA" w:eastAsia="fr-CA"/>
        </w:rPr>
        <w:t xml:space="preserve"> in Selection</w:t>
      </w:r>
    </w:p>
    <w:p w14:paraId="7023D7A5" w14:textId="3A439821" w:rsidR="001E6D3D" w:rsidRPr="00F0684B" w:rsidRDefault="001E6D3D" w:rsidP="00F0684B">
      <w:pPr>
        <w:pStyle w:val="ListParagraph"/>
        <w:numPr>
          <w:ilvl w:val="0"/>
          <w:numId w:val="30"/>
        </w:numPr>
        <w:rPr>
          <w:lang w:val="en-CA" w:eastAsia="fr-CA"/>
        </w:rPr>
      </w:pPr>
      <w:r>
        <w:rPr>
          <w:lang w:val="en-CA" w:eastAsia="fr-CA"/>
        </w:rPr>
        <w:t>Operating points not tested in Selection will be addressed in the Characterization test</w:t>
      </w:r>
    </w:p>
    <w:p w14:paraId="3D03AF7E" w14:textId="77777777" w:rsidR="00A027CF" w:rsidRDefault="00A027CF" w:rsidP="00A027CF">
      <w:pPr>
        <w:pStyle w:val="Heading1"/>
      </w:pPr>
    </w:p>
    <w:p w14:paraId="25FF4FA6" w14:textId="6B0C153B" w:rsidR="00CF7DA8" w:rsidRDefault="00CF7DA8" w:rsidP="00A027CF">
      <w:pPr>
        <w:pStyle w:val="Heading1"/>
      </w:pPr>
      <w:r>
        <w:t>Proposal</w:t>
      </w:r>
      <w:r w:rsidR="00C46D93">
        <w:t>s</w:t>
      </w:r>
    </w:p>
    <w:p w14:paraId="4997721E" w14:textId="5901E398" w:rsidR="00C46D93" w:rsidRDefault="00D17086" w:rsidP="00C46D93">
      <w:pPr>
        <w:pStyle w:val="ListParagraph"/>
        <w:numPr>
          <w:ilvl w:val="0"/>
          <w:numId w:val="31"/>
        </w:numPr>
      </w:pPr>
      <w:r>
        <w:t>To i</w:t>
      </w:r>
      <w:r w:rsidR="004A1623">
        <w:t xml:space="preserve">nclude the </w:t>
      </w:r>
      <w:r w:rsidR="00A4536A">
        <w:t>above table as a placeholder into IVAS-</w:t>
      </w:r>
      <w:r w:rsidR="00C4675A">
        <w:t>8a</w:t>
      </w:r>
      <w:r w:rsidR="005A432F">
        <w:t xml:space="preserve"> (Test Plan for Selection Phase)</w:t>
      </w:r>
      <w:r w:rsidR="00A66354">
        <w:t xml:space="preserve"> </w:t>
      </w:r>
      <w:r w:rsidR="00C20752">
        <w:fldChar w:fldCharType="begin"/>
      </w:r>
      <w:r w:rsidR="00C20752">
        <w:instrText xml:space="preserve"> REF _Ref102558780 \r \h </w:instrText>
      </w:r>
      <w:r w:rsidR="00C20752">
        <w:fldChar w:fldCharType="separate"/>
      </w:r>
      <w:r w:rsidR="009638F0">
        <w:t>[2]</w:t>
      </w:r>
      <w:r w:rsidR="00C20752">
        <w:fldChar w:fldCharType="end"/>
      </w:r>
      <w:r w:rsidR="00497649">
        <w:t>, under brackets.</w:t>
      </w:r>
    </w:p>
    <w:p w14:paraId="000AFA80" w14:textId="44469E33" w:rsidR="005A432F" w:rsidRDefault="005A432F" w:rsidP="00C46D93">
      <w:pPr>
        <w:pStyle w:val="ListParagraph"/>
        <w:numPr>
          <w:ilvl w:val="0"/>
          <w:numId w:val="31"/>
        </w:numPr>
      </w:pPr>
      <w:r>
        <w:t xml:space="preserve">For </w:t>
      </w:r>
      <w:r w:rsidR="00D17086">
        <w:t xml:space="preserve">candidate External Listening Laboratories to </w:t>
      </w:r>
      <w:r w:rsidR="00D526F6">
        <w:t>indicate</w:t>
      </w:r>
      <w:r w:rsidR="00454321">
        <w:t xml:space="preserve"> approximate cost estimates </w:t>
      </w:r>
      <w:r w:rsidR="00E463D3">
        <w:t xml:space="preserve">per experiment </w:t>
      </w:r>
      <w:r w:rsidR="00454321">
        <w:t>for different listening scenarios and test</w:t>
      </w:r>
      <w:r w:rsidR="004C5B51">
        <w:t xml:space="preserve"> methodologies. More specifically, providing </w:t>
      </w:r>
      <w:r w:rsidR="005D4B20">
        <w:t>approximate cost estimates for the following scenarios:</w:t>
      </w:r>
    </w:p>
    <w:p w14:paraId="3D20D09A" w14:textId="30E8942F" w:rsidR="005D4B20" w:rsidRDefault="005D4B20" w:rsidP="005D4B20">
      <w:pPr>
        <w:pStyle w:val="ListParagraph"/>
        <w:numPr>
          <w:ilvl w:val="1"/>
          <w:numId w:val="31"/>
        </w:numPr>
      </w:pPr>
      <w:r>
        <w:t xml:space="preserve">P.800 DCR </w:t>
      </w:r>
      <w:r w:rsidR="009638F0">
        <w:fldChar w:fldCharType="begin"/>
      </w:r>
      <w:r w:rsidR="009638F0">
        <w:instrText xml:space="preserve"> REF _Ref102558975 \r \h </w:instrText>
      </w:r>
      <w:r w:rsidR="009638F0">
        <w:fldChar w:fldCharType="separate"/>
      </w:r>
      <w:r w:rsidR="009638F0">
        <w:t>[3]</w:t>
      </w:r>
      <w:r w:rsidR="009638F0">
        <w:fldChar w:fldCharType="end"/>
      </w:r>
      <w:r w:rsidR="00A66354">
        <w:t xml:space="preserve"> </w:t>
      </w:r>
      <w:r>
        <w:t>using headphones</w:t>
      </w:r>
    </w:p>
    <w:p w14:paraId="6396637D" w14:textId="6C18BEE5" w:rsidR="005D4B20" w:rsidRDefault="005D4B20" w:rsidP="005D4B20">
      <w:pPr>
        <w:pStyle w:val="ListParagraph"/>
        <w:numPr>
          <w:ilvl w:val="1"/>
          <w:numId w:val="31"/>
        </w:numPr>
      </w:pPr>
      <w:r>
        <w:t>P.800 DCR using 7.1.4 loudspeaker setup</w:t>
      </w:r>
    </w:p>
    <w:p w14:paraId="0C6056F3" w14:textId="26A88EC1" w:rsidR="005D4B20" w:rsidRDefault="00B114B8" w:rsidP="005D4B20">
      <w:pPr>
        <w:pStyle w:val="ListParagraph"/>
        <w:numPr>
          <w:ilvl w:val="1"/>
          <w:numId w:val="31"/>
        </w:numPr>
      </w:pPr>
      <w:r>
        <w:t xml:space="preserve">BS.1534 MUSHRA </w:t>
      </w:r>
      <w:r w:rsidR="00A66354">
        <w:fldChar w:fldCharType="begin"/>
      </w:r>
      <w:r w:rsidR="00A66354">
        <w:instrText xml:space="preserve"> REF _Ref102558659 \r \h </w:instrText>
      </w:r>
      <w:r w:rsidR="00A66354">
        <w:fldChar w:fldCharType="separate"/>
      </w:r>
      <w:r w:rsidR="009638F0">
        <w:t>[4]</w:t>
      </w:r>
      <w:r w:rsidR="00A66354">
        <w:fldChar w:fldCharType="end"/>
      </w:r>
      <w:r w:rsidR="00A66354">
        <w:t xml:space="preserve"> </w:t>
      </w:r>
      <w:r>
        <w:t>using headphones</w:t>
      </w:r>
    </w:p>
    <w:p w14:paraId="3419A598" w14:textId="23892993" w:rsidR="00B114B8" w:rsidRDefault="00B114B8" w:rsidP="00B114B8">
      <w:pPr>
        <w:pStyle w:val="ListParagraph"/>
        <w:numPr>
          <w:ilvl w:val="1"/>
          <w:numId w:val="31"/>
        </w:numPr>
      </w:pPr>
      <w:r>
        <w:t>BS.1534 MUSHRA using 7.1.4 loudspeaker setup</w:t>
      </w:r>
    </w:p>
    <w:p w14:paraId="5FCC7554" w14:textId="77777777" w:rsidR="00B114B8" w:rsidRPr="00C46D93" w:rsidRDefault="00B114B8" w:rsidP="00B114B8">
      <w:pPr>
        <w:pStyle w:val="ListParagraph"/>
        <w:ind w:left="1440"/>
      </w:pPr>
    </w:p>
    <w:p w14:paraId="5E68897F" w14:textId="55D6A185" w:rsidR="009274CE" w:rsidRDefault="009274CE" w:rsidP="00A027CF">
      <w:pPr>
        <w:pStyle w:val="Heading1"/>
      </w:pPr>
      <w:r w:rsidRPr="0057781B">
        <w:t>Reference</w:t>
      </w:r>
      <w:r w:rsidR="0057781B" w:rsidRPr="0057781B">
        <w:t>s</w:t>
      </w:r>
    </w:p>
    <w:p w14:paraId="799060C2" w14:textId="10CAAB76" w:rsidR="00095674" w:rsidRDefault="00A95676" w:rsidP="00095674">
      <w:pPr>
        <w:pStyle w:val="References"/>
        <w:rPr>
          <w:rFonts w:ascii="Arial" w:hAnsi="Arial" w:cs="Arial"/>
          <w:sz w:val="20"/>
        </w:rPr>
      </w:pPr>
      <w:bookmarkStart w:id="10" w:name="_Ref102558309"/>
      <w:r w:rsidRPr="00A95676">
        <w:rPr>
          <w:rFonts w:ascii="Arial" w:hAnsi="Arial" w:cs="Arial"/>
          <w:sz w:val="20"/>
        </w:rPr>
        <w:t>S4aA220004</w:t>
      </w:r>
      <w:r w:rsidR="00D04EA3">
        <w:rPr>
          <w:rFonts w:ascii="Arial" w:hAnsi="Arial" w:cs="Arial"/>
          <w:sz w:val="20"/>
        </w:rPr>
        <w:t xml:space="preserve">: </w:t>
      </w:r>
      <w:r w:rsidRPr="00A95676">
        <w:rPr>
          <w:rFonts w:ascii="Arial" w:hAnsi="Arial" w:cs="Arial"/>
          <w:sz w:val="20"/>
        </w:rPr>
        <w:t>High</w:t>
      </w:r>
      <w:r w:rsidR="00D04EA3">
        <w:rPr>
          <w:rFonts w:ascii="Arial" w:hAnsi="Arial" w:cs="Arial"/>
          <w:sz w:val="20"/>
        </w:rPr>
        <w:t>-</w:t>
      </w:r>
      <w:r w:rsidRPr="00A95676">
        <w:rPr>
          <w:rFonts w:ascii="Arial" w:hAnsi="Arial" w:cs="Arial"/>
          <w:sz w:val="20"/>
        </w:rPr>
        <w:t>Level</w:t>
      </w:r>
      <w:r w:rsidR="00D04EA3">
        <w:rPr>
          <w:rFonts w:ascii="Arial" w:hAnsi="Arial" w:cs="Arial"/>
          <w:sz w:val="20"/>
        </w:rPr>
        <w:t xml:space="preserve"> O</w:t>
      </w:r>
      <w:r w:rsidRPr="00A95676">
        <w:rPr>
          <w:rFonts w:ascii="Arial" w:hAnsi="Arial" w:cs="Arial"/>
          <w:sz w:val="20"/>
        </w:rPr>
        <w:t>rganization</w:t>
      </w:r>
      <w:r w:rsidR="00D04EA3">
        <w:rPr>
          <w:rFonts w:ascii="Arial" w:hAnsi="Arial" w:cs="Arial"/>
          <w:sz w:val="20"/>
        </w:rPr>
        <w:t xml:space="preserve"> </w:t>
      </w:r>
      <w:r w:rsidRPr="00A95676">
        <w:rPr>
          <w:rFonts w:ascii="Arial" w:hAnsi="Arial" w:cs="Arial"/>
          <w:sz w:val="20"/>
        </w:rPr>
        <w:t>of</w:t>
      </w:r>
      <w:r w:rsidR="00D04EA3">
        <w:rPr>
          <w:rFonts w:ascii="Arial" w:hAnsi="Arial" w:cs="Arial"/>
          <w:sz w:val="20"/>
        </w:rPr>
        <w:t xml:space="preserve"> </w:t>
      </w:r>
      <w:r w:rsidRPr="00A95676">
        <w:rPr>
          <w:rFonts w:ascii="Arial" w:hAnsi="Arial" w:cs="Arial"/>
          <w:sz w:val="20"/>
        </w:rPr>
        <w:t>IVAS</w:t>
      </w:r>
      <w:r w:rsidR="00D04EA3">
        <w:rPr>
          <w:rFonts w:ascii="Arial" w:hAnsi="Arial" w:cs="Arial"/>
          <w:sz w:val="20"/>
        </w:rPr>
        <w:t xml:space="preserve"> </w:t>
      </w:r>
      <w:r w:rsidRPr="00A95676">
        <w:rPr>
          <w:rFonts w:ascii="Arial" w:hAnsi="Arial" w:cs="Arial"/>
          <w:sz w:val="20"/>
        </w:rPr>
        <w:t>Selection</w:t>
      </w:r>
      <w:r w:rsidR="00D04EA3">
        <w:rPr>
          <w:rFonts w:ascii="Arial" w:hAnsi="Arial" w:cs="Arial"/>
          <w:sz w:val="20"/>
        </w:rPr>
        <w:t xml:space="preserve"> </w:t>
      </w:r>
      <w:r w:rsidRPr="00A95676">
        <w:rPr>
          <w:rFonts w:ascii="Arial" w:hAnsi="Arial" w:cs="Arial"/>
          <w:sz w:val="20"/>
        </w:rPr>
        <w:t>Test</w:t>
      </w:r>
      <w:bookmarkEnd w:id="10"/>
    </w:p>
    <w:p w14:paraId="0A74D031" w14:textId="7DB4CAD9" w:rsidR="00A66354" w:rsidRDefault="007D7136" w:rsidP="00D478C2">
      <w:pPr>
        <w:pStyle w:val="References"/>
        <w:rPr>
          <w:rFonts w:ascii="Arial" w:hAnsi="Arial" w:cs="Arial"/>
          <w:sz w:val="20"/>
        </w:rPr>
      </w:pPr>
      <w:bookmarkStart w:id="11" w:name="_Ref93511155"/>
      <w:bookmarkStart w:id="12" w:name="_Ref102558780"/>
      <w:bookmarkStart w:id="13" w:name="_Ref102558650"/>
      <w:bookmarkEnd w:id="11"/>
      <w:r w:rsidRPr="00C20752">
        <w:rPr>
          <w:rFonts w:ascii="Arial" w:hAnsi="Arial" w:cs="Arial"/>
          <w:sz w:val="20"/>
        </w:rPr>
        <w:t>S4-220301</w:t>
      </w:r>
      <w:r w:rsidR="00C20752" w:rsidRPr="00C20752">
        <w:rPr>
          <w:rFonts w:ascii="Arial" w:hAnsi="Arial" w:cs="Arial"/>
          <w:sz w:val="20"/>
        </w:rPr>
        <w:t>: IVAS Permanent Document IVAS-8a:</w:t>
      </w:r>
      <w:r w:rsidR="00C20752" w:rsidRPr="00C20752">
        <w:rPr>
          <w:rFonts w:ascii="Arial" w:hAnsi="Arial" w:cs="Arial" w:hint="eastAsia"/>
          <w:sz w:val="20"/>
        </w:rPr>
        <w:t xml:space="preserve"> </w:t>
      </w:r>
      <w:r w:rsidR="00C20752" w:rsidRPr="00C20752">
        <w:rPr>
          <w:rFonts w:ascii="Arial" w:hAnsi="Arial" w:cs="Arial"/>
          <w:sz w:val="20"/>
          <w:lang w:val="en-US"/>
        </w:rPr>
        <w:t>Test Plan for S</w:t>
      </w:r>
      <w:r w:rsidR="00C20752" w:rsidRPr="00C20752">
        <w:rPr>
          <w:rFonts w:ascii="Arial" w:hAnsi="Arial" w:cs="Arial" w:hint="eastAsia"/>
          <w:sz w:val="20"/>
          <w:lang w:val="en-US"/>
        </w:rPr>
        <w:t>election</w:t>
      </w:r>
      <w:r w:rsidR="00C20752" w:rsidRPr="00C20752">
        <w:rPr>
          <w:rFonts w:ascii="Arial" w:hAnsi="Arial" w:cs="Arial"/>
          <w:sz w:val="20"/>
          <w:lang w:val="en-US"/>
        </w:rPr>
        <w:t xml:space="preserve"> Phase</w:t>
      </w:r>
      <w:r w:rsidR="00C20752">
        <w:rPr>
          <w:rFonts w:ascii="Arial" w:hAnsi="Arial" w:cs="Arial"/>
          <w:sz w:val="20"/>
          <w:lang w:val="en-US"/>
        </w:rPr>
        <w:t>,</w:t>
      </w:r>
      <w:r w:rsidR="00C20752" w:rsidRPr="00C20752">
        <w:rPr>
          <w:rFonts w:ascii="Arial" w:hAnsi="Arial" w:cs="Arial"/>
          <w:sz w:val="20"/>
        </w:rPr>
        <w:t xml:space="preserve"> </w:t>
      </w:r>
      <w:r w:rsidRPr="00C20752">
        <w:rPr>
          <w:rFonts w:ascii="Arial" w:hAnsi="Arial" w:cs="Arial"/>
          <w:sz w:val="20"/>
        </w:rPr>
        <w:t>v.0.3.0</w:t>
      </w:r>
      <w:bookmarkEnd w:id="12"/>
    </w:p>
    <w:p w14:paraId="7214CEF1" w14:textId="09B474FE" w:rsidR="00D478C2" w:rsidRDefault="00D478C2" w:rsidP="00D478C2">
      <w:pPr>
        <w:pStyle w:val="References"/>
        <w:rPr>
          <w:rFonts w:ascii="Arial" w:hAnsi="Arial" w:cs="Arial"/>
          <w:sz w:val="20"/>
        </w:rPr>
      </w:pPr>
      <w:bookmarkStart w:id="14" w:name="_Ref102558975"/>
      <w:r w:rsidRPr="00F45F5F">
        <w:rPr>
          <w:rFonts w:ascii="Arial" w:hAnsi="Arial" w:cs="Arial"/>
          <w:sz w:val="20"/>
        </w:rPr>
        <w:t>Recommendation ITU-T P.800 (08/1996): Methods for subjective determi</w:t>
      </w:r>
      <w:r>
        <w:rPr>
          <w:rFonts w:ascii="Arial" w:hAnsi="Arial" w:cs="Arial"/>
          <w:sz w:val="20"/>
        </w:rPr>
        <w:t>nation of transmission quality</w:t>
      </w:r>
      <w:bookmarkEnd w:id="13"/>
      <w:bookmarkEnd w:id="14"/>
    </w:p>
    <w:p w14:paraId="5C3E40D8" w14:textId="77777777" w:rsidR="00D478C2" w:rsidRDefault="00D478C2" w:rsidP="00D478C2">
      <w:pPr>
        <w:pStyle w:val="References"/>
        <w:rPr>
          <w:rFonts w:ascii="Arial" w:hAnsi="Arial" w:cs="Arial"/>
          <w:bCs/>
          <w:iCs/>
          <w:sz w:val="20"/>
        </w:rPr>
      </w:pPr>
      <w:bookmarkStart w:id="15" w:name="_Ref102558659"/>
      <w:r>
        <w:rPr>
          <w:rFonts w:ascii="Arial" w:hAnsi="Arial" w:cs="Arial"/>
          <w:sz w:val="20"/>
        </w:rPr>
        <w:t>Recommendation ITU-R BS.</w:t>
      </w:r>
      <w:r w:rsidRPr="00F45F5F">
        <w:rPr>
          <w:rFonts w:ascii="Arial" w:hAnsi="Arial" w:cs="Arial"/>
          <w:sz w:val="20"/>
        </w:rPr>
        <w:t xml:space="preserve">1534-3 (10/2015): </w:t>
      </w:r>
      <w:r w:rsidRPr="00F45F5F">
        <w:rPr>
          <w:rFonts w:ascii="Arial" w:hAnsi="Arial" w:cs="Arial"/>
          <w:bCs/>
          <w:iCs/>
          <w:sz w:val="20"/>
        </w:rPr>
        <w:t>Method for the subjective assessment of intermediate quality level of audio systems</w:t>
      </w:r>
      <w:bookmarkEnd w:id="15"/>
    </w:p>
    <w:p w14:paraId="3D8CC5DF" w14:textId="4CD9D7F2" w:rsidR="00E732CA" w:rsidRPr="00E732CA" w:rsidRDefault="00E732CA" w:rsidP="00D478C2">
      <w:pPr>
        <w:pStyle w:val="References"/>
        <w:numPr>
          <w:ilvl w:val="0"/>
          <w:numId w:val="0"/>
        </w:numPr>
        <w:ind w:left="567"/>
        <w:rPr>
          <w:rFonts w:ascii="Arial" w:hAnsi="Arial" w:cs="Arial"/>
          <w:sz w:val="20"/>
          <w:lang w:val="en-CA"/>
        </w:rPr>
      </w:pPr>
    </w:p>
    <w:sectPr w:rsidR="00E732CA" w:rsidRPr="00E732CA" w:rsidSect="00DF4BC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9" w:h="16834" w:code="9"/>
      <w:pgMar w:top="1152" w:right="710" w:bottom="1152" w:left="1440" w:header="706" w:footer="70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C062D" w14:textId="77777777" w:rsidR="00707BEA" w:rsidRDefault="00707BEA">
      <w:r>
        <w:separator/>
      </w:r>
    </w:p>
  </w:endnote>
  <w:endnote w:type="continuationSeparator" w:id="0">
    <w:p w14:paraId="509198FF" w14:textId="77777777" w:rsidR="00707BEA" w:rsidRDefault="00707BEA">
      <w:r>
        <w:continuationSeparator/>
      </w:r>
    </w:p>
  </w:endnote>
  <w:endnote w:type="continuationNotice" w:id="1">
    <w:p w14:paraId="3BB07E2B" w14:textId="77777777" w:rsidR="00707BEA" w:rsidRDefault="00707BE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panose1 w:val="020208030705050203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lby Gustan Book">
    <w:altName w:val="Calibri"/>
    <w:panose1 w:val="00000000000000000000"/>
    <w:charset w:val="00"/>
    <w:family w:val="swiss"/>
    <w:notTrueType/>
    <w:pitch w:val="variable"/>
    <w:sig w:usb0="A00000FF" w:usb1="5001F8EB" w:usb2="00000030" w:usb3="00000000" w:csb0="0000019B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E755E" w14:textId="77777777" w:rsidR="009F6A21" w:rsidRDefault="009F6A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BAAC1" w14:textId="77777777" w:rsidR="009F6A21" w:rsidRDefault="009F6A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197AD" w14:textId="77777777" w:rsidR="009F6A21" w:rsidRDefault="009F6A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99F5B" w14:textId="77777777" w:rsidR="00707BEA" w:rsidRDefault="00707BEA">
      <w:r>
        <w:separator/>
      </w:r>
    </w:p>
  </w:footnote>
  <w:footnote w:type="continuationSeparator" w:id="0">
    <w:p w14:paraId="48966521" w14:textId="77777777" w:rsidR="00707BEA" w:rsidRDefault="00707BEA">
      <w:r>
        <w:continuationSeparator/>
      </w:r>
    </w:p>
  </w:footnote>
  <w:footnote w:type="continuationNotice" w:id="1">
    <w:p w14:paraId="77E151DF" w14:textId="77777777" w:rsidR="00707BEA" w:rsidRDefault="00707BE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D85D6" w14:textId="77777777" w:rsidR="009F6A21" w:rsidRDefault="009F6A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19B5E" w14:textId="77777777" w:rsidR="00A75A5A" w:rsidRPr="00B134A5" w:rsidRDefault="00A75A5A" w:rsidP="000B7C5A">
    <w:pPr>
      <w:tabs>
        <w:tab w:val="right" w:pos="9360"/>
      </w:tabs>
      <w:spacing w:after="0"/>
      <w:rPr>
        <w:rFonts w:eastAsia="MS Mincho"/>
        <w:lang w:val="en-US" w:eastAsia="ja-JP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945DD" w14:textId="0C3A7C8C" w:rsidR="00C879BD" w:rsidRPr="00C879BD" w:rsidRDefault="001B769E" w:rsidP="00C879BD">
    <w:pPr>
      <w:pStyle w:val="Header"/>
      <w:tabs>
        <w:tab w:val="left" w:pos="11508"/>
      </w:tabs>
      <w:rPr>
        <w:rFonts w:ascii="Times New Roman" w:eastAsia="Times New Roman" w:hAnsi="Times New Roman"/>
        <w:sz w:val="24"/>
        <w:szCs w:val="24"/>
        <w:lang w:val="en-CA" w:eastAsia="en-CA"/>
      </w:rPr>
    </w:pPr>
    <w:r>
      <w:rPr>
        <w:rFonts w:cs="Arial"/>
        <w:lang w:val="en-US"/>
      </w:rPr>
      <w:t>3GPP TSG SA WG</w:t>
    </w:r>
    <w:r w:rsidRPr="0084724A">
      <w:rPr>
        <w:rFonts w:cs="Arial"/>
        <w:lang w:val="en-US"/>
      </w:rPr>
      <w:t>4#</w:t>
    </w:r>
    <w:r>
      <w:rPr>
        <w:rFonts w:cs="Arial"/>
        <w:lang w:val="en-US"/>
      </w:rPr>
      <w:t>119-e</w:t>
    </w:r>
    <w:r w:rsidRPr="0084724A">
      <w:rPr>
        <w:rFonts w:cs="Arial"/>
        <w:lang w:val="en-US"/>
      </w:rPr>
      <w:t xml:space="preserve"> meeting</w:t>
    </w:r>
    <w:r w:rsidR="002A4A31" w:rsidRPr="002A4A31">
      <w:rPr>
        <w:rFonts w:ascii="Times New Roman" w:eastAsia="Times New Roman" w:hAnsi="Times New Roman"/>
        <w:sz w:val="24"/>
        <w:szCs w:val="24"/>
        <w:lang w:val="en-CA" w:eastAsia="en-CA"/>
      </w:rPr>
      <w:t xml:space="preserve"> </w:t>
    </w:r>
    <w:r w:rsidR="002A4A31">
      <w:rPr>
        <w:rFonts w:ascii="Times New Roman" w:eastAsia="Times New Roman" w:hAnsi="Times New Roman"/>
        <w:sz w:val="24"/>
        <w:szCs w:val="24"/>
        <w:lang w:val="en-CA" w:eastAsia="en-CA"/>
      </w:rPr>
      <w:tab/>
    </w:r>
    <w:r w:rsidR="00F4639E">
      <w:rPr>
        <w:rFonts w:ascii="Times New Roman" w:eastAsia="Times New Roman" w:hAnsi="Times New Roman"/>
        <w:sz w:val="24"/>
        <w:szCs w:val="24"/>
        <w:lang w:val="en-CA" w:eastAsia="en-CA"/>
      </w:rPr>
      <w:tab/>
    </w:r>
    <w:r w:rsidR="00C879BD" w:rsidRPr="00C879BD">
      <w:rPr>
        <w:rFonts w:ascii="Times New Roman" w:eastAsia="Times New Roman" w:hAnsi="Times New Roman"/>
        <w:sz w:val="24"/>
        <w:szCs w:val="24"/>
        <w:lang w:val="en-CA" w:eastAsia="en-CA"/>
      </w:rPr>
      <w:t>S4</w:t>
    </w:r>
    <w:r w:rsidR="000D25C1">
      <w:rPr>
        <w:rFonts w:ascii="Times New Roman" w:eastAsia="Times New Roman" w:hAnsi="Times New Roman"/>
        <w:sz w:val="24"/>
        <w:szCs w:val="24"/>
        <w:lang w:val="en-CA" w:eastAsia="en-CA"/>
      </w:rPr>
      <w:t>-</w:t>
    </w:r>
    <w:r w:rsidR="00C879BD" w:rsidRPr="00C879BD">
      <w:rPr>
        <w:rFonts w:ascii="Times New Roman" w:eastAsia="Times New Roman" w:hAnsi="Times New Roman"/>
        <w:sz w:val="24"/>
        <w:szCs w:val="24"/>
        <w:lang w:val="en-CA" w:eastAsia="en-CA"/>
      </w:rPr>
      <w:t>220</w:t>
    </w:r>
    <w:r w:rsidR="009F6A21">
      <w:rPr>
        <w:rFonts w:ascii="Times New Roman" w:eastAsia="Times New Roman" w:hAnsi="Times New Roman"/>
        <w:sz w:val="24"/>
        <w:szCs w:val="24"/>
        <w:lang w:val="en-CA" w:eastAsia="en-CA"/>
      </w:rPr>
      <w:t>666</w:t>
    </w:r>
    <w:r w:rsidR="00C879BD" w:rsidRPr="00C879BD">
      <w:rPr>
        <w:rFonts w:ascii="Times New Roman" w:eastAsia="Times New Roman" w:hAnsi="Times New Roman"/>
        <w:sz w:val="24"/>
        <w:szCs w:val="24"/>
        <w:lang w:val="en-CA" w:eastAsia="en-CA"/>
      </w:rPr>
      <w:t xml:space="preserve"> </w:t>
    </w:r>
  </w:p>
  <w:p w14:paraId="64446605" w14:textId="3636E16F" w:rsidR="00A75A5A" w:rsidRPr="002A4A31" w:rsidRDefault="00321573" w:rsidP="00BC59D2">
    <w:pPr>
      <w:pStyle w:val="Header"/>
      <w:tabs>
        <w:tab w:val="left" w:pos="11508"/>
      </w:tabs>
      <w:rPr>
        <w:rFonts w:cs="Arial"/>
        <w:bCs/>
        <w:sz w:val="22"/>
        <w:lang w:val="en-CA"/>
      </w:rPr>
    </w:pPr>
    <w:r>
      <w:rPr>
        <w:rFonts w:cs="Arial"/>
        <w:lang w:eastAsia="zh-CN"/>
      </w:rPr>
      <w:t>11</w:t>
    </w:r>
    <w:r w:rsidRPr="00BB6310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– 20</w:t>
    </w:r>
    <w:r w:rsidRPr="00595FEC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May 2022</w:t>
    </w:r>
    <w:r w:rsidR="00A75A5A" w:rsidRPr="00A95D57">
      <w:rPr>
        <w:rFonts w:eastAsia="SimSun" w:cs="Arial"/>
        <w:color w:val="000000"/>
        <w:lang w:val="en-US" w:eastAsia="zh-CN"/>
      </w:rPr>
      <w:tab/>
    </w:r>
    <w:r w:rsidR="006248D0">
      <w:rPr>
        <w:rFonts w:eastAsia="SimSun" w:cs="Arial"/>
        <w:color w:val="000000"/>
        <w:lang w:val="en-US"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25048B"/>
    <w:multiLevelType w:val="hybridMultilevel"/>
    <w:tmpl w:val="4EB264BE"/>
    <w:lvl w:ilvl="0" w:tplc="5E0EAA18"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E2567E"/>
    <w:multiLevelType w:val="hybridMultilevel"/>
    <w:tmpl w:val="74A8C57E"/>
    <w:lvl w:ilvl="0" w:tplc="FCF29A72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4133D"/>
    <w:multiLevelType w:val="hybridMultilevel"/>
    <w:tmpl w:val="6DF4B75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725BE"/>
    <w:multiLevelType w:val="hybridMultilevel"/>
    <w:tmpl w:val="5568EFC2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CC7B67"/>
    <w:multiLevelType w:val="multilevel"/>
    <w:tmpl w:val="DCA2C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DD01639"/>
    <w:multiLevelType w:val="hybridMultilevel"/>
    <w:tmpl w:val="765ACA34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C45081"/>
    <w:multiLevelType w:val="multilevel"/>
    <w:tmpl w:val="964EC850"/>
    <w:lvl w:ilvl="0">
      <w:start w:val="1"/>
      <w:numFmt w:val="upperLetter"/>
      <w:pStyle w:val="AnnexTitle"/>
      <w:lvlText w:val="Annex %1"/>
      <w:lvlJc w:val="center"/>
      <w:pPr>
        <w:tabs>
          <w:tab w:val="num" w:pos="567"/>
        </w:tabs>
        <w:ind w:left="567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1"/>
        </w:tabs>
        <w:ind w:left="71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9"/>
        </w:tabs>
        <w:ind w:left="999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3"/>
        </w:tabs>
        <w:ind w:left="1143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87"/>
        </w:tabs>
        <w:ind w:left="1287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31"/>
        </w:tabs>
        <w:ind w:left="1431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75"/>
        </w:tabs>
        <w:ind w:left="15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19"/>
        </w:tabs>
        <w:ind w:left="1719" w:hanging="1584"/>
      </w:pPr>
      <w:rPr>
        <w:rFonts w:hint="default"/>
      </w:rPr>
    </w:lvl>
  </w:abstractNum>
  <w:abstractNum w:abstractNumId="9" w15:restartNumberingAfterBreak="0">
    <w:nsid w:val="15B90630"/>
    <w:multiLevelType w:val="hybridMultilevel"/>
    <w:tmpl w:val="19AAD41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9158D9"/>
    <w:multiLevelType w:val="hybridMultilevel"/>
    <w:tmpl w:val="6666D80C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E578EA"/>
    <w:multiLevelType w:val="hybridMultilevel"/>
    <w:tmpl w:val="F8209A70"/>
    <w:lvl w:ilvl="0" w:tplc="0A0A964A"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84357F"/>
    <w:multiLevelType w:val="hybridMultilevel"/>
    <w:tmpl w:val="34AAEAE0"/>
    <w:lvl w:ilvl="0" w:tplc="0C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EC5DEF"/>
    <w:multiLevelType w:val="hybridMultilevel"/>
    <w:tmpl w:val="0BB0A148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40937C9B"/>
    <w:multiLevelType w:val="multilevel"/>
    <w:tmpl w:val="069AC678"/>
    <w:lvl w:ilvl="0">
      <w:start w:val="1"/>
      <w:numFmt w:val="upperLetter"/>
      <w:pStyle w:val="myAnnex1"/>
      <w:lvlText w:val="Annex %1"/>
      <w:lvlJc w:val="left"/>
      <w:pPr>
        <w:tabs>
          <w:tab w:val="num" w:pos="858"/>
        </w:tabs>
        <w:ind w:left="858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yAnnex2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pStyle w:val="myAnnex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myAnnex3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myAnnex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32C3D56"/>
    <w:multiLevelType w:val="multilevel"/>
    <w:tmpl w:val="864E030C"/>
    <w:lvl w:ilvl="0">
      <w:start w:val="1"/>
      <w:numFmt w:val="upperLetter"/>
      <w:pStyle w:val="AnnexL2"/>
      <w:lvlText w:val="%1"/>
      <w:lvlJc w:val="left"/>
      <w:pPr>
        <w:tabs>
          <w:tab w:val="num" w:pos="0"/>
        </w:tabs>
        <w:ind w:left="1701" w:hanging="45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446D5460"/>
    <w:multiLevelType w:val="multilevel"/>
    <w:tmpl w:val="4E241F26"/>
    <w:lvl w:ilvl="0">
      <w:start w:val="1"/>
      <w:numFmt w:val="decimal"/>
      <w:pStyle w:val="My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77212E7"/>
    <w:multiLevelType w:val="hybridMultilevel"/>
    <w:tmpl w:val="BC5A751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E844B0"/>
    <w:multiLevelType w:val="multilevel"/>
    <w:tmpl w:val="652A7A62"/>
    <w:lvl w:ilvl="0">
      <w:start w:val="1"/>
      <w:numFmt w:val="upperLetter"/>
      <w:pStyle w:val="AnnexL1"/>
      <w:lvlText w:val="Annex %1"/>
      <w:lvlJc w:val="center"/>
      <w:pPr>
        <w:tabs>
          <w:tab w:val="num" w:pos="432"/>
        </w:tabs>
        <w:ind w:left="432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F7D478E"/>
    <w:multiLevelType w:val="hybridMultilevel"/>
    <w:tmpl w:val="C0DAE6D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A0011C"/>
    <w:multiLevelType w:val="hybridMultilevel"/>
    <w:tmpl w:val="7CE2914C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95FA6"/>
    <w:multiLevelType w:val="hybridMultilevel"/>
    <w:tmpl w:val="313AFB8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925807"/>
    <w:multiLevelType w:val="hybridMultilevel"/>
    <w:tmpl w:val="AD88E0AE"/>
    <w:lvl w:ilvl="0" w:tplc="0C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F81888"/>
    <w:multiLevelType w:val="hybridMultilevel"/>
    <w:tmpl w:val="B372A6A4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2841AE3"/>
    <w:multiLevelType w:val="hybridMultilevel"/>
    <w:tmpl w:val="6472BE5C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81114D"/>
    <w:multiLevelType w:val="hybridMultilevel"/>
    <w:tmpl w:val="BAE0C80E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B2B1915"/>
    <w:multiLevelType w:val="hybridMultilevel"/>
    <w:tmpl w:val="DC347884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ED1A94"/>
    <w:multiLevelType w:val="multilevel"/>
    <w:tmpl w:val="EFBA73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53F514B"/>
    <w:multiLevelType w:val="hybridMultilevel"/>
    <w:tmpl w:val="F9FA71C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1460330">
    <w:abstractNumId w:val="0"/>
  </w:num>
  <w:num w:numId="2" w16cid:durableId="99878125">
    <w:abstractNumId w:val="30"/>
  </w:num>
  <w:num w:numId="3" w16cid:durableId="710493600">
    <w:abstractNumId w:val="14"/>
  </w:num>
  <w:num w:numId="4" w16cid:durableId="1551840261">
    <w:abstractNumId w:val="16"/>
  </w:num>
  <w:num w:numId="5" w16cid:durableId="206647336">
    <w:abstractNumId w:val="8"/>
  </w:num>
  <w:num w:numId="6" w16cid:durableId="1862163861">
    <w:abstractNumId w:val="19"/>
  </w:num>
  <w:num w:numId="7" w16cid:durableId="609318799">
    <w:abstractNumId w:val="17"/>
  </w:num>
  <w:num w:numId="8" w16cid:durableId="705712842">
    <w:abstractNumId w:val="28"/>
  </w:num>
  <w:num w:numId="9" w16cid:durableId="336887644">
    <w:abstractNumId w:val="15"/>
  </w:num>
  <w:num w:numId="10" w16cid:durableId="916862311">
    <w:abstractNumId w:val="2"/>
  </w:num>
  <w:num w:numId="11" w16cid:durableId="1848641655">
    <w:abstractNumId w:val="29"/>
  </w:num>
  <w:num w:numId="12" w16cid:durableId="461389061">
    <w:abstractNumId w:val="18"/>
  </w:num>
  <w:num w:numId="13" w16cid:durableId="188832770">
    <w:abstractNumId w:val="11"/>
  </w:num>
  <w:num w:numId="14" w16cid:durableId="893465242">
    <w:abstractNumId w:val="26"/>
  </w:num>
  <w:num w:numId="15" w16cid:durableId="702486552">
    <w:abstractNumId w:val="20"/>
  </w:num>
  <w:num w:numId="16" w16cid:durableId="1750468323">
    <w:abstractNumId w:val="3"/>
  </w:num>
  <w:num w:numId="17" w16cid:durableId="502285313">
    <w:abstractNumId w:val="1"/>
  </w:num>
  <w:num w:numId="18" w16cid:durableId="264581768">
    <w:abstractNumId w:val="9"/>
  </w:num>
  <w:num w:numId="19" w16cid:durableId="1484856078">
    <w:abstractNumId w:val="4"/>
  </w:num>
  <w:num w:numId="20" w16cid:durableId="268393470">
    <w:abstractNumId w:val="6"/>
  </w:num>
  <w:num w:numId="21" w16cid:durableId="1154680712">
    <w:abstractNumId w:val="22"/>
  </w:num>
  <w:num w:numId="22" w16cid:durableId="1943954724">
    <w:abstractNumId w:val="10"/>
  </w:num>
  <w:num w:numId="23" w16cid:durableId="1264648706">
    <w:abstractNumId w:val="21"/>
  </w:num>
  <w:num w:numId="24" w16cid:durableId="227962052">
    <w:abstractNumId w:val="7"/>
  </w:num>
  <w:num w:numId="25" w16cid:durableId="147750534">
    <w:abstractNumId w:val="13"/>
  </w:num>
  <w:num w:numId="26" w16cid:durableId="1199928266">
    <w:abstractNumId w:val="23"/>
  </w:num>
  <w:num w:numId="27" w16cid:durableId="1247835978">
    <w:abstractNumId w:val="12"/>
  </w:num>
  <w:num w:numId="28" w16cid:durableId="432632587">
    <w:abstractNumId w:val="5"/>
  </w:num>
  <w:num w:numId="29" w16cid:durableId="132600760">
    <w:abstractNumId w:val="27"/>
  </w:num>
  <w:num w:numId="30" w16cid:durableId="586500137">
    <w:abstractNumId w:val="24"/>
  </w:num>
  <w:num w:numId="31" w16cid:durableId="2098399261">
    <w:abstractNumId w:val="2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n-CA" w:vendorID="64" w:dllVersion="0" w:nlCheck="1" w:checkStyle="0"/>
  <w:activeWritingStyle w:appName="MSWord" w:lang="en-CA" w:vendorID="64" w:dllVersion="6" w:nlCheck="1" w:checkStyle="1"/>
  <w:activeWritingStyle w:appName="MSWord" w:lang="fr-FR" w:vendorID="64" w:dllVersion="0" w:nlCheck="1" w:checkStyle="0"/>
  <w:activeWritingStyle w:appName="MSWord" w:lang="fr-CA" w:vendorID="64" w:dllVersion="6" w:nlCheck="1" w:checkStyle="1"/>
  <w:activeWritingStyle w:appName="MSWord" w:lang="fr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B59"/>
    <w:rsid w:val="0000028D"/>
    <w:rsid w:val="00000466"/>
    <w:rsid w:val="0000104B"/>
    <w:rsid w:val="00002404"/>
    <w:rsid w:val="00002A13"/>
    <w:rsid w:val="00005FC1"/>
    <w:rsid w:val="000065C0"/>
    <w:rsid w:val="00006E22"/>
    <w:rsid w:val="0000777C"/>
    <w:rsid w:val="000111C4"/>
    <w:rsid w:val="0001158A"/>
    <w:rsid w:val="00011D89"/>
    <w:rsid w:val="00011FAD"/>
    <w:rsid w:val="00012040"/>
    <w:rsid w:val="00012070"/>
    <w:rsid w:val="0001309C"/>
    <w:rsid w:val="00013700"/>
    <w:rsid w:val="00013FB3"/>
    <w:rsid w:val="00014762"/>
    <w:rsid w:val="00015D7B"/>
    <w:rsid w:val="00015F15"/>
    <w:rsid w:val="0002024D"/>
    <w:rsid w:val="000219E2"/>
    <w:rsid w:val="00025A0C"/>
    <w:rsid w:val="000264AB"/>
    <w:rsid w:val="00026533"/>
    <w:rsid w:val="000265BC"/>
    <w:rsid w:val="00030F6E"/>
    <w:rsid w:val="00031980"/>
    <w:rsid w:val="00032753"/>
    <w:rsid w:val="0003296E"/>
    <w:rsid w:val="00033917"/>
    <w:rsid w:val="000353C6"/>
    <w:rsid w:val="00036852"/>
    <w:rsid w:val="00036BB2"/>
    <w:rsid w:val="0003722C"/>
    <w:rsid w:val="0003789A"/>
    <w:rsid w:val="00037E5B"/>
    <w:rsid w:val="00040594"/>
    <w:rsid w:val="000409B2"/>
    <w:rsid w:val="00043028"/>
    <w:rsid w:val="00043E8D"/>
    <w:rsid w:val="000444FB"/>
    <w:rsid w:val="00044B6F"/>
    <w:rsid w:val="00044C33"/>
    <w:rsid w:val="00046597"/>
    <w:rsid w:val="0004667C"/>
    <w:rsid w:val="00050050"/>
    <w:rsid w:val="0005035E"/>
    <w:rsid w:val="00050720"/>
    <w:rsid w:val="00050BC5"/>
    <w:rsid w:val="00051F1F"/>
    <w:rsid w:val="00054865"/>
    <w:rsid w:val="00054F7A"/>
    <w:rsid w:val="000551D1"/>
    <w:rsid w:val="00055270"/>
    <w:rsid w:val="000572DB"/>
    <w:rsid w:val="000579BB"/>
    <w:rsid w:val="00060A25"/>
    <w:rsid w:val="00060D8F"/>
    <w:rsid w:val="0006189A"/>
    <w:rsid w:val="00061CA5"/>
    <w:rsid w:val="00061D78"/>
    <w:rsid w:val="0006250B"/>
    <w:rsid w:val="000629D7"/>
    <w:rsid w:val="00063231"/>
    <w:rsid w:val="00063FEA"/>
    <w:rsid w:val="00064248"/>
    <w:rsid w:val="000646D4"/>
    <w:rsid w:val="00065C78"/>
    <w:rsid w:val="000661F8"/>
    <w:rsid w:val="00067215"/>
    <w:rsid w:val="00067C5A"/>
    <w:rsid w:val="00067CA8"/>
    <w:rsid w:val="00070457"/>
    <w:rsid w:val="000708DE"/>
    <w:rsid w:val="000722AB"/>
    <w:rsid w:val="00072309"/>
    <w:rsid w:val="00072C59"/>
    <w:rsid w:val="0007320A"/>
    <w:rsid w:val="0007329D"/>
    <w:rsid w:val="00073BFF"/>
    <w:rsid w:val="00074FDA"/>
    <w:rsid w:val="00075593"/>
    <w:rsid w:val="00076B3D"/>
    <w:rsid w:val="0008060A"/>
    <w:rsid w:val="000807DB"/>
    <w:rsid w:val="000808D4"/>
    <w:rsid w:val="000812F9"/>
    <w:rsid w:val="000832B5"/>
    <w:rsid w:val="00083562"/>
    <w:rsid w:val="00084496"/>
    <w:rsid w:val="00085303"/>
    <w:rsid w:val="00085490"/>
    <w:rsid w:val="000858D8"/>
    <w:rsid w:val="00086966"/>
    <w:rsid w:val="00086A1C"/>
    <w:rsid w:val="000875A5"/>
    <w:rsid w:val="00087A80"/>
    <w:rsid w:val="00087DA9"/>
    <w:rsid w:val="000901DA"/>
    <w:rsid w:val="000904BD"/>
    <w:rsid w:val="00091F2B"/>
    <w:rsid w:val="00093A55"/>
    <w:rsid w:val="0009458E"/>
    <w:rsid w:val="00095495"/>
    <w:rsid w:val="00095674"/>
    <w:rsid w:val="0009797F"/>
    <w:rsid w:val="000A0277"/>
    <w:rsid w:val="000A0652"/>
    <w:rsid w:val="000A08E6"/>
    <w:rsid w:val="000A2B36"/>
    <w:rsid w:val="000A2F68"/>
    <w:rsid w:val="000A3045"/>
    <w:rsid w:val="000A6173"/>
    <w:rsid w:val="000B05AD"/>
    <w:rsid w:val="000B0B69"/>
    <w:rsid w:val="000B15A1"/>
    <w:rsid w:val="000B27EC"/>
    <w:rsid w:val="000B2BEB"/>
    <w:rsid w:val="000B3360"/>
    <w:rsid w:val="000B341F"/>
    <w:rsid w:val="000B3446"/>
    <w:rsid w:val="000B34D7"/>
    <w:rsid w:val="000B36D7"/>
    <w:rsid w:val="000B3788"/>
    <w:rsid w:val="000B4786"/>
    <w:rsid w:val="000B5882"/>
    <w:rsid w:val="000B58EC"/>
    <w:rsid w:val="000B5E95"/>
    <w:rsid w:val="000B616E"/>
    <w:rsid w:val="000B6D51"/>
    <w:rsid w:val="000B6F5F"/>
    <w:rsid w:val="000B7134"/>
    <w:rsid w:val="000B71CD"/>
    <w:rsid w:val="000B76EE"/>
    <w:rsid w:val="000B78A0"/>
    <w:rsid w:val="000B7C5A"/>
    <w:rsid w:val="000C0806"/>
    <w:rsid w:val="000C0CC3"/>
    <w:rsid w:val="000C0E79"/>
    <w:rsid w:val="000C0FE4"/>
    <w:rsid w:val="000C131C"/>
    <w:rsid w:val="000C13C8"/>
    <w:rsid w:val="000C2468"/>
    <w:rsid w:val="000C2C7F"/>
    <w:rsid w:val="000C2ECF"/>
    <w:rsid w:val="000C3B5E"/>
    <w:rsid w:val="000C4043"/>
    <w:rsid w:val="000C4157"/>
    <w:rsid w:val="000C4733"/>
    <w:rsid w:val="000C6D65"/>
    <w:rsid w:val="000C7786"/>
    <w:rsid w:val="000D08A8"/>
    <w:rsid w:val="000D0BFD"/>
    <w:rsid w:val="000D1039"/>
    <w:rsid w:val="000D2278"/>
    <w:rsid w:val="000D25C1"/>
    <w:rsid w:val="000D299E"/>
    <w:rsid w:val="000D32C4"/>
    <w:rsid w:val="000D4A7A"/>
    <w:rsid w:val="000D4ADA"/>
    <w:rsid w:val="000D4C9C"/>
    <w:rsid w:val="000D4CC8"/>
    <w:rsid w:val="000D524F"/>
    <w:rsid w:val="000D57F8"/>
    <w:rsid w:val="000D5C7D"/>
    <w:rsid w:val="000D660D"/>
    <w:rsid w:val="000D66B6"/>
    <w:rsid w:val="000D697C"/>
    <w:rsid w:val="000D6DD4"/>
    <w:rsid w:val="000D743C"/>
    <w:rsid w:val="000D7934"/>
    <w:rsid w:val="000D7AD9"/>
    <w:rsid w:val="000D7D11"/>
    <w:rsid w:val="000D7F7E"/>
    <w:rsid w:val="000D7FBE"/>
    <w:rsid w:val="000E069B"/>
    <w:rsid w:val="000E0A4C"/>
    <w:rsid w:val="000E1BCE"/>
    <w:rsid w:val="000E1C0E"/>
    <w:rsid w:val="000E307D"/>
    <w:rsid w:val="000E35A1"/>
    <w:rsid w:val="000E456B"/>
    <w:rsid w:val="000E47B8"/>
    <w:rsid w:val="000E5575"/>
    <w:rsid w:val="000E56F1"/>
    <w:rsid w:val="000E5B19"/>
    <w:rsid w:val="000E63E3"/>
    <w:rsid w:val="000E6548"/>
    <w:rsid w:val="000E6A13"/>
    <w:rsid w:val="000E76F3"/>
    <w:rsid w:val="000E79CF"/>
    <w:rsid w:val="000F15B8"/>
    <w:rsid w:val="000F1D2E"/>
    <w:rsid w:val="000F2168"/>
    <w:rsid w:val="000F25E9"/>
    <w:rsid w:val="000F30F8"/>
    <w:rsid w:val="000F345D"/>
    <w:rsid w:val="000F3705"/>
    <w:rsid w:val="000F37F2"/>
    <w:rsid w:val="000F3951"/>
    <w:rsid w:val="000F3B29"/>
    <w:rsid w:val="000F4E7C"/>
    <w:rsid w:val="000F56F6"/>
    <w:rsid w:val="000F5A4E"/>
    <w:rsid w:val="000F5ED8"/>
    <w:rsid w:val="000F5F8A"/>
    <w:rsid w:val="000F6F61"/>
    <w:rsid w:val="000F7A5A"/>
    <w:rsid w:val="0010108D"/>
    <w:rsid w:val="00101338"/>
    <w:rsid w:val="00101999"/>
    <w:rsid w:val="001038CD"/>
    <w:rsid w:val="0010434C"/>
    <w:rsid w:val="001049D5"/>
    <w:rsid w:val="001053A9"/>
    <w:rsid w:val="001053F4"/>
    <w:rsid w:val="00105B07"/>
    <w:rsid w:val="001069CC"/>
    <w:rsid w:val="00106D44"/>
    <w:rsid w:val="00106F78"/>
    <w:rsid w:val="001073F2"/>
    <w:rsid w:val="0011154F"/>
    <w:rsid w:val="001120F9"/>
    <w:rsid w:val="00112603"/>
    <w:rsid w:val="00112A5E"/>
    <w:rsid w:val="00114AB6"/>
    <w:rsid w:val="00115B1D"/>
    <w:rsid w:val="00115C60"/>
    <w:rsid w:val="00115F1B"/>
    <w:rsid w:val="00116F5A"/>
    <w:rsid w:val="001174A4"/>
    <w:rsid w:val="0012023C"/>
    <w:rsid w:val="00120415"/>
    <w:rsid w:val="001207AC"/>
    <w:rsid w:val="00120D03"/>
    <w:rsid w:val="00120D95"/>
    <w:rsid w:val="00120F63"/>
    <w:rsid w:val="00123715"/>
    <w:rsid w:val="00123AEF"/>
    <w:rsid w:val="00123EAC"/>
    <w:rsid w:val="00123EDC"/>
    <w:rsid w:val="00124467"/>
    <w:rsid w:val="001247C2"/>
    <w:rsid w:val="00124C6E"/>
    <w:rsid w:val="00124F08"/>
    <w:rsid w:val="001264EF"/>
    <w:rsid w:val="001267FE"/>
    <w:rsid w:val="00127421"/>
    <w:rsid w:val="00127A98"/>
    <w:rsid w:val="00127CB3"/>
    <w:rsid w:val="00130B1D"/>
    <w:rsid w:val="00130F21"/>
    <w:rsid w:val="00133A5C"/>
    <w:rsid w:val="00134021"/>
    <w:rsid w:val="001355BA"/>
    <w:rsid w:val="00135CD8"/>
    <w:rsid w:val="001363D4"/>
    <w:rsid w:val="0013786C"/>
    <w:rsid w:val="0014019A"/>
    <w:rsid w:val="00140706"/>
    <w:rsid w:val="00140CC7"/>
    <w:rsid w:val="00140E25"/>
    <w:rsid w:val="00142B64"/>
    <w:rsid w:val="001431FB"/>
    <w:rsid w:val="00143A83"/>
    <w:rsid w:val="00143E30"/>
    <w:rsid w:val="0014467B"/>
    <w:rsid w:val="00144A94"/>
    <w:rsid w:val="00145200"/>
    <w:rsid w:val="00146983"/>
    <w:rsid w:val="00146A34"/>
    <w:rsid w:val="001470A3"/>
    <w:rsid w:val="0014744F"/>
    <w:rsid w:val="001474B5"/>
    <w:rsid w:val="001505A8"/>
    <w:rsid w:val="001509E7"/>
    <w:rsid w:val="00150DB6"/>
    <w:rsid w:val="00151130"/>
    <w:rsid w:val="00152896"/>
    <w:rsid w:val="00152A1F"/>
    <w:rsid w:val="00153499"/>
    <w:rsid w:val="001535EA"/>
    <w:rsid w:val="00153636"/>
    <w:rsid w:val="00153814"/>
    <w:rsid w:val="00153FBC"/>
    <w:rsid w:val="001540A3"/>
    <w:rsid w:val="00154D8C"/>
    <w:rsid w:val="00155145"/>
    <w:rsid w:val="00155675"/>
    <w:rsid w:val="00155C95"/>
    <w:rsid w:val="00157D5A"/>
    <w:rsid w:val="001602BF"/>
    <w:rsid w:val="00160929"/>
    <w:rsid w:val="00161057"/>
    <w:rsid w:val="0016141E"/>
    <w:rsid w:val="00162187"/>
    <w:rsid w:val="00162396"/>
    <w:rsid w:val="001630F1"/>
    <w:rsid w:val="001631DF"/>
    <w:rsid w:val="00163FD7"/>
    <w:rsid w:val="0016471F"/>
    <w:rsid w:val="00164D3B"/>
    <w:rsid w:val="0016540B"/>
    <w:rsid w:val="00165DBD"/>
    <w:rsid w:val="0017013F"/>
    <w:rsid w:val="00170475"/>
    <w:rsid w:val="001704ED"/>
    <w:rsid w:val="001706AE"/>
    <w:rsid w:val="001712EC"/>
    <w:rsid w:val="0017216B"/>
    <w:rsid w:val="001722B4"/>
    <w:rsid w:val="001727BD"/>
    <w:rsid w:val="00173FA8"/>
    <w:rsid w:val="0017658F"/>
    <w:rsid w:val="0017751D"/>
    <w:rsid w:val="00177541"/>
    <w:rsid w:val="00177B6C"/>
    <w:rsid w:val="00177FE1"/>
    <w:rsid w:val="00180A3C"/>
    <w:rsid w:val="00180CE3"/>
    <w:rsid w:val="001811C1"/>
    <w:rsid w:val="001813A3"/>
    <w:rsid w:val="001813C0"/>
    <w:rsid w:val="00181AA1"/>
    <w:rsid w:val="00182C83"/>
    <w:rsid w:val="00183B6A"/>
    <w:rsid w:val="00184648"/>
    <w:rsid w:val="0018470F"/>
    <w:rsid w:val="0018494F"/>
    <w:rsid w:val="00184C74"/>
    <w:rsid w:val="00185098"/>
    <w:rsid w:val="00185FF8"/>
    <w:rsid w:val="00190C7D"/>
    <w:rsid w:val="001919DC"/>
    <w:rsid w:val="00193F01"/>
    <w:rsid w:val="00193F4A"/>
    <w:rsid w:val="00193FEE"/>
    <w:rsid w:val="00195296"/>
    <w:rsid w:val="001958AB"/>
    <w:rsid w:val="001958D1"/>
    <w:rsid w:val="00196591"/>
    <w:rsid w:val="00196EE4"/>
    <w:rsid w:val="00196F39"/>
    <w:rsid w:val="0019741C"/>
    <w:rsid w:val="001A0B2E"/>
    <w:rsid w:val="001A12AE"/>
    <w:rsid w:val="001A1F58"/>
    <w:rsid w:val="001A26CE"/>
    <w:rsid w:val="001A307D"/>
    <w:rsid w:val="001A4082"/>
    <w:rsid w:val="001A478C"/>
    <w:rsid w:val="001A4F32"/>
    <w:rsid w:val="001A597D"/>
    <w:rsid w:val="001A69B5"/>
    <w:rsid w:val="001A74B9"/>
    <w:rsid w:val="001B0BE3"/>
    <w:rsid w:val="001B1673"/>
    <w:rsid w:val="001B3406"/>
    <w:rsid w:val="001B41C9"/>
    <w:rsid w:val="001B6059"/>
    <w:rsid w:val="001B6511"/>
    <w:rsid w:val="001B6699"/>
    <w:rsid w:val="001B6E58"/>
    <w:rsid w:val="001B769E"/>
    <w:rsid w:val="001B79F7"/>
    <w:rsid w:val="001C0305"/>
    <w:rsid w:val="001C052B"/>
    <w:rsid w:val="001C09AE"/>
    <w:rsid w:val="001C0E51"/>
    <w:rsid w:val="001C1D55"/>
    <w:rsid w:val="001C3B2D"/>
    <w:rsid w:val="001C401D"/>
    <w:rsid w:val="001C4395"/>
    <w:rsid w:val="001C4895"/>
    <w:rsid w:val="001C4A5C"/>
    <w:rsid w:val="001C4B91"/>
    <w:rsid w:val="001C5537"/>
    <w:rsid w:val="001C62BE"/>
    <w:rsid w:val="001C77C2"/>
    <w:rsid w:val="001C7901"/>
    <w:rsid w:val="001C7FCA"/>
    <w:rsid w:val="001D0D51"/>
    <w:rsid w:val="001D2125"/>
    <w:rsid w:val="001D24F6"/>
    <w:rsid w:val="001D27C4"/>
    <w:rsid w:val="001D37FD"/>
    <w:rsid w:val="001D46CB"/>
    <w:rsid w:val="001D5851"/>
    <w:rsid w:val="001D5997"/>
    <w:rsid w:val="001D623A"/>
    <w:rsid w:val="001D659E"/>
    <w:rsid w:val="001D6FB7"/>
    <w:rsid w:val="001D7403"/>
    <w:rsid w:val="001E0731"/>
    <w:rsid w:val="001E0887"/>
    <w:rsid w:val="001E0E8C"/>
    <w:rsid w:val="001E1A9A"/>
    <w:rsid w:val="001E1E62"/>
    <w:rsid w:val="001E2BED"/>
    <w:rsid w:val="001E47F1"/>
    <w:rsid w:val="001E553D"/>
    <w:rsid w:val="001E58CD"/>
    <w:rsid w:val="001E5FF3"/>
    <w:rsid w:val="001E617A"/>
    <w:rsid w:val="001E63F2"/>
    <w:rsid w:val="001E6D3D"/>
    <w:rsid w:val="001E6FE0"/>
    <w:rsid w:val="001E719D"/>
    <w:rsid w:val="001F19CE"/>
    <w:rsid w:val="001F388B"/>
    <w:rsid w:val="001F46C7"/>
    <w:rsid w:val="001F6F5F"/>
    <w:rsid w:val="001F77DA"/>
    <w:rsid w:val="002005DC"/>
    <w:rsid w:val="0020134D"/>
    <w:rsid w:val="00201B9D"/>
    <w:rsid w:val="002025A7"/>
    <w:rsid w:val="002025D7"/>
    <w:rsid w:val="00202D5A"/>
    <w:rsid w:val="00202DDA"/>
    <w:rsid w:val="0020358F"/>
    <w:rsid w:val="00203C0E"/>
    <w:rsid w:val="00203FF1"/>
    <w:rsid w:val="002040A5"/>
    <w:rsid w:val="0020526D"/>
    <w:rsid w:val="0020570E"/>
    <w:rsid w:val="002057B1"/>
    <w:rsid w:val="002063F6"/>
    <w:rsid w:val="00207AF1"/>
    <w:rsid w:val="00207D19"/>
    <w:rsid w:val="002107E0"/>
    <w:rsid w:val="002117CE"/>
    <w:rsid w:val="002118AB"/>
    <w:rsid w:val="00211986"/>
    <w:rsid w:val="00211BF5"/>
    <w:rsid w:val="00212A9E"/>
    <w:rsid w:val="002134DF"/>
    <w:rsid w:val="002135AB"/>
    <w:rsid w:val="00214297"/>
    <w:rsid w:val="00214896"/>
    <w:rsid w:val="00214CFE"/>
    <w:rsid w:val="002157F0"/>
    <w:rsid w:val="00215DFB"/>
    <w:rsid w:val="00216149"/>
    <w:rsid w:val="00217F85"/>
    <w:rsid w:val="00220207"/>
    <w:rsid w:val="00220477"/>
    <w:rsid w:val="00220CE9"/>
    <w:rsid w:val="00221A52"/>
    <w:rsid w:val="00224596"/>
    <w:rsid w:val="002249C1"/>
    <w:rsid w:val="00224D4C"/>
    <w:rsid w:val="00226404"/>
    <w:rsid w:val="00227319"/>
    <w:rsid w:val="00227EAF"/>
    <w:rsid w:val="0023040E"/>
    <w:rsid w:val="002307FD"/>
    <w:rsid w:val="002322A0"/>
    <w:rsid w:val="00232CD4"/>
    <w:rsid w:val="00233815"/>
    <w:rsid w:val="00234CEF"/>
    <w:rsid w:val="00234F3D"/>
    <w:rsid w:val="002350B9"/>
    <w:rsid w:val="002355A0"/>
    <w:rsid w:val="0023647C"/>
    <w:rsid w:val="00237247"/>
    <w:rsid w:val="002402C4"/>
    <w:rsid w:val="00240502"/>
    <w:rsid w:val="00241C2A"/>
    <w:rsid w:val="00242152"/>
    <w:rsid w:val="00243E76"/>
    <w:rsid w:val="002445C5"/>
    <w:rsid w:val="002446CB"/>
    <w:rsid w:val="002448A7"/>
    <w:rsid w:val="00244BF2"/>
    <w:rsid w:val="00245C1D"/>
    <w:rsid w:val="00245D2C"/>
    <w:rsid w:val="00245DC4"/>
    <w:rsid w:val="00246AE2"/>
    <w:rsid w:val="00247929"/>
    <w:rsid w:val="00250BAC"/>
    <w:rsid w:val="00250E52"/>
    <w:rsid w:val="002510BC"/>
    <w:rsid w:val="0025114B"/>
    <w:rsid w:val="002515DF"/>
    <w:rsid w:val="0025303F"/>
    <w:rsid w:val="00253829"/>
    <w:rsid w:val="00253A6D"/>
    <w:rsid w:val="00255195"/>
    <w:rsid w:val="0025549E"/>
    <w:rsid w:val="00255901"/>
    <w:rsid w:val="00255DD1"/>
    <w:rsid w:val="00256442"/>
    <w:rsid w:val="00256467"/>
    <w:rsid w:val="00256EF4"/>
    <w:rsid w:val="00257216"/>
    <w:rsid w:val="00260F06"/>
    <w:rsid w:val="00261405"/>
    <w:rsid w:val="00261DA7"/>
    <w:rsid w:val="00263177"/>
    <w:rsid w:val="00263ACC"/>
    <w:rsid w:val="00264243"/>
    <w:rsid w:val="0026446F"/>
    <w:rsid w:val="0026462B"/>
    <w:rsid w:val="0026470B"/>
    <w:rsid w:val="00264BCC"/>
    <w:rsid w:val="00264F99"/>
    <w:rsid w:val="002655D5"/>
    <w:rsid w:val="00265CB5"/>
    <w:rsid w:val="00266E85"/>
    <w:rsid w:val="00266FD5"/>
    <w:rsid w:val="00267026"/>
    <w:rsid w:val="0027009C"/>
    <w:rsid w:val="00270F76"/>
    <w:rsid w:val="002717F7"/>
    <w:rsid w:val="002724ED"/>
    <w:rsid w:val="0027300F"/>
    <w:rsid w:val="00277BB5"/>
    <w:rsid w:val="002805A8"/>
    <w:rsid w:val="00280648"/>
    <w:rsid w:val="00280A61"/>
    <w:rsid w:val="00282521"/>
    <w:rsid w:val="00282F44"/>
    <w:rsid w:val="0028303F"/>
    <w:rsid w:val="002831C6"/>
    <w:rsid w:val="00284758"/>
    <w:rsid w:val="00284CC8"/>
    <w:rsid w:val="002860AF"/>
    <w:rsid w:val="00286526"/>
    <w:rsid w:val="00286B5D"/>
    <w:rsid w:val="0028731A"/>
    <w:rsid w:val="00287560"/>
    <w:rsid w:val="00287F69"/>
    <w:rsid w:val="00290CF8"/>
    <w:rsid w:val="00290F70"/>
    <w:rsid w:val="00291712"/>
    <w:rsid w:val="00291D11"/>
    <w:rsid w:val="002921AE"/>
    <w:rsid w:val="00292725"/>
    <w:rsid w:val="002944E0"/>
    <w:rsid w:val="00294FCD"/>
    <w:rsid w:val="00295624"/>
    <w:rsid w:val="0029591A"/>
    <w:rsid w:val="0029606C"/>
    <w:rsid w:val="002963E2"/>
    <w:rsid w:val="00296541"/>
    <w:rsid w:val="00296A52"/>
    <w:rsid w:val="00296A62"/>
    <w:rsid w:val="00296FDD"/>
    <w:rsid w:val="00297C10"/>
    <w:rsid w:val="00297FAB"/>
    <w:rsid w:val="002A05AA"/>
    <w:rsid w:val="002A0649"/>
    <w:rsid w:val="002A06BB"/>
    <w:rsid w:val="002A0956"/>
    <w:rsid w:val="002A1BB6"/>
    <w:rsid w:val="002A1C02"/>
    <w:rsid w:val="002A1D0F"/>
    <w:rsid w:val="002A25FC"/>
    <w:rsid w:val="002A3660"/>
    <w:rsid w:val="002A4A31"/>
    <w:rsid w:val="002A4E51"/>
    <w:rsid w:val="002A560E"/>
    <w:rsid w:val="002A5916"/>
    <w:rsid w:val="002A5992"/>
    <w:rsid w:val="002A5A38"/>
    <w:rsid w:val="002A5BA9"/>
    <w:rsid w:val="002B1F7D"/>
    <w:rsid w:val="002B224C"/>
    <w:rsid w:val="002B23B5"/>
    <w:rsid w:val="002B2EA3"/>
    <w:rsid w:val="002B335B"/>
    <w:rsid w:val="002B381A"/>
    <w:rsid w:val="002B3BF1"/>
    <w:rsid w:val="002B485A"/>
    <w:rsid w:val="002B4DB2"/>
    <w:rsid w:val="002B596C"/>
    <w:rsid w:val="002B6F9A"/>
    <w:rsid w:val="002B70B7"/>
    <w:rsid w:val="002B7174"/>
    <w:rsid w:val="002B7209"/>
    <w:rsid w:val="002B7D45"/>
    <w:rsid w:val="002B7D7A"/>
    <w:rsid w:val="002B7D84"/>
    <w:rsid w:val="002C0A50"/>
    <w:rsid w:val="002C1C92"/>
    <w:rsid w:val="002C1FE3"/>
    <w:rsid w:val="002C23DE"/>
    <w:rsid w:val="002C4112"/>
    <w:rsid w:val="002C4DD4"/>
    <w:rsid w:val="002C50E7"/>
    <w:rsid w:val="002C56C3"/>
    <w:rsid w:val="002C5CF6"/>
    <w:rsid w:val="002C608E"/>
    <w:rsid w:val="002C6E2F"/>
    <w:rsid w:val="002C6E69"/>
    <w:rsid w:val="002C7263"/>
    <w:rsid w:val="002C7D3D"/>
    <w:rsid w:val="002C7DCA"/>
    <w:rsid w:val="002D02E7"/>
    <w:rsid w:val="002D0A98"/>
    <w:rsid w:val="002D0ACC"/>
    <w:rsid w:val="002D0CDC"/>
    <w:rsid w:val="002D0CE4"/>
    <w:rsid w:val="002D1434"/>
    <w:rsid w:val="002D2BA0"/>
    <w:rsid w:val="002D38BB"/>
    <w:rsid w:val="002D3BEB"/>
    <w:rsid w:val="002D4B9E"/>
    <w:rsid w:val="002D4ED0"/>
    <w:rsid w:val="002D501F"/>
    <w:rsid w:val="002D5C5E"/>
    <w:rsid w:val="002D6225"/>
    <w:rsid w:val="002D6E08"/>
    <w:rsid w:val="002D7F0C"/>
    <w:rsid w:val="002E1130"/>
    <w:rsid w:val="002E1A2D"/>
    <w:rsid w:val="002E1C21"/>
    <w:rsid w:val="002E3AC3"/>
    <w:rsid w:val="002E3C09"/>
    <w:rsid w:val="002E3CD7"/>
    <w:rsid w:val="002E44AE"/>
    <w:rsid w:val="002E4F56"/>
    <w:rsid w:val="002E5CA5"/>
    <w:rsid w:val="002E7231"/>
    <w:rsid w:val="002E7C13"/>
    <w:rsid w:val="002E7D39"/>
    <w:rsid w:val="002F02D7"/>
    <w:rsid w:val="002F0D09"/>
    <w:rsid w:val="002F34B7"/>
    <w:rsid w:val="002F35DB"/>
    <w:rsid w:val="002F360B"/>
    <w:rsid w:val="002F3920"/>
    <w:rsid w:val="002F39CC"/>
    <w:rsid w:val="002F4EC4"/>
    <w:rsid w:val="002F572B"/>
    <w:rsid w:val="002F5A4A"/>
    <w:rsid w:val="002F61F2"/>
    <w:rsid w:val="002F6328"/>
    <w:rsid w:val="002F6B81"/>
    <w:rsid w:val="002F70B5"/>
    <w:rsid w:val="002F7501"/>
    <w:rsid w:val="0030038F"/>
    <w:rsid w:val="0030121C"/>
    <w:rsid w:val="003014C2"/>
    <w:rsid w:val="00301F02"/>
    <w:rsid w:val="00301F7C"/>
    <w:rsid w:val="0030215B"/>
    <w:rsid w:val="0030381B"/>
    <w:rsid w:val="0030464A"/>
    <w:rsid w:val="00304A95"/>
    <w:rsid w:val="00306811"/>
    <w:rsid w:val="003102C6"/>
    <w:rsid w:val="00311B11"/>
    <w:rsid w:val="00311CF5"/>
    <w:rsid w:val="003135BC"/>
    <w:rsid w:val="003143B9"/>
    <w:rsid w:val="00314F07"/>
    <w:rsid w:val="00315374"/>
    <w:rsid w:val="00315C39"/>
    <w:rsid w:val="00321573"/>
    <w:rsid w:val="003216AD"/>
    <w:rsid w:val="00321B3F"/>
    <w:rsid w:val="00322C41"/>
    <w:rsid w:val="00322DCE"/>
    <w:rsid w:val="003234B4"/>
    <w:rsid w:val="00323560"/>
    <w:rsid w:val="00323BBA"/>
    <w:rsid w:val="00324CF4"/>
    <w:rsid w:val="00324D79"/>
    <w:rsid w:val="00324EBA"/>
    <w:rsid w:val="00324F36"/>
    <w:rsid w:val="0032634E"/>
    <w:rsid w:val="0032669C"/>
    <w:rsid w:val="00326770"/>
    <w:rsid w:val="00326ABC"/>
    <w:rsid w:val="00327AE0"/>
    <w:rsid w:val="00327F2B"/>
    <w:rsid w:val="00330855"/>
    <w:rsid w:val="00330A68"/>
    <w:rsid w:val="00330ED2"/>
    <w:rsid w:val="00330F61"/>
    <w:rsid w:val="00330FDC"/>
    <w:rsid w:val="003335B0"/>
    <w:rsid w:val="00334809"/>
    <w:rsid w:val="0033529E"/>
    <w:rsid w:val="003357F0"/>
    <w:rsid w:val="00336431"/>
    <w:rsid w:val="003368C1"/>
    <w:rsid w:val="00340222"/>
    <w:rsid w:val="0034162A"/>
    <w:rsid w:val="00342327"/>
    <w:rsid w:val="003424EF"/>
    <w:rsid w:val="00343AC6"/>
    <w:rsid w:val="003444BD"/>
    <w:rsid w:val="0034467E"/>
    <w:rsid w:val="00344E4F"/>
    <w:rsid w:val="003451CE"/>
    <w:rsid w:val="00345CAD"/>
    <w:rsid w:val="003462B2"/>
    <w:rsid w:val="00346E66"/>
    <w:rsid w:val="00346EFB"/>
    <w:rsid w:val="003478D6"/>
    <w:rsid w:val="00347E5A"/>
    <w:rsid w:val="003508CB"/>
    <w:rsid w:val="003517E2"/>
    <w:rsid w:val="00352842"/>
    <w:rsid w:val="00352B58"/>
    <w:rsid w:val="00353051"/>
    <w:rsid w:val="00353208"/>
    <w:rsid w:val="003559B3"/>
    <w:rsid w:val="00355EAE"/>
    <w:rsid w:val="00356E55"/>
    <w:rsid w:val="00356EA9"/>
    <w:rsid w:val="00357B94"/>
    <w:rsid w:val="003621BE"/>
    <w:rsid w:val="003632B3"/>
    <w:rsid w:val="00363A2C"/>
    <w:rsid w:val="00363D78"/>
    <w:rsid w:val="003641AA"/>
    <w:rsid w:val="00364F24"/>
    <w:rsid w:val="003656A4"/>
    <w:rsid w:val="00365B1C"/>
    <w:rsid w:val="00365E7D"/>
    <w:rsid w:val="00365F21"/>
    <w:rsid w:val="00365FB5"/>
    <w:rsid w:val="0036620B"/>
    <w:rsid w:val="00366CCB"/>
    <w:rsid w:val="00366DD2"/>
    <w:rsid w:val="00367E70"/>
    <w:rsid w:val="0037092A"/>
    <w:rsid w:val="00370AA3"/>
    <w:rsid w:val="00371ABD"/>
    <w:rsid w:val="00372205"/>
    <w:rsid w:val="003732BE"/>
    <w:rsid w:val="003743EF"/>
    <w:rsid w:val="0037676B"/>
    <w:rsid w:val="003768F7"/>
    <w:rsid w:val="00376AB8"/>
    <w:rsid w:val="00376FA9"/>
    <w:rsid w:val="003772C2"/>
    <w:rsid w:val="003775EC"/>
    <w:rsid w:val="00380078"/>
    <w:rsid w:val="00380467"/>
    <w:rsid w:val="0038088E"/>
    <w:rsid w:val="00381220"/>
    <w:rsid w:val="00382952"/>
    <w:rsid w:val="0038459C"/>
    <w:rsid w:val="00384897"/>
    <w:rsid w:val="003851A8"/>
    <w:rsid w:val="00385233"/>
    <w:rsid w:val="00385814"/>
    <w:rsid w:val="0038659D"/>
    <w:rsid w:val="00387A09"/>
    <w:rsid w:val="00387CE0"/>
    <w:rsid w:val="003908C6"/>
    <w:rsid w:val="00390AD4"/>
    <w:rsid w:val="00390DBB"/>
    <w:rsid w:val="00391A41"/>
    <w:rsid w:val="00391F84"/>
    <w:rsid w:val="0039227F"/>
    <w:rsid w:val="0039350F"/>
    <w:rsid w:val="003935F1"/>
    <w:rsid w:val="0039365D"/>
    <w:rsid w:val="00393D93"/>
    <w:rsid w:val="003948A6"/>
    <w:rsid w:val="00394A3C"/>
    <w:rsid w:val="00394AC0"/>
    <w:rsid w:val="0039506B"/>
    <w:rsid w:val="00395475"/>
    <w:rsid w:val="003957CF"/>
    <w:rsid w:val="00395B78"/>
    <w:rsid w:val="003964BE"/>
    <w:rsid w:val="003965A7"/>
    <w:rsid w:val="00396EB3"/>
    <w:rsid w:val="00397179"/>
    <w:rsid w:val="003976A7"/>
    <w:rsid w:val="00397B35"/>
    <w:rsid w:val="00397C76"/>
    <w:rsid w:val="003A03AA"/>
    <w:rsid w:val="003A0E98"/>
    <w:rsid w:val="003A1C71"/>
    <w:rsid w:val="003A2C5C"/>
    <w:rsid w:val="003A2CD5"/>
    <w:rsid w:val="003A3A06"/>
    <w:rsid w:val="003A44C1"/>
    <w:rsid w:val="003A4994"/>
    <w:rsid w:val="003A5866"/>
    <w:rsid w:val="003A6E6B"/>
    <w:rsid w:val="003A7C82"/>
    <w:rsid w:val="003A7CA8"/>
    <w:rsid w:val="003B01B5"/>
    <w:rsid w:val="003B0210"/>
    <w:rsid w:val="003B022E"/>
    <w:rsid w:val="003B103E"/>
    <w:rsid w:val="003B1283"/>
    <w:rsid w:val="003B12D6"/>
    <w:rsid w:val="003B13E0"/>
    <w:rsid w:val="003B1580"/>
    <w:rsid w:val="003B1BF2"/>
    <w:rsid w:val="003B26FB"/>
    <w:rsid w:val="003B2809"/>
    <w:rsid w:val="003B2F2D"/>
    <w:rsid w:val="003B3004"/>
    <w:rsid w:val="003B3DC2"/>
    <w:rsid w:val="003B452B"/>
    <w:rsid w:val="003B53B0"/>
    <w:rsid w:val="003B5EA9"/>
    <w:rsid w:val="003C0086"/>
    <w:rsid w:val="003C0CEA"/>
    <w:rsid w:val="003C0E87"/>
    <w:rsid w:val="003C124E"/>
    <w:rsid w:val="003C166A"/>
    <w:rsid w:val="003C2059"/>
    <w:rsid w:val="003C2BBB"/>
    <w:rsid w:val="003C3406"/>
    <w:rsid w:val="003C3753"/>
    <w:rsid w:val="003C439F"/>
    <w:rsid w:val="003C49E6"/>
    <w:rsid w:val="003C712D"/>
    <w:rsid w:val="003C78BB"/>
    <w:rsid w:val="003C7C07"/>
    <w:rsid w:val="003D017A"/>
    <w:rsid w:val="003D058A"/>
    <w:rsid w:val="003D15B1"/>
    <w:rsid w:val="003D1601"/>
    <w:rsid w:val="003D1855"/>
    <w:rsid w:val="003D21A6"/>
    <w:rsid w:val="003D2E7E"/>
    <w:rsid w:val="003D3073"/>
    <w:rsid w:val="003D33EB"/>
    <w:rsid w:val="003D3CAC"/>
    <w:rsid w:val="003D414F"/>
    <w:rsid w:val="003D43AE"/>
    <w:rsid w:val="003D4955"/>
    <w:rsid w:val="003D5119"/>
    <w:rsid w:val="003D5354"/>
    <w:rsid w:val="003D54E5"/>
    <w:rsid w:val="003D778F"/>
    <w:rsid w:val="003D7DE5"/>
    <w:rsid w:val="003E0FD6"/>
    <w:rsid w:val="003E2448"/>
    <w:rsid w:val="003E2785"/>
    <w:rsid w:val="003E28F5"/>
    <w:rsid w:val="003E38AE"/>
    <w:rsid w:val="003E4440"/>
    <w:rsid w:val="003E4453"/>
    <w:rsid w:val="003E50A5"/>
    <w:rsid w:val="003E5B7F"/>
    <w:rsid w:val="003F05EE"/>
    <w:rsid w:val="003F1D20"/>
    <w:rsid w:val="003F3D31"/>
    <w:rsid w:val="003F3FFD"/>
    <w:rsid w:val="003F4B63"/>
    <w:rsid w:val="003F64A9"/>
    <w:rsid w:val="003F6841"/>
    <w:rsid w:val="003F78B3"/>
    <w:rsid w:val="0040068E"/>
    <w:rsid w:val="0040090A"/>
    <w:rsid w:val="00400E80"/>
    <w:rsid w:val="004011FB"/>
    <w:rsid w:val="00401443"/>
    <w:rsid w:val="00401F6D"/>
    <w:rsid w:val="00402CBB"/>
    <w:rsid w:val="00402D24"/>
    <w:rsid w:val="00402E52"/>
    <w:rsid w:val="00402F09"/>
    <w:rsid w:val="00403509"/>
    <w:rsid w:val="00403828"/>
    <w:rsid w:val="00403850"/>
    <w:rsid w:val="004043D3"/>
    <w:rsid w:val="004048ED"/>
    <w:rsid w:val="00405E8A"/>
    <w:rsid w:val="00406A80"/>
    <w:rsid w:val="0040735D"/>
    <w:rsid w:val="00407D12"/>
    <w:rsid w:val="00407DB4"/>
    <w:rsid w:val="00410429"/>
    <w:rsid w:val="00411099"/>
    <w:rsid w:val="00413153"/>
    <w:rsid w:val="00413FA9"/>
    <w:rsid w:val="004148F6"/>
    <w:rsid w:val="004149D9"/>
    <w:rsid w:val="00415A3A"/>
    <w:rsid w:val="004160EF"/>
    <w:rsid w:val="0042037B"/>
    <w:rsid w:val="004216A1"/>
    <w:rsid w:val="00421806"/>
    <w:rsid w:val="00422B0F"/>
    <w:rsid w:val="00422C79"/>
    <w:rsid w:val="00423A39"/>
    <w:rsid w:val="00424023"/>
    <w:rsid w:val="0042410D"/>
    <w:rsid w:val="004264DC"/>
    <w:rsid w:val="004265F2"/>
    <w:rsid w:val="00426865"/>
    <w:rsid w:val="00430F04"/>
    <w:rsid w:val="00431140"/>
    <w:rsid w:val="00431D41"/>
    <w:rsid w:val="004323C8"/>
    <w:rsid w:val="00432AF1"/>
    <w:rsid w:val="00433308"/>
    <w:rsid w:val="00434088"/>
    <w:rsid w:val="00434C1C"/>
    <w:rsid w:val="004365D1"/>
    <w:rsid w:val="00436B7B"/>
    <w:rsid w:val="00437066"/>
    <w:rsid w:val="004370C1"/>
    <w:rsid w:val="00437676"/>
    <w:rsid w:val="00437D5E"/>
    <w:rsid w:val="004409EC"/>
    <w:rsid w:val="00440A5E"/>
    <w:rsid w:val="00440E74"/>
    <w:rsid w:val="004420EE"/>
    <w:rsid w:val="00442F26"/>
    <w:rsid w:val="004439E0"/>
    <w:rsid w:val="0044412A"/>
    <w:rsid w:val="0044766F"/>
    <w:rsid w:val="00447828"/>
    <w:rsid w:val="00447BAC"/>
    <w:rsid w:val="00447CD7"/>
    <w:rsid w:val="00450B7E"/>
    <w:rsid w:val="00450B8B"/>
    <w:rsid w:val="00450D04"/>
    <w:rsid w:val="00454321"/>
    <w:rsid w:val="00454CFD"/>
    <w:rsid w:val="00455768"/>
    <w:rsid w:val="00455920"/>
    <w:rsid w:val="0045699E"/>
    <w:rsid w:val="0046012E"/>
    <w:rsid w:val="004615A6"/>
    <w:rsid w:val="004616ED"/>
    <w:rsid w:val="00461EE0"/>
    <w:rsid w:val="00462557"/>
    <w:rsid w:val="00462766"/>
    <w:rsid w:val="00462893"/>
    <w:rsid w:val="00462C19"/>
    <w:rsid w:val="00463495"/>
    <w:rsid w:val="004641CD"/>
    <w:rsid w:val="00464782"/>
    <w:rsid w:val="00465429"/>
    <w:rsid w:val="00465447"/>
    <w:rsid w:val="00466843"/>
    <w:rsid w:val="00467172"/>
    <w:rsid w:val="00467A79"/>
    <w:rsid w:val="00467DF0"/>
    <w:rsid w:val="0047077D"/>
    <w:rsid w:val="004715E3"/>
    <w:rsid w:val="0047320D"/>
    <w:rsid w:val="00473887"/>
    <w:rsid w:val="00473D79"/>
    <w:rsid w:val="00474BF9"/>
    <w:rsid w:val="004759BC"/>
    <w:rsid w:val="00475F01"/>
    <w:rsid w:val="0047608D"/>
    <w:rsid w:val="0047677E"/>
    <w:rsid w:val="004767F0"/>
    <w:rsid w:val="0047751B"/>
    <w:rsid w:val="00477979"/>
    <w:rsid w:val="00477ABD"/>
    <w:rsid w:val="00477B1F"/>
    <w:rsid w:val="00480A4F"/>
    <w:rsid w:val="00480FAB"/>
    <w:rsid w:val="004810E9"/>
    <w:rsid w:val="004812D4"/>
    <w:rsid w:val="00481F96"/>
    <w:rsid w:val="00482702"/>
    <w:rsid w:val="00482A58"/>
    <w:rsid w:val="00482D0E"/>
    <w:rsid w:val="00482E99"/>
    <w:rsid w:val="00483257"/>
    <w:rsid w:val="00483A5C"/>
    <w:rsid w:val="004841B6"/>
    <w:rsid w:val="00484DCB"/>
    <w:rsid w:val="00484E17"/>
    <w:rsid w:val="00487567"/>
    <w:rsid w:val="00487919"/>
    <w:rsid w:val="00487AD9"/>
    <w:rsid w:val="00487FEE"/>
    <w:rsid w:val="00490132"/>
    <w:rsid w:val="0049065D"/>
    <w:rsid w:val="00491215"/>
    <w:rsid w:val="00491427"/>
    <w:rsid w:val="00492CE3"/>
    <w:rsid w:val="004934C7"/>
    <w:rsid w:val="004940D3"/>
    <w:rsid w:val="00495121"/>
    <w:rsid w:val="004952A9"/>
    <w:rsid w:val="004958FA"/>
    <w:rsid w:val="004968A6"/>
    <w:rsid w:val="00496AB0"/>
    <w:rsid w:val="00496EE2"/>
    <w:rsid w:val="00497649"/>
    <w:rsid w:val="004A1169"/>
    <w:rsid w:val="004A125C"/>
    <w:rsid w:val="004A1623"/>
    <w:rsid w:val="004A3DF3"/>
    <w:rsid w:val="004A6420"/>
    <w:rsid w:val="004A644C"/>
    <w:rsid w:val="004A6B3D"/>
    <w:rsid w:val="004A6D06"/>
    <w:rsid w:val="004A6D14"/>
    <w:rsid w:val="004A706E"/>
    <w:rsid w:val="004A79F4"/>
    <w:rsid w:val="004B0BCD"/>
    <w:rsid w:val="004B0E9B"/>
    <w:rsid w:val="004B24EF"/>
    <w:rsid w:val="004B2532"/>
    <w:rsid w:val="004B294B"/>
    <w:rsid w:val="004B3740"/>
    <w:rsid w:val="004B3A30"/>
    <w:rsid w:val="004B3B19"/>
    <w:rsid w:val="004B3BF8"/>
    <w:rsid w:val="004B3CF5"/>
    <w:rsid w:val="004B514B"/>
    <w:rsid w:val="004B5640"/>
    <w:rsid w:val="004B5B14"/>
    <w:rsid w:val="004B5B57"/>
    <w:rsid w:val="004B62E7"/>
    <w:rsid w:val="004B6391"/>
    <w:rsid w:val="004B6FBE"/>
    <w:rsid w:val="004B71A7"/>
    <w:rsid w:val="004B7210"/>
    <w:rsid w:val="004B7359"/>
    <w:rsid w:val="004B7A6A"/>
    <w:rsid w:val="004B7BD8"/>
    <w:rsid w:val="004C023D"/>
    <w:rsid w:val="004C044F"/>
    <w:rsid w:val="004C0ADF"/>
    <w:rsid w:val="004C13F4"/>
    <w:rsid w:val="004C23C5"/>
    <w:rsid w:val="004C24FC"/>
    <w:rsid w:val="004C2F9D"/>
    <w:rsid w:val="004C37F9"/>
    <w:rsid w:val="004C3DEB"/>
    <w:rsid w:val="004C3FE3"/>
    <w:rsid w:val="004C43CF"/>
    <w:rsid w:val="004C4DED"/>
    <w:rsid w:val="004C566B"/>
    <w:rsid w:val="004C5B51"/>
    <w:rsid w:val="004C60B4"/>
    <w:rsid w:val="004C7B2D"/>
    <w:rsid w:val="004D0616"/>
    <w:rsid w:val="004D0F9C"/>
    <w:rsid w:val="004D2214"/>
    <w:rsid w:val="004D2564"/>
    <w:rsid w:val="004D26A5"/>
    <w:rsid w:val="004D281E"/>
    <w:rsid w:val="004D2822"/>
    <w:rsid w:val="004D2ECF"/>
    <w:rsid w:val="004D36D7"/>
    <w:rsid w:val="004D3940"/>
    <w:rsid w:val="004D450B"/>
    <w:rsid w:val="004D479B"/>
    <w:rsid w:val="004D4B45"/>
    <w:rsid w:val="004D682E"/>
    <w:rsid w:val="004D6B59"/>
    <w:rsid w:val="004D6BDB"/>
    <w:rsid w:val="004D7CE4"/>
    <w:rsid w:val="004E0387"/>
    <w:rsid w:val="004E0DAF"/>
    <w:rsid w:val="004E1117"/>
    <w:rsid w:val="004E1636"/>
    <w:rsid w:val="004E1777"/>
    <w:rsid w:val="004E2135"/>
    <w:rsid w:val="004E2830"/>
    <w:rsid w:val="004E2ABA"/>
    <w:rsid w:val="004E51FF"/>
    <w:rsid w:val="004E57AD"/>
    <w:rsid w:val="004E5E1A"/>
    <w:rsid w:val="004E6813"/>
    <w:rsid w:val="004E7A03"/>
    <w:rsid w:val="004F1C87"/>
    <w:rsid w:val="004F2611"/>
    <w:rsid w:val="004F26A0"/>
    <w:rsid w:val="004F2E19"/>
    <w:rsid w:val="004F4328"/>
    <w:rsid w:val="004F44DB"/>
    <w:rsid w:val="004F5198"/>
    <w:rsid w:val="004F58C3"/>
    <w:rsid w:val="004F6325"/>
    <w:rsid w:val="004F6971"/>
    <w:rsid w:val="0050035E"/>
    <w:rsid w:val="005003E6"/>
    <w:rsid w:val="00500761"/>
    <w:rsid w:val="00500E85"/>
    <w:rsid w:val="005011C8"/>
    <w:rsid w:val="00501A12"/>
    <w:rsid w:val="005023C5"/>
    <w:rsid w:val="0050313C"/>
    <w:rsid w:val="00504F94"/>
    <w:rsid w:val="00505658"/>
    <w:rsid w:val="005056DF"/>
    <w:rsid w:val="005065C3"/>
    <w:rsid w:val="00506657"/>
    <w:rsid w:val="00506DC0"/>
    <w:rsid w:val="00506E8A"/>
    <w:rsid w:val="0050713A"/>
    <w:rsid w:val="00507A84"/>
    <w:rsid w:val="00507D3B"/>
    <w:rsid w:val="005105ED"/>
    <w:rsid w:val="00510E70"/>
    <w:rsid w:val="00510EC3"/>
    <w:rsid w:val="0051120B"/>
    <w:rsid w:val="00511F95"/>
    <w:rsid w:val="0051270C"/>
    <w:rsid w:val="005129E0"/>
    <w:rsid w:val="00512BEE"/>
    <w:rsid w:val="00513F94"/>
    <w:rsid w:val="00514212"/>
    <w:rsid w:val="00514499"/>
    <w:rsid w:val="005153D0"/>
    <w:rsid w:val="00515B25"/>
    <w:rsid w:val="00516468"/>
    <w:rsid w:val="0051668F"/>
    <w:rsid w:val="00516B49"/>
    <w:rsid w:val="00516D51"/>
    <w:rsid w:val="00516FCA"/>
    <w:rsid w:val="00517742"/>
    <w:rsid w:val="00517B5F"/>
    <w:rsid w:val="00520711"/>
    <w:rsid w:val="005219D8"/>
    <w:rsid w:val="00522C1D"/>
    <w:rsid w:val="00522C34"/>
    <w:rsid w:val="00523218"/>
    <w:rsid w:val="005243CF"/>
    <w:rsid w:val="005247AA"/>
    <w:rsid w:val="005248CE"/>
    <w:rsid w:val="00524C07"/>
    <w:rsid w:val="0052558D"/>
    <w:rsid w:val="0052569B"/>
    <w:rsid w:val="0052585A"/>
    <w:rsid w:val="00525AD2"/>
    <w:rsid w:val="00525B06"/>
    <w:rsid w:val="005264C7"/>
    <w:rsid w:val="00526CA1"/>
    <w:rsid w:val="00527DAE"/>
    <w:rsid w:val="005300B4"/>
    <w:rsid w:val="00530137"/>
    <w:rsid w:val="00531FBD"/>
    <w:rsid w:val="00532C09"/>
    <w:rsid w:val="005332A3"/>
    <w:rsid w:val="00533AD3"/>
    <w:rsid w:val="00533C4E"/>
    <w:rsid w:val="00534BD2"/>
    <w:rsid w:val="00534D44"/>
    <w:rsid w:val="0053583A"/>
    <w:rsid w:val="00535DEF"/>
    <w:rsid w:val="005360D6"/>
    <w:rsid w:val="00537131"/>
    <w:rsid w:val="0054108B"/>
    <w:rsid w:val="005411E3"/>
    <w:rsid w:val="005415C4"/>
    <w:rsid w:val="0054188B"/>
    <w:rsid w:val="0054237D"/>
    <w:rsid w:val="005434C7"/>
    <w:rsid w:val="00543681"/>
    <w:rsid w:val="005439BE"/>
    <w:rsid w:val="00543F50"/>
    <w:rsid w:val="00545C8B"/>
    <w:rsid w:val="00545E55"/>
    <w:rsid w:val="0054750A"/>
    <w:rsid w:val="005509EA"/>
    <w:rsid w:val="00551D8C"/>
    <w:rsid w:val="00551EB8"/>
    <w:rsid w:val="00551EDF"/>
    <w:rsid w:val="005531F5"/>
    <w:rsid w:val="005540CC"/>
    <w:rsid w:val="00554234"/>
    <w:rsid w:val="00554367"/>
    <w:rsid w:val="00555929"/>
    <w:rsid w:val="00557C1D"/>
    <w:rsid w:val="00557E36"/>
    <w:rsid w:val="00560330"/>
    <w:rsid w:val="0056166F"/>
    <w:rsid w:val="00562043"/>
    <w:rsid w:val="00562EC1"/>
    <w:rsid w:val="005637FD"/>
    <w:rsid w:val="00563D1A"/>
    <w:rsid w:val="00564B3E"/>
    <w:rsid w:val="00565405"/>
    <w:rsid w:val="00565DFC"/>
    <w:rsid w:val="00565EBC"/>
    <w:rsid w:val="005666BE"/>
    <w:rsid w:val="00566705"/>
    <w:rsid w:val="00567F3E"/>
    <w:rsid w:val="00570012"/>
    <w:rsid w:val="0057058E"/>
    <w:rsid w:val="00570DD0"/>
    <w:rsid w:val="00570DDC"/>
    <w:rsid w:val="00570FDF"/>
    <w:rsid w:val="0057155B"/>
    <w:rsid w:val="00571ED2"/>
    <w:rsid w:val="00573680"/>
    <w:rsid w:val="005748A9"/>
    <w:rsid w:val="00574D8C"/>
    <w:rsid w:val="0057506A"/>
    <w:rsid w:val="00575B42"/>
    <w:rsid w:val="00575F84"/>
    <w:rsid w:val="005764BF"/>
    <w:rsid w:val="00576E13"/>
    <w:rsid w:val="00577262"/>
    <w:rsid w:val="00577814"/>
    <w:rsid w:val="0057781B"/>
    <w:rsid w:val="00580229"/>
    <w:rsid w:val="00581C55"/>
    <w:rsid w:val="005820D3"/>
    <w:rsid w:val="00582FA1"/>
    <w:rsid w:val="005832B2"/>
    <w:rsid w:val="0058363A"/>
    <w:rsid w:val="00583DFF"/>
    <w:rsid w:val="005841E7"/>
    <w:rsid w:val="00584AC0"/>
    <w:rsid w:val="00586051"/>
    <w:rsid w:val="0058649A"/>
    <w:rsid w:val="005864FC"/>
    <w:rsid w:val="005873CD"/>
    <w:rsid w:val="005912D8"/>
    <w:rsid w:val="00592146"/>
    <w:rsid w:val="005925D1"/>
    <w:rsid w:val="00592DC4"/>
    <w:rsid w:val="00593604"/>
    <w:rsid w:val="0059483C"/>
    <w:rsid w:val="00595B34"/>
    <w:rsid w:val="00596AA8"/>
    <w:rsid w:val="00596C52"/>
    <w:rsid w:val="00597CBC"/>
    <w:rsid w:val="005A0052"/>
    <w:rsid w:val="005A01C6"/>
    <w:rsid w:val="005A0373"/>
    <w:rsid w:val="005A04FA"/>
    <w:rsid w:val="005A07A3"/>
    <w:rsid w:val="005A1177"/>
    <w:rsid w:val="005A17AF"/>
    <w:rsid w:val="005A204F"/>
    <w:rsid w:val="005A2C1C"/>
    <w:rsid w:val="005A2D3C"/>
    <w:rsid w:val="005A2ED9"/>
    <w:rsid w:val="005A432F"/>
    <w:rsid w:val="005A481C"/>
    <w:rsid w:val="005A4D9D"/>
    <w:rsid w:val="005A5713"/>
    <w:rsid w:val="005A5FCA"/>
    <w:rsid w:val="005A620D"/>
    <w:rsid w:val="005A627B"/>
    <w:rsid w:val="005A7037"/>
    <w:rsid w:val="005A7045"/>
    <w:rsid w:val="005A7096"/>
    <w:rsid w:val="005A74BB"/>
    <w:rsid w:val="005B0EA1"/>
    <w:rsid w:val="005B1DC7"/>
    <w:rsid w:val="005B2756"/>
    <w:rsid w:val="005B2950"/>
    <w:rsid w:val="005B3174"/>
    <w:rsid w:val="005B3B1A"/>
    <w:rsid w:val="005B3E2D"/>
    <w:rsid w:val="005B3F17"/>
    <w:rsid w:val="005B518C"/>
    <w:rsid w:val="005B61BB"/>
    <w:rsid w:val="005B63C4"/>
    <w:rsid w:val="005B6F3D"/>
    <w:rsid w:val="005B7F9D"/>
    <w:rsid w:val="005C0051"/>
    <w:rsid w:val="005C08D1"/>
    <w:rsid w:val="005C28B8"/>
    <w:rsid w:val="005C386C"/>
    <w:rsid w:val="005C38FF"/>
    <w:rsid w:val="005C3C31"/>
    <w:rsid w:val="005C3DCD"/>
    <w:rsid w:val="005C3F14"/>
    <w:rsid w:val="005C4BE4"/>
    <w:rsid w:val="005D0733"/>
    <w:rsid w:val="005D0BCE"/>
    <w:rsid w:val="005D0D67"/>
    <w:rsid w:val="005D1348"/>
    <w:rsid w:val="005D1D7E"/>
    <w:rsid w:val="005D1E61"/>
    <w:rsid w:val="005D2DB7"/>
    <w:rsid w:val="005D36CC"/>
    <w:rsid w:val="005D4611"/>
    <w:rsid w:val="005D4B20"/>
    <w:rsid w:val="005D4D4C"/>
    <w:rsid w:val="005D5D02"/>
    <w:rsid w:val="005D6D3E"/>
    <w:rsid w:val="005E1495"/>
    <w:rsid w:val="005E17E6"/>
    <w:rsid w:val="005E3010"/>
    <w:rsid w:val="005E3090"/>
    <w:rsid w:val="005E3BAA"/>
    <w:rsid w:val="005E42B7"/>
    <w:rsid w:val="005E4C33"/>
    <w:rsid w:val="005E4EBD"/>
    <w:rsid w:val="005E587D"/>
    <w:rsid w:val="005E6F4C"/>
    <w:rsid w:val="005E79C2"/>
    <w:rsid w:val="005E7AE5"/>
    <w:rsid w:val="005E7F56"/>
    <w:rsid w:val="005F0ACE"/>
    <w:rsid w:val="005F0BF8"/>
    <w:rsid w:val="005F13A8"/>
    <w:rsid w:val="005F2532"/>
    <w:rsid w:val="005F2859"/>
    <w:rsid w:val="005F2962"/>
    <w:rsid w:val="005F2A3B"/>
    <w:rsid w:val="005F3E89"/>
    <w:rsid w:val="005F452E"/>
    <w:rsid w:val="005F5409"/>
    <w:rsid w:val="005F5F51"/>
    <w:rsid w:val="0060007C"/>
    <w:rsid w:val="0060079E"/>
    <w:rsid w:val="0060093E"/>
    <w:rsid w:val="00600BD2"/>
    <w:rsid w:val="00601676"/>
    <w:rsid w:val="00601B64"/>
    <w:rsid w:val="00602DF3"/>
    <w:rsid w:val="0060347E"/>
    <w:rsid w:val="00603703"/>
    <w:rsid w:val="006040D4"/>
    <w:rsid w:val="00604768"/>
    <w:rsid w:val="00605C1C"/>
    <w:rsid w:val="00605D86"/>
    <w:rsid w:val="006108BA"/>
    <w:rsid w:val="00610A82"/>
    <w:rsid w:val="00611D68"/>
    <w:rsid w:val="00613814"/>
    <w:rsid w:val="00613D81"/>
    <w:rsid w:val="0061435F"/>
    <w:rsid w:val="006149DC"/>
    <w:rsid w:val="00615C93"/>
    <w:rsid w:val="006173E1"/>
    <w:rsid w:val="0061748C"/>
    <w:rsid w:val="006179F2"/>
    <w:rsid w:val="00617F50"/>
    <w:rsid w:val="0062143B"/>
    <w:rsid w:val="00622329"/>
    <w:rsid w:val="00622940"/>
    <w:rsid w:val="00622E4A"/>
    <w:rsid w:val="00623229"/>
    <w:rsid w:val="00623561"/>
    <w:rsid w:val="00623E75"/>
    <w:rsid w:val="006242A3"/>
    <w:rsid w:val="006248CE"/>
    <w:rsid w:val="006248D0"/>
    <w:rsid w:val="0062708C"/>
    <w:rsid w:val="00627109"/>
    <w:rsid w:val="00630470"/>
    <w:rsid w:val="0063056F"/>
    <w:rsid w:val="00630C14"/>
    <w:rsid w:val="00632FA0"/>
    <w:rsid w:val="00633F55"/>
    <w:rsid w:val="00634219"/>
    <w:rsid w:val="00634B47"/>
    <w:rsid w:val="00634F01"/>
    <w:rsid w:val="00635572"/>
    <w:rsid w:val="006367CD"/>
    <w:rsid w:val="00637316"/>
    <w:rsid w:val="006373D8"/>
    <w:rsid w:val="006373FB"/>
    <w:rsid w:val="00637A57"/>
    <w:rsid w:val="00640358"/>
    <w:rsid w:val="00640694"/>
    <w:rsid w:val="00641DD1"/>
    <w:rsid w:val="0064229D"/>
    <w:rsid w:val="00642A01"/>
    <w:rsid w:val="00643B42"/>
    <w:rsid w:val="00643BB6"/>
    <w:rsid w:val="00643FB6"/>
    <w:rsid w:val="0064434F"/>
    <w:rsid w:val="00645794"/>
    <w:rsid w:val="00645F93"/>
    <w:rsid w:val="0064700F"/>
    <w:rsid w:val="00647042"/>
    <w:rsid w:val="00647525"/>
    <w:rsid w:val="00650A6A"/>
    <w:rsid w:val="0065130D"/>
    <w:rsid w:val="00651787"/>
    <w:rsid w:val="00652021"/>
    <w:rsid w:val="006522AE"/>
    <w:rsid w:val="006522E2"/>
    <w:rsid w:val="00652FDC"/>
    <w:rsid w:val="006533DD"/>
    <w:rsid w:val="006543AE"/>
    <w:rsid w:val="006545B8"/>
    <w:rsid w:val="006547FA"/>
    <w:rsid w:val="006553AB"/>
    <w:rsid w:val="00655D90"/>
    <w:rsid w:val="006562B1"/>
    <w:rsid w:val="006565DA"/>
    <w:rsid w:val="00656B07"/>
    <w:rsid w:val="00657015"/>
    <w:rsid w:val="006570ED"/>
    <w:rsid w:val="006576D1"/>
    <w:rsid w:val="006576F3"/>
    <w:rsid w:val="00657813"/>
    <w:rsid w:val="00657A8F"/>
    <w:rsid w:val="00657C45"/>
    <w:rsid w:val="00660891"/>
    <w:rsid w:val="006614D6"/>
    <w:rsid w:val="00662562"/>
    <w:rsid w:val="0066274F"/>
    <w:rsid w:val="0066330F"/>
    <w:rsid w:val="0066452F"/>
    <w:rsid w:val="00664F6D"/>
    <w:rsid w:val="0066559A"/>
    <w:rsid w:val="00665783"/>
    <w:rsid w:val="00666B9F"/>
    <w:rsid w:val="00667225"/>
    <w:rsid w:val="006672DE"/>
    <w:rsid w:val="00670165"/>
    <w:rsid w:val="00670246"/>
    <w:rsid w:val="00670F4A"/>
    <w:rsid w:val="00671B77"/>
    <w:rsid w:val="006725C3"/>
    <w:rsid w:val="00672A73"/>
    <w:rsid w:val="00672AE3"/>
    <w:rsid w:val="0067388C"/>
    <w:rsid w:val="006747D7"/>
    <w:rsid w:val="0067495F"/>
    <w:rsid w:val="00674AA9"/>
    <w:rsid w:val="00674E96"/>
    <w:rsid w:val="00674FD2"/>
    <w:rsid w:val="00676F12"/>
    <w:rsid w:val="006801F0"/>
    <w:rsid w:val="006810B7"/>
    <w:rsid w:val="00681895"/>
    <w:rsid w:val="00682CAF"/>
    <w:rsid w:val="00682D65"/>
    <w:rsid w:val="00683568"/>
    <w:rsid w:val="006836C8"/>
    <w:rsid w:val="0068482F"/>
    <w:rsid w:val="006849CF"/>
    <w:rsid w:val="00685718"/>
    <w:rsid w:val="00685983"/>
    <w:rsid w:val="00685DA6"/>
    <w:rsid w:val="00685E71"/>
    <w:rsid w:val="006861E4"/>
    <w:rsid w:val="00686648"/>
    <w:rsid w:val="006868C3"/>
    <w:rsid w:val="00687A4A"/>
    <w:rsid w:val="00687FBB"/>
    <w:rsid w:val="00690759"/>
    <w:rsid w:val="00690805"/>
    <w:rsid w:val="00691387"/>
    <w:rsid w:val="00691C1A"/>
    <w:rsid w:val="006923BC"/>
    <w:rsid w:val="0069259B"/>
    <w:rsid w:val="00692CD4"/>
    <w:rsid w:val="00693164"/>
    <w:rsid w:val="00693222"/>
    <w:rsid w:val="00693472"/>
    <w:rsid w:val="00693ED4"/>
    <w:rsid w:val="0069450F"/>
    <w:rsid w:val="0069453E"/>
    <w:rsid w:val="00695776"/>
    <w:rsid w:val="006964D3"/>
    <w:rsid w:val="0069666C"/>
    <w:rsid w:val="0069735B"/>
    <w:rsid w:val="006A03CE"/>
    <w:rsid w:val="006A048A"/>
    <w:rsid w:val="006A0E7C"/>
    <w:rsid w:val="006A0F74"/>
    <w:rsid w:val="006A1F10"/>
    <w:rsid w:val="006A26E0"/>
    <w:rsid w:val="006A27CE"/>
    <w:rsid w:val="006A2853"/>
    <w:rsid w:val="006A3888"/>
    <w:rsid w:val="006A49B1"/>
    <w:rsid w:val="006A5C2F"/>
    <w:rsid w:val="006A69CD"/>
    <w:rsid w:val="006A6C47"/>
    <w:rsid w:val="006A6FDC"/>
    <w:rsid w:val="006A71D4"/>
    <w:rsid w:val="006A7BD8"/>
    <w:rsid w:val="006B03F4"/>
    <w:rsid w:val="006B1D11"/>
    <w:rsid w:val="006B2364"/>
    <w:rsid w:val="006B2466"/>
    <w:rsid w:val="006B302E"/>
    <w:rsid w:val="006B35E8"/>
    <w:rsid w:val="006B3C96"/>
    <w:rsid w:val="006B476B"/>
    <w:rsid w:val="006B60D3"/>
    <w:rsid w:val="006B760F"/>
    <w:rsid w:val="006B7E66"/>
    <w:rsid w:val="006C05E0"/>
    <w:rsid w:val="006C112F"/>
    <w:rsid w:val="006C1C54"/>
    <w:rsid w:val="006C1D5E"/>
    <w:rsid w:val="006C3748"/>
    <w:rsid w:val="006C3899"/>
    <w:rsid w:val="006C493C"/>
    <w:rsid w:val="006C53FE"/>
    <w:rsid w:val="006C6C4C"/>
    <w:rsid w:val="006C749C"/>
    <w:rsid w:val="006C749F"/>
    <w:rsid w:val="006D05BE"/>
    <w:rsid w:val="006D0DB0"/>
    <w:rsid w:val="006D1CBF"/>
    <w:rsid w:val="006D205D"/>
    <w:rsid w:val="006D290E"/>
    <w:rsid w:val="006D46ED"/>
    <w:rsid w:val="006D474E"/>
    <w:rsid w:val="006D4B39"/>
    <w:rsid w:val="006D5029"/>
    <w:rsid w:val="006D591B"/>
    <w:rsid w:val="006D594C"/>
    <w:rsid w:val="006D5BA9"/>
    <w:rsid w:val="006D5C43"/>
    <w:rsid w:val="006D5EA7"/>
    <w:rsid w:val="006D6F5E"/>
    <w:rsid w:val="006D784C"/>
    <w:rsid w:val="006D7D06"/>
    <w:rsid w:val="006D7D1A"/>
    <w:rsid w:val="006E00AE"/>
    <w:rsid w:val="006E0A40"/>
    <w:rsid w:val="006E11B4"/>
    <w:rsid w:val="006E1891"/>
    <w:rsid w:val="006E264C"/>
    <w:rsid w:val="006E2D70"/>
    <w:rsid w:val="006E2F19"/>
    <w:rsid w:val="006E38E7"/>
    <w:rsid w:val="006E3938"/>
    <w:rsid w:val="006E4B27"/>
    <w:rsid w:val="006E4FC6"/>
    <w:rsid w:val="006E5087"/>
    <w:rsid w:val="006E54A8"/>
    <w:rsid w:val="006E5954"/>
    <w:rsid w:val="006F0266"/>
    <w:rsid w:val="006F03CB"/>
    <w:rsid w:val="006F0A2C"/>
    <w:rsid w:val="006F1242"/>
    <w:rsid w:val="006F2222"/>
    <w:rsid w:val="006F2691"/>
    <w:rsid w:val="006F276D"/>
    <w:rsid w:val="006F2860"/>
    <w:rsid w:val="006F2A71"/>
    <w:rsid w:val="006F2C15"/>
    <w:rsid w:val="006F3273"/>
    <w:rsid w:val="006F36FB"/>
    <w:rsid w:val="006F4547"/>
    <w:rsid w:val="006F4A07"/>
    <w:rsid w:val="006F5F5F"/>
    <w:rsid w:val="006F5FDE"/>
    <w:rsid w:val="007008F6"/>
    <w:rsid w:val="00701171"/>
    <w:rsid w:val="007017D6"/>
    <w:rsid w:val="007023D1"/>
    <w:rsid w:val="00702713"/>
    <w:rsid w:val="00702780"/>
    <w:rsid w:val="00704661"/>
    <w:rsid w:val="00705212"/>
    <w:rsid w:val="00705519"/>
    <w:rsid w:val="00705544"/>
    <w:rsid w:val="007056A7"/>
    <w:rsid w:val="007056C0"/>
    <w:rsid w:val="00705AE2"/>
    <w:rsid w:val="00705BC3"/>
    <w:rsid w:val="00705BFE"/>
    <w:rsid w:val="00705C45"/>
    <w:rsid w:val="0070607A"/>
    <w:rsid w:val="00706B1C"/>
    <w:rsid w:val="00707569"/>
    <w:rsid w:val="00707BEA"/>
    <w:rsid w:val="007102FC"/>
    <w:rsid w:val="00710750"/>
    <w:rsid w:val="00711851"/>
    <w:rsid w:val="00711A62"/>
    <w:rsid w:val="007125C8"/>
    <w:rsid w:val="00712B8D"/>
    <w:rsid w:val="00714800"/>
    <w:rsid w:val="00714858"/>
    <w:rsid w:val="007149BB"/>
    <w:rsid w:val="007152E3"/>
    <w:rsid w:val="0071531E"/>
    <w:rsid w:val="00715708"/>
    <w:rsid w:val="007159EF"/>
    <w:rsid w:val="00716234"/>
    <w:rsid w:val="00716CA8"/>
    <w:rsid w:val="007175AD"/>
    <w:rsid w:val="0071786D"/>
    <w:rsid w:val="00720744"/>
    <w:rsid w:val="007209F4"/>
    <w:rsid w:val="0072266A"/>
    <w:rsid w:val="00722B39"/>
    <w:rsid w:val="00723937"/>
    <w:rsid w:val="00724115"/>
    <w:rsid w:val="00724BE6"/>
    <w:rsid w:val="00724C9B"/>
    <w:rsid w:val="00725DCA"/>
    <w:rsid w:val="007263D3"/>
    <w:rsid w:val="007269BC"/>
    <w:rsid w:val="00726F13"/>
    <w:rsid w:val="007270DA"/>
    <w:rsid w:val="0073163E"/>
    <w:rsid w:val="00732DCA"/>
    <w:rsid w:val="00733F41"/>
    <w:rsid w:val="0073478A"/>
    <w:rsid w:val="00734E04"/>
    <w:rsid w:val="00734E95"/>
    <w:rsid w:val="00735B97"/>
    <w:rsid w:val="00736251"/>
    <w:rsid w:val="00736717"/>
    <w:rsid w:val="00736AF8"/>
    <w:rsid w:val="00736DAD"/>
    <w:rsid w:val="0073764A"/>
    <w:rsid w:val="0074002C"/>
    <w:rsid w:val="0074097E"/>
    <w:rsid w:val="00740B93"/>
    <w:rsid w:val="0074116D"/>
    <w:rsid w:val="007420ED"/>
    <w:rsid w:val="00742B4D"/>
    <w:rsid w:val="00742CF6"/>
    <w:rsid w:val="00742F33"/>
    <w:rsid w:val="00743F8B"/>
    <w:rsid w:val="00744C9D"/>
    <w:rsid w:val="007452BB"/>
    <w:rsid w:val="00745589"/>
    <w:rsid w:val="0074632A"/>
    <w:rsid w:val="00746AD6"/>
    <w:rsid w:val="00746FEF"/>
    <w:rsid w:val="0075162F"/>
    <w:rsid w:val="00751FA9"/>
    <w:rsid w:val="007521C5"/>
    <w:rsid w:val="007528DE"/>
    <w:rsid w:val="00752F69"/>
    <w:rsid w:val="00753C29"/>
    <w:rsid w:val="00754333"/>
    <w:rsid w:val="00754CAD"/>
    <w:rsid w:val="00754E0B"/>
    <w:rsid w:val="007555D7"/>
    <w:rsid w:val="00755702"/>
    <w:rsid w:val="00756182"/>
    <w:rsid w:val="00756F36"/>
    <w:rsid w:val="00757178"/>
    <w:rsid w:val="00760496"/>
    <w:rsid w:val="007605C0"/>
    <w:rsid w:val="0076115C"/>
    <w:rsid w:val="00761739"/>
    <w:rsid w:val="00762D93"/>
    <w:rsid w:val="00764140"/>
    <w:rsid w:val="007641C9"/>
    <w:rsid w:val="00764228"/>
    <w:rsid w:val="007652CD"/>
    <w:rsid w:val="00765925"/>
    <w:rsid w:val="00766CB8"/>
    <w:rsid w:val="007679F9"/>
    <w:rsid w:val="00767C6A"/>
    <w:rsid w:val="00770A40"/>
    <w:rsid w:val="0077393F"/>
    <w:rsid w:val="00773D24"/>
    <w:rsid w:val="00774C27"/>
    <w:rsid w:val="00774DFD"/>
    <w:rsid w:val="0077538F"/>
    <w:rsid w:val="00775421"/>
    <w:rsid w:val="00775DCD"/>
    <w:rsid w:val="007766A5"/>
    <w:rsid w:val="0077680E"/>
    <w:rsid w:val="00780124"/>
    <w:rsid w:val="00782089"/>
    <w:rsid w:val="00782715"/>
    <w:rsid w:val="00783CBE"/>
    <w:rsid w:val="0078453A"/>
    <w:rsid w:val="007873ED"/>
    <w:rsid w:val="007876B2"/>
    <w:rsid w:val="00787B98"/>
    <w:rsid w:val="00790984"/>
    <w:rsid w:val="00790D5A"/>
    <w:rsid w:val="0079163A"/>
    <w:rsid w:val="007918EC"/>
    <w:rsid w:val="00791D1F"/>
    <w:rsid w:val="00792ED7"/>
    <w:rsid w:val="0079393A"/>
    <w:rsid w:val="00794649"/>
    <w:rsid w:val="007948E8"/>
    <w:rsid w:val="00794C33"/>
    <w:rsid w:val="00795249"/>
    <w:rsid w:val="007953E6"/>
    <w:rsid w:val="00795E67"/>
    <w:rsid w:val="00796789"/>
    <w:rsid w:val="00797A13"/>
    <w:rsid w:val="00797FFD"/>
    <w:rsid w:val="007A095E"/>
    <w:rsid w:val="007A10AD"/>
    <w:rsid w:val="007A3EC2"/>
    <w:rsid w:val="007A4057"/>
    <w:rsid w:val="007A49CB"/>
    <w:rsid w:val="007A4AD8"/>
    <w:rsid w:val="007A4C10"/>
    <w:rsid w:val="007A524E"/>
    <w:rsid w:val="007A5873"/>
    <w:rsid w:val="007A61C9"/>
    <w:rsid w:val="007A6C6E"/>
    <w:rsid w:val="007A77C8"/>
    <w:rsid w:val="007A7ACF"/>
    <w:rsid w:val="007B0B0B"/>
    <w:rsid w:val="007B0E2D"/>
    <w:rsid w:val="007B0EB6"/>
    <w:rsid w:val="007B11BE"/>
    <w:rsid w:val="007B2845"/>
    <w:rsid w:val="007B2E1F"/>
    <w:rsid w:val="007B3706"/>
    <w:rsid w:val="007B3A32"/>
    <w:rsid w:val="007B3C32"/>
    <w:rsid w:val="007B4334"/>
    <w:rsid w:val="007B4483"/>
    <w:rsid w:val="007B4618"/>
    <w:rsid w:val="007B5538"/>
    <w:rsid w:val="007B578D"/>
    <w:rsid w:val="007B7B1B"/>
    <w:rsid w:val="007C05A5"/>
    <w:rsid w:val="007C0C01"/>
    <w:rsid w:val="007C1249"/>
    <w:rsid w:val="007C1554"/>
    <w:rsid w:val="007C2ACB"/>
    <w:rsid w:val="007C2D94"/>
    <w:rsid w:val="007C2E23"/>
    <w:rsid w:val="007C3E58"/>
    <w:rsid w:val="007C442A"/>
    <w:rsid w:val="007C522B"/>
    <w:rsid w:val="007C55DF"/>
    <w:rsid w:val="007C64ED"/>
    <w:rsid w:val="007C7EF2"/>
    <w:rsid w:val="007D09DB"/>
    <w:rsid w:val="007D1436"/>
    <w:rsid w:val="007D16B2"/>
    <w:rsid w:val="007D19E8"/>
    <w:rsid w:val="007D220E"/>
    <w:rsid w:val="007D288A"/>
    <w:rsid w:val="007D2DE9"/>
    <w:rsid w:val="007D3B2E"/>
    <w:rsid w:val="007D4146"/>
    <w:rsid w:val="007D4A02"/>
    <w:rsid w:val="007D515A"/>
    <w:rsid w:val="007D6539"/>
    <w:rsid w:val="007D67AB"/>
    <w:rsid w:val="007D7136"/>
    <w:rsid w:val="007D7225"/>
    <w:rsid w:val="007D7251"/>
    <w:rsid w:val="007D780F"/>
    <w:rsid w:val="007E15E7"/>
    <w:rsid w:val="007E16B1"/>
    <w:rsid w:val="007E187D"/>
    <w:rsid w:val="007E27A6"/>
    <w:rsid w:val="007E2F78"/>
    <w:rsid w:val="007E319B"/>
    <w:rsid w:val="007E4B02"/>
    <w:rsid w:val="007E5686"/>
    <w:rsid w:val="007E5FDA"/>
    <w:rsid w:val="007E67F1"/>
    <w:rsid w:val="007E7BE4"/>
    <w:rsid w:val="007F2413"/>
    <w:rsid w:val="007F2607"/>
    <w:rsid w:val="007F3500"/>
    <w:rsid w:val="007F393D"/>
    <w:rsid w:val="007F4757"/>
    <w:rsid w:val="007F4B3E"/>
    <w:rsid w:val="007F50E7"/>
    <w:rsid w:val="007F5273"/>
    <w:rsid w:val="007F5F3C"/>
    <w:rsid w:val="007F6452"/>
    <w:rsid w:val="007F6699"/>
    <w:rsid w:val="007F6B57"/>
    <w:rsid w:val="007F75A8"/>
    <w:rsid w:val="007F7E2F"/>
    <w:rsid w:val="00800821"/>
    <w:rsid w:val="00802AAA"/>
    <w:rsid w:val="00802D4D"/>
    <w:rsid w:val="00802DF9"/>
    <w:rsid w:val="00803D48"/>
    <w:rsid w:val="00804D56"/>
    <w:rsid w:val="008051C4"/>
    <w:rsid w:val="0080581C"/>
    <w:rsid w:val="00805CF0"/>
    <w:rsid w:val="00805EC5"/>
    <w:rsid w:val="00805FF7"/>
    <w:rsid w:val="00806E53"/>
    <w:rsid w:val="008076EB"/>
    <w:rsid w:val="00810443"/>
    <w:rsid w:val="0081129B"/>
    <w:rsid w:val="00811AB4"/>
    <w:rsid w:val="00811CED"/>
    <w:rsid w:val="00814415"/>
    <w:rsid w:val="008146DD"/>
    <w:rsid w:val="00814EF1"/>
    <w:rsid w:val="008159B1"/>
    <w:rsid w:val="00816192"/>
    <w:rsid w:val="0081646F"/>
    <w:rsid w:val="00816C5A"/>
    <w:rsid w:val="00816EA4"/>
    <w:rsid w:val="00817107"/>
    <w:rsid w:val="00820D43"/>
    <w:rsid w:val="0082185E"/>
    <w:rsid w:val="008218BC"/>
    <w:rsid w:val="00821974"/>
    <w:rsid w:val="008220D4"/>
    <w:rsid w:val="008223AC"/>
    <w:rsid w:val="00822B8E"/>
    <w:rsid w:val="0082320F"/>
    <w:rsid w:val="008235FB"/>
    <w:rsid w:val="0082467F"/>
    <w:rsid w:val="008248CD"/>
    <w:rsid w:val="00824B6A"/>
    <w:rsid w:val="0082533F"/>
    <w:rsid w:val="00825AEC"/>
    <w:rsid w:val="008269F8"/>
    <w:rsid w:val="00826F40"/>
    <w:rsid w:val="0082776C"/>
    <w:rsid w:val="00827C22"/>
    <w:rsid w:val="00830E10"/>
    <w:rsid w:val="008332BC"/>
    <w:rsid w:val="008332C3"/>
    <w:rsid w:val="008345E3"/>
    <w:rsid w:val="0083519F"/>
    <w:rsid w:val="00836402"/>
    <w:rsid w:val="00836B36"/>
    <w:rsid w:val="008371C4"/>
    <w:rsid w:val="00837332"/>
    <w:rsid w:val="008376CF"/>
    <w:rsid w:val="0083795A"/>
    <w:rsid w:val="00837A00"/>
    <w:rsid w:val="00837CE0"/>
    <w:rsid w:val="00840071"/>
    <w:rsid w:val="008408C3"/>
    <w:rsid w:val="008414D3"/>
    <w:rsid w:val="008419D0"/>
    <w:rsid w:val="00841E16"/>
    <w:rsid w:val="00842151"/>
    <w:rsid w:val="0084265A"/>
    <w:rsid w:val="00842BF2"/>
    <w:rsid w:val="008437F3"/>
    <w:rsid w:val="00843AD3"/>
    <w:rsid w:val="00844CAB"/>
    <w:rsid w:val="00845047"/>
    <w:rsid w:val="00845AF7"/>
    <w:rsid w:val="00846277"/>
    <w:rsid w:val="008462B7"/>
    <w:rsid w:val="008468EB"/>
    <w:rsid w:val="00846BDF"/>
    <w:rsid w:val="00846DF2"/>
    <w:rsid w:val="008470E1"/>
    <w:rsid w:val="00847EBE"/>
    <w:rsid w:val="0085262B"/>
    <w:rsid w:val="0085283C"/>
    <w:rsid w:val="00852A12"/>
    <w:rsid w:val="00855500"/>
    <w:rsid w:val="008558BD"/>
    <w:rsid w:val="0085643C"/>
    <w:rsid w:val="008567EF"/>
    <w:rsid w:val="00856EB9"/>
    <w:rsid w:val="00857265"/>
    <w:rsid w:val="00857DB2"/>
    <w:rsid w:val="00857E27"/>
    <w:rsid w:val="008607DC"/>
    <w:rsid w:val="00860AD1"/>
    <w:rsid w:val="00860F7B"/>
    <w:rsid w:val="0086110D"/>
    <w:rsid w:val="00861275"/>
    <w:rsid w:val="00862415"/>
    <w:rsid w:val="00862702"/>
    <w:rsid w:val="00862C86"/>
    <w:rsid w:val="0086371F"/>
    <w:rsid w:val="00864DEF"/>
    <w:rsid w:val="008671EF"/>
    <w:rsid w:val="0086727F"/>
    <w:rsid w:val="008672A0"/>
    <w:rsid w:val="00870918"/>
    <w:rsid w:val="0087117F"/>
    <w:rsid w:val="008712E1"/>
    <w:rsid w:val="008728BE"/>
    <w:rsid w:val="0087399E"/>
    <w:rsid w:val="008749A6"/>
    <w:rsid w:val="008751CD"/>
    <w:rsid w:val="00876121"/>
    <w:rsid w:val="008767A6"/>
    <w:rsid w:val="00876887"/>
    <w:rsid w:val="0087694D"/>
    <w:rsid w:val="008778EA"/>
    <w:rsid w:val="0088057C"/>
    <w:rsid w:val="008805E1"/>
    <w:rsid w:val="00881600"/>
    <w:rsid w:val="00881B81"/>
    <w:rsid w:val="00883E54"/>
    <w:rsid w:val="00883F41"/>
    <w:rsid w:val="00884BC8"/>
    <w:rsid w:val="008850D9"/>
    <w:rsid w:val="00885144"/>
    <w:rsid w:val="00885217"/>
    <w:rsid w:val="008866CE"/>
    <w:rsid w:val="00886860"/>
    <w:rsid w:val="0088772E"/>
    <w:rsid w:val="00887ABE"/>
    <w:rsid w:val="00887E31"/>
    <w:rsid w:val="008905CB"/>
    <w:rsid w:val="00892AE4"/>
    <w:rsid w:val="00892FBB"/>
    <w:rsid w:val="0089323A"/>
    <w:rsid w:val="008937ED"/>
    <w:rsid w:val="00894162"/>
    <w:rsid w:val="00894B1E"/>
    <w:rsid w:val="008952AE"/>
    <w:rsid w:val="00895F91"/>
    <w:rsid w:val="00896D07"/>
    <w:rsid w:val="00896E88"/>
    <w:rsid w:val="008970F6"/>
    <w:rsid w:val="0089717F"/>
    <w:rsid w:val="008971B4"/>
    <w:rsid w:val="008A0024"/>
    <w:rsid w:val="008A1195"/>
    <w:rsid w:val="008A186A"/>
    <w:rsid w:val="008A1CA7"/>
    <w:rsid w:val="008A1EB4"/>
    <w:rsid w:val="008A4118"/>
    <w:rsid w:val="008A43F6"/>
    <w:rsid w:val="008A57EA"/>
    <w:rsid w:val="008A6872"/>
    <w:rsid w:val="008A794D"/>
    <w:rsid w:val="008B065D"/>
    <w:rsid w:val="008B0936"/>
    <w:rsid w:val="008B2F09"/>
    <w:rsid w:val="008B3819"/>
    <w:rsid w:val="008B5DF4"/>
    <w:rsid w:val="008B649C"/>
    <w:rsid w:val="008B6558"/>
    <w:rsid w:val="008B674F"/>
    <w:rsid w:val="008B71C7"/>
    <w:rsid w:val="008B71D6"/>
    <w:rsid w:val="008C0A11"/>
    <w:rsid w:val="008C0B2B"/>
    <w:rsid w:val="008C1B6B"/>
    <w:rsid w:val="008C201B"/>
    <w:rsid w:val="008C2491"/>
    <w:rsid w:val="008C3470"/>
    <w:rsid w:val="008C50FE"/>
    <w:rsid w:val="008C5FCD"/>
    <w:rsid w:val="008C6502"/>
    <w:rsid w:val="008C6805"/>
    <w:rsid w:val="008D0705"/>
    <w:rsid w:val="008D09EB"/>
    <w:rsid w:val="008D0F96"/>
    <w:rsid w:val="008D1150"/>
    <w:rsid w:val="008D15EB"/>
    <w:rsid w:val="008D1D45"/>
    <w:rsid w:val="008D2054"/>
    <w:rsid w:val="008D2785"/>
    <w:rsid w:val="008D3068"/>
    <w:rsid w:val="008D3579"/>
    <w:rsid w:val="008D3687"/>
    <w:rsid w:val="008D3691"/>
    <w:rsid w:val="008D3BDC"/>
    <w:rsid w:val="008D3EBC"/>
    <w:rsid w:val="008D3F5F"/>
    <w:rsid w:val="008D4C89"/>
    <w:rsid w:val="008D4CC0"/>
    <w:rsid w:val="008D65E8"/>
    <w:rsid w:val="008D6FDF"/>
    <w:rsid w:val="008E005E"/>
    <w:rsid w:val="008E0875"/>
    <w:rsid w:val="008E1E71"/>
    <w:rsid w:val="008E273F"/>
    <w:rsid w:val="008E28EB"/>
    <w:rsid w:val="008E2B96"/>
    <w:rsid w:val="008E3BB6"/>
    <w:rsid w:val="008E5420"/>
    <w:rsid w:val="008E54CE"/>
    <w:rsid w:val="008E5836"/>
    <w:rsid w:val="008E5D56"/>
    <w:rsid w:val="008E5DA6"/>
    <w:rsid w:val="008E6736"/>
    <w:rsid w:val="008E6815"/>
    <w:rsid w:val="008E7894"/>
    <w:rsid w:val="008F0195"/>
    <w:rsid w:val="008F03DC"/>
    <w:rsid w:val="008F1232"/>
    <w:rsid w:val="008F2524"/>
    <w:rsid w:val="008F4209"/>
    <w:rsid w:val="008F4ABB"/>
    <w:rsid w:val="008F4C78"/>
    <w:rsid w:val="008F4C80"/>
    <w:rsid w:val="008F55A8"/>
    <w:rsid w:val="008F5713"/>
    <w:rsid w:val="008F571F"/>
    <w:rsid w:val="008F7C1E"/>
    <w:rsid w:val="00901F62"/>
    <w:rsid w:val="00902279"/>
    <w:rsid w:val="00902BBC"/>
    <w:rsid w:val="0090367E"/>
    <w:rsid w:val="00903923"/>
    <w:rsid w:val="00903BE1"/>
    <w:rsid w:val="00903DF8"/>
    <w:rsid w:val="00903E90"/>
    <w:rsid w:val="009045A4"/>
    <w:rsid w:val="009045CB"/>
    <w:rsid w:val="0090472A"/>
    <w:rsid w:val="00904863"/>
    <w:rsid w:val="00906AE3"/>
    <w:rsid w:val="00906AE5"/>
    <w:rsid w:val="00906CC1"/>
    <w:rsid w:val="00906D62"/>
    <w:rsid w:val="00906E50"/>
    <w:rsid w:val="0090786F"/>
    <w:rsid w:val="0090799A"/>
    <w:rsid w:val="00907BA5"/>
    <w:rsid w:val="00910311"/>
    <w:rsid w:val="00910F4A"/>
    <w:rsid w:val="00911145"/>
    <w:rsid w:val="0091136B"/>
    <w:rsid w:val="00912492"/>
    <w:rsid w:val="00912978"/>
    <w:rsid w:val="00912AF6"/>
    <w:rsid w:val="00912C9F"/>
    <w:rsid w:val="00913409"/>
    <w:rsid w:val="00913A38"/>
    <w:rsid w:val="00915D14"/>
    <w:rsid w:val="0091608F"/>
    <w:rsid w:val="00917176"/>
    <w:rsid w:val="00917211"/>
    <w:rsid w:val="009205CC"/>
    <w:rsid w:val="00921721"/>
    <w:rsid w:val="00921759"/>
    <w:rsid w:val="00921FCE"/>
    <w:rsid w:val="009221F1"/>
    <w:rsid w:val="00922495"/>
    <w:rsid w:val="0092405F"/>
    <w:rsid w:val="00924971"/>
    <w:rsid w:val="00925BB2"/>
    <w:rsid w:val="0092666A"/>
    <w:rsid w:val="00926A74"/>
    <w:rsid w:val="00926F29"/>
    <w:rsid w:val="009274CE"/>
    <w:rsid w:val="00930DEF"/>
    <w:rsid w:val="0093162E"/>
    <w:rsid w:val="00931979"/>
    <w:rsid w:val="00932106"/>
    <w:rsid w:val="00932226"/>
    <w:rsid w:val="009327E6"/>
    <w:rsid w:val="0093310F"/>
    <w:rsid w:val="00933D13"/>
    <w:rsid w:val="009343C7"/>
    <w:rsid w:val="009345C1"/>
    <w:rsid w:val="00934850"/>
    <w:rsid w:val="00934971"/>
    <w:rsid w:val="00934EF4"/>
    <w:rsid w:val="0093521E"/>
    <w:rsid w:val="00935251"/>
    <w:rsid w:val="00935E55"/>
    <w:rsid w:val="009362C0"/>
    <w:rsid w:val="009365A7"/>
    <w:rsid w:val="00936709"/>
    <w:rsid w:val="009378AB"/>
    <w:rsid w:val="009379B9"/>
    <w:rsid w:val="00937D53"/>
    <w:rsid w:val="00940086"/>
    <w:rsid w:val="009400A1"/>
    <w:rsid w:val="009401B9"/>
    <w:rsid w:val="009411CA"/>
    <w:rsid w:val="009423FB"/>
    <w:rsid w:val="0094271E"/>
    <w:rsid w:val="00943276"/>
    <w:rsid w:val="0094349C"/>
    <w:rsid w:val="00943B63"/>
    <w:rsid w:val="00944640"/>
    <w:rsid w:val="00944E22"/>
    <w:rsid w:val="009452F2"/>
    <w:rsid w:val="0094559C"/>
    <w:rsid w:val="00946E20"/>
    <w:rsid w:val="00947668"/>
    <w:rsid w:val="00947C9F"/>
    <w:rsid w:val="00950DE2"/>
    <w:rsid w:val="0095123C"/>
    <w:rsid w:val="009517D7"/>
    <w:rsid w:val="00951805"/>
    <w:rsid w:val="00951F04"/>
    <w:rsid w:val="0095222A"/>
    <w:rsid w:val="009526F0"/>
    <w:rsid w:val="00952B89"/>
    <w:rsid w:val="00953305"/>
    <w:rsid w:val="009536D9"/>
    <w:rsid w:val="00953F24"/>
    <w:rsid w:val="009542E6"/>
    <w:rsid w:val="009547B9"/>
    <w:rsid w:val="00954F30"/>
    <w:rsid w:val="009555F0"/>
    <w:rsid w:val="00955C3A"/>
    <w:rsid w:val="009569AF"/>
    <w:rsid w:val="009574B7"/>
    <w:rsid w:val="00957656"/>
    <w:rsid w:val="00960389"/>
    <w:rsid w:val="00960592"/>
    <w:rsid w:val="0096240A"/>
    <w:rsid w:val="009625CD"/>
    <w:rsid w:val="00962CB2"/>
    <w:rsid w:val="00963779"/>
    <w:rsid w:val="0096379C"/>
    <w:rsid w:val="009638F0"/>
    <w:rsid w:val="00964CE8"/>
    <w:rsid w:val="00964DF8"/>
    <w:rsid w:val="0096574B"/>
    <w:rsid w:val="00966162"/>
    <w:rsid w:val="00967508"/>
    <w:rsid w:val="00967B16"/>
    <w:rsid w:val="0097048D"/>
    <w:rsid w:val="00970BC6"/>
    <w:rsid w:val="0097178E"/>
    <w:rsid w:val="00971797"/>
    <w:rsid w:val="00972812"/>
    <w:rsid w:val="00972973"/>
    <w:rsid w:val="00972F0D"/>
    <w:rsid w:val="0097311F"/>
    <w:rsid w:val="00973A1E"/>
    <w:rsid w:val="0097424A"/>
    <w:rsid w:val="00974F17"/>
    <w:rsid w:val="00975126"/>
    <w:rsid w:val="00975700"/>
    <w:rsid w:val="009757E5"/>
    <w:rsid w:val="00975F3A"/>
    <w:rsid w:val="00976099"/>
    <w:rsid w:val="009763D8"/>
    <w:rsid w:val="00976545"/>
    <w:rsid w:val="00976DDA"/>
    <w:rsid w:val="00977013"/>
    <w:rsid w:val="00977157"/>
    <w:rsid w:val="009778DB"/>
    <w:rsid w:val="009825BC"/>
    <w:rsid w:val="00982E98"/>
    <w:rsid w:val="009830BD"/>
    <w:rsid w:val="00983597"/>
    <w:rsid w:val="00983C0A"/>
    <w:rsid w:val="00984B59"/>
    <w:rsid w:val="009858A6"/>
    <w:rsid w:val="00985B28"/>
    <w:rsid w:val="00985BDB"/>
    <w:rsid w:val="00987814"/>
    <w:rsid w:val="0099007F"/>
    <w:rsid w:val="009905C3"/>
    <w:rsid w:val="00990838"/>
    <w:rsid w:val="00991C2E"/>
    <w:rsid w:val="009934EC"/>
    <w:rsid w:val="0099356E"/>
    <w:rsid w:val="009961C0"/>
    <w:rsid w:val="00996388"/>
    <w:rsid w:val="00996477"/>
    <w:rsid w:val="0099796E"/>
    <w:rsid w:val="00997C26"/>
    <w:rsid w:val="00997CF6"/>
    <w:rsid w:val="00997FB6"/>
    <w:rsid w:val="009A027B"/>
    <w:rsid w:val="009A1156"/>
    <w:rsid w:val="009A11CC"/>
    <w:rsid w:val="009A19BA"/>
    <w:rsid w:val="009A1E99"/>
    <w:rsid w:val="009A1F6D"/>
    <w:rsid w:val="009A2DAD"/>
    <w:rsid w:val="009A2E9B"/>
    <w:rsid w:val="009A2F1B"/>
    <w:rsid w:val="009A3364"/>
    <w:rsid w:val="009A3A2D"/>
    <w:rsid w:val="009A49BB"/>
    <w:rsid w:val="009A52F3"/>
    <w:rsid w:val="009A6012"/>
    <w:rsid w:val="009A7432"/>
    <w:rsid w:val="009A7719"/>
    <w:rsid w:val="009A7FFC"/>
    <w:rsid w:val="009B0A42"/>
    <w:rsid w:val="009B0A6C"/>
    <w:rsid w:val="009B0AD6"/>
    <w:rsid w:val="009B1283"/>
    <w:rsid w:val="009B2426"/>
    <w:rsid w:val="009B2883"/>
    <w:rsid w:val="009B3109"/>
    <w:rsid w:val="009B3843"/>
    <w:rsid w:val="009B3E40"/>
    <w:rsid w:val="009B4824"/>
    <w:rsid w:val="009B60A9"/>
    <w:rsid w:val="009B6394"/>
    <w:rsid w:val="009B6EDE"/>
    <w:rsid w:val="009B7416"/>
    <w:rsid w:val="009C039F"/>
    <w:rsid w:val="009C09C7"/>
    <w:rsid w:val="009C09DB"/>
    <w:rsid w:val="009C0B58"/>
    <w:rsid w:val="009C0B6A"/>
    <w:rsid w:val="009C1B08"/>
    <w:rsid w:val="009C1C68"/>
    <w:rsid w:val="009C2723"/>
    <w:rsid w:val="009C37E1"/>
    <w:rsid w:val="009C3AD5"/>
    <w:rsid w:val="009C3D3A"/>
    <w:rsid w:val="009C48EE"/>
    <w:rsid w:val="009C59B1"/>
    <w:rsid w:val="009C6B56"/>
    <w:rsid w:val="009C6FFF"/>
    <w:rsid w:val="009C7C0A"/>
    <w:rsid w:val="009D1003"/>
    <w:rsid w:val="009D15B3"/>
    <w:rsid w:val="009D357E"/>
    <w:rsid w:val="009D3793"/>
    <w:rsid w:val="009D385F"/>
    <w:rsid w:val="009D3C64"/>
    <w:rsid w:val="009D3D4E"/>
    <w:rsid w:val="009D4242"/>
    <w:rsid w:val="009D461F"/>
    <w:rsid w:val="009D5535"/>
    <w:rsid w:val="009D5F40"/>
    <w:rsid w:val="009D7AED"/>
    <w:rsid w:val="009D7BA1"/>
    <w:rsid w:val="009E0A18"/>
    <w:rsid w:val="009E0C0D"/>
    <w:rsid w:val="009E0D3B"/>
    <w:rsid w:val="009E0DB5"/>
    <w:rsid w:val="009E1521"/>
    <w:rsid w:val="009E1D9F"/>
    <w:rsid w:val="009E2468"/>
    <w:rsid w:val="009E2F90"/>
    <w:rsid w:val="009E32FE"/>
    <w:rsid w:val="009E44D4"/>
    <w:rsid w:val="009E545B"/>
    <w:rsid w:val="009E5BDB"/>
    <w:rsid w:val="009E6909"/>
    <w:rsid w:val="009E702A"/>
    <w:rsid w:val="009F006E"/>
    <w:rsid w:val="009F0E91"/>
    <w:rsid w:val="009F10F2"/>
    <w:rsid w:val="009F11A7"/>
    <w:rsid w:val="009F135B"/>
    <w:rsid w:val="009F14F5"/>
    <w:rsid w:val="009F1950"/>
    <w:rsid w:val="009F2578"/>
    <w:rsid w:val="009F28E1"/>
    <w:rsid w:val="009F2FDF"/>
    <w:rsid w:val="009F328E"/>
    <w:rsid w:val="009F33CC"/>
    <w:rsid w:val="009F3627"/>
    <w:rsid w:val="009F39A8"/>
    <w:rsid w:val="009F48D9"/>
    <w:rsid w:val="009F49C1"/>
    <w:rsid w:val="009F5FBC"/>
    <w:rsid w:val="009F6A21"/>
    <w:rsid w:val="009F6F10"/>
    <w:rsid w:val="009F70D8"/>
    <w:rsid w:val="009F73A8"/>
    <w:rsid w:val="00A00717"/>
    <w:rsid w:val="00A00A92"/>
    <w:rsid w:val="00A00CCE"/>
    <w:rsid w:val="00A01135"/>
    <w:rsid w:val="00A027CF"/>
    <w:rsid w:val="00A0397A"/>
    <w:rsid w:val="00A043BC"/>
    <w:rsid w:val="00A04505"/>
    <w:rsid w:val="00A04F36"/>
    <w:rsid w:val="00A0521F"/>
    <w:rsid w:val="00A0531F"/>
    <w:rsid w:val="00A074B0"/>
    <w:rsid w:val="00A07546"/>
    <w:rsid w:val="00A07724"/>
    <w:rsid w:val="00A12016"/>
    <w:rsid w:val="00A13583"/>
    <w:rsid w:val="00A136FE"/>
    <w:rsid w:val="00A13940"/>
    <w:rsid w:val="00A13A2A"/>
    <w:rsid w:val="00A14E7A"/>
    <w:rsid w:val="00A157F0"/>
    <w:rsid w:val="00A15B33"/>
    <w:rsid w:val="00A16466"/>
    <w:rsid w:val="00A16F9C"/>
    <w:rsid w:val="00A1733C"/>
    <w:rsid w:val="00A2080B"/>
    <w:rsid w:val="00A21AD4"/>
    <w:rsid w:val="00A21D5F"/>
    <w:rsid w:val="00A222B2"/>
    <w:rsid w:val="00A231DE"/>
    <w:rsid w:val="00A23B9E"/>
    <w:rsid w:val="00A25034"/>
    <w:rsid w:val="00A26071"/>
    <w:rsid w:val="00A26827"/>
    <w:rsid w:val="00A26C45"/>
    <w:rsid w:val="00A271C8"/>
    <w:rsid w:val="00A27A52"/>
    <w:rsid w:val="00A30FDF"/>
    <w:rsid w:val="00A313C5"/>
    <w:rsid w:val="00A31900"/>
    <w:rsid w:val="00A3275E"/>
    <w:rsid w:val="00A32A2D"/>
    <w:rsid w:val="00A32C3E"/>
    <w:rsid w:val="00A32CA9"/>
    <w:rsid w:val="00A33C1A"/>
    <w:rsid w:val="00A34A94"/>
    <w:rsid w:val="00A34C2F"/>
    <w:rsid w:val="00A35377"/>
    <w:rsid w:val="00A355E3"/>
    <w:rsid w:val="00A356E2"/>
    <w:rsid w:val="00A3587B"/>
    <w:rsid w:val="00A3640D"/>
    <w:rsid w:val="00A36B33"/>
    <w:rsid w:val="00A379FD"/>
    <w:rsid w:val="00A402DF"/>
    <w:rsid w:val="00A41F87"/>
    <w:rsid w:val="00A43E76"/>
    <w:rsid w:val="00A4418C"/>
    <w:rsid w:val="00A4499A"/>
    <w:rsid w:val="00A449AC"/>
    <w:rsid w:val="00A4536A"/>
    <w:rsid w:val="00A4700A"/>
    <w:rsid w:val="00A47ABC"/>
    <w:rsid w:val="00A47FCA"/>
    <w:rsid w:val="00A47FF2"/>
    <w:rsid w:val="00A50B83"/>
    <w:rsid w:val="00A50F73"/>
    <w:rsid w:val="00A50FA7"/>
    <w:rsid w:val="00A54A0C"/>
    <w:rsid w:val="00A54C8E"/>
    <w:rsid w:val="00A54CCC"/>
    <w:rsid w:val="00A55379"/>
    <w:rsid w:val="00A55BD6"/>
    <w:rsid w:val="00A563C4"/>
    <w:rsid w:val="00A5695E"/>
    <w:rsid w:val="00A571B9"/>
    <w:rsid w:val="00A575CF"/>
    <w:rsid w:val="00A57808"/>
    <w:rsid w:val="00A57871"/>
    <w:rsid w:val="00A60525"/>
    <w:rsid w:val="00A60632"/>
    <w:rsid w:val="00A6132F"/>
    <w:rsid w:val="00A617C3"/>
    <w:rsid w:val="00A62126"/>
    <w:rsid w:val="00A621DC"/>
    <w:rsid w:val="00A62495"/>
    <w:rsid w:val="00A62D76"/>
    <w:rsid w:val="00A63212"/>
    <w:rsid w:val="00A63AAA"/>
    <w:rsid w:val="00A63C5D"/>
    <w:rsid w:val="00A64B8D"/>
    <w:rsid w:val="00A6535B"/>
    <w:rsid w:val="00A6625E"/>
    <w:rsid w:val="00A66354"/>
    <w:rsid w:val="00A67E3F"/>
    <w:rsid w:val="00A67FBA"/>
    <w:rsid w:val="00A72418"/>
    <w:rsid w:val="00A72CF0"/>
    <w:rsid w:val="00A7349D"/>
    <w:rsid w:val="00A73E1B"/>
    <w:rsid w:val="00A752BF"/>
    <w:rsid w:val="00A75A5A"/>
    <w:rsid w:val="00A75AF1"/>
    <w:rsid w:val="00A75B1E"/>
    <w:rsid w:val="00A75E25"/>
    <w:rsid w:val="00A76ADB"/>
    <w:rsid w:val="00A80365"/>
    <w:rsid w:val="00A808A1"/>
    <w:rsid w:val="00A81AA7"/>
    <w:rsid w:val="00A829E8"/>
    <w:rsid w:val="00A8315D"/>
    <w:rsid w:val="00A83985"/>
    <w:rsid w:val="00A8417C"/>
    <w:rsid w:val="00A84573"/>
    <w:rsid w:val="00A8466B"/>
    <w:rsid w:val="00A84D2D"/>
    <w:rsid w:val="00A84FD0"/>
    <w:rsid w:val="00A85327"/>
    <w:rsid w:val="00A862D2"/>
    <w:rsid w:val="00A87E3E"/>
    <w:rsid w:val="00A87F74"/>
    <w:rsid w:val="00A90990"/>
    <w:rsid w:val="00A917EC"/>
    <w:rsid w:val="00A926C3"/>
    <w:rsid w:val="00A92E96"/>
    <w:rsid w:val="00A932A1"/>
    <w:rsid w:val="00A93424"/>
    <w:rsid w:val="00A9496E"/>
    <w:rsid w:val="00A95676"/>
    <w:rsid w:val="00A95B37"/>
    <w:rsid w:val="00A95D57"/>
    <w:rsid w:val="00A96717"/>
    <w:rsid w:val="00A97516"/>
    <w:rsid w:val="00AA0A1F"/>
    <w:rsid w:val="00AA0E04"/>
    <w:rsid w:val="00AA14D7"/>
    <w:rsid w:val="00AA2299"/>
    <w:rsid w:val="00AA287D"/>
    <w:rsid w:val="00AA2F44"/>
    <w:rsid w:val="00AA313F"/>
    <w:rsid w:val="00AA3266"/>
    <w:rsid w:val="00AA37AB"/>
    <w:rsid w:val="00AA420B"/>
    <w:rsid w:val="00AA4225"/>
    <w:rsid w:val="00AA4546"/>
    <w:rsid w:val="00AA4776"/>
    <w:rsid w:val="00AA49ED"/>
    <w:rsid w:val="00AA4D84"/>
    <w:rsid w:val="00AA519E"/>
    <w:rsid w:val="00AA777A"/>
    <w:rsid w:val="00AA7FE1"/>
    <w:rsid w:val="00AB0082"/>
    <w:rsid w:val="00AB12B7"/>
    <w:rsid w:val="00AB26A5"/>
    <w:rsid w:val="00AB2AEA"/>
    <w:rsid w:val="00AB3430"/>
    <w:rsid w:val="00AB417E"/>
    <w:rsid w:val="00AB4339"/>
    <w:rsid w:val="00AB48E1"/>
    <w:rsid w:val="00AB5BBA"/>
    <w:rsid w:val="00AB65D7"/>
    <w:rsid w:val="00AB7A09"/>
    <w:rsid w:val="00AC027E"/>
    <w:rsid w:val="00AC1304"/>
    <w:rsid w:val="00AC341F"/>
    <w:rsid w:val="00AC3A3D"/>
    <w:rsid w:val="00AC3A57"/>
    <w:rsid w:val="00AC3B5F"/>
    <w:rsid w:val="00AC4293"/>
    <w:rsid w:val="00AC43BB"/>
    <w:rsid w:val="00AC4E99"/>
    <w:rsid w:val="00AC5872"/>
    <w:rsid w:val="00AC5DD3"/>
    <w:rsid w:val="00AC6D56"/>
    <w:rsid w:val="00AC7479"/>
    <w:rsid w:val="00AC756B"/>
    <w:rsid w:val="00AC779C"/>
    <w:rsid w:val="00AD08CD"/>
    <w:rsid w:val="00AD0DD2"/>
    <w:rsid w:val="00AD1015"/>
    <w:rsid w:val="00AD1FE8"/>
    <w:rsid w:val="00AD275E"/>
    <w:rsid w:val="00AD2A52"/>
    <w:rsid w:val="00AD5012"/>
    <w:rsid w:val="00AD6292"/>
    <w:rsid w:val="00AD65BD"/>
    <w:rsid w:val="00AD70A5"/>
    <w:rsid w:val="00AE0E29"/>
    <w:rsid w:val="00AE1513"/>
    <w:rsid w:val="00AE178B"/>
    <w:rsid w:val="00AE1B1A"/>
    <w:rsid w:val="00AE2BF5"/>
    <w:rsid w:val="00AE2D75"/>
    <w:rsid w:val="00AE311F"/>
    <w:rsid w:val="00AE44E1"/>
    <w:rsid w:val="00AE46DA"/>
    <w:rsid w:val="00AE4717"/>
    <w:rsid w:val="00AE4E9A"/>
    <w:rsid w:val="00AE5B77"/>
    <w:rsid w:val="00AE601D"/>
    <w:rsid w:val="00AE693B"/>
    <w:rsid w:val="00AE7E54"/>
    <w:rsid w:val="00AF0ABF"/>
    <w:rsid w:val="00AF0E23"/>
    <w:rsid w:val="00AF2613"/>
    <w:rsid w:val="00AF2838"/>
    <w:rsid w:val="00AF3484"/>
    <w:rsid w:val="00AF365F"/>
    <w:rsid w:val="00AF3D0A"/>
    <w:rsid w:val="00AF5654"/>
    <w:rsid w:val="00AF5A7D"/>
    <w:rsid w:val="00AF6588"/>
    <w:rsid w:val="00AF690B"/>
    <w:rsid w:val="00AF7830"/>
    <w:rsid w:val="00AF7CDD"/>
    <w:rsid w:val="00B00570"/>
    <w:rsid w:val="00B006B5"/>
    <w:rsid w:val="00B01C9D"/>
    <w:rsid w:val="00B028C8"/>
    <w:rsid w:val="00B0323D"/>
    <w:rsid w:val="00B03694"/>
    <w:rsid w:val="00B0398F"/>
    <w:rsid w:val="00B040ED"/>
    <w:rsid w:val="00B04491"/>
    <w:rsid w:val="00B067DA"/>
    <w:rsid w:val="00B069DB"/>
    <w:rsid w:val="00B06FEF"/>
    <w:rsid w:val="00B072D3"/>
    <w:rsid w:val="00B074E8"/>
    <w:rsid w:val="00B07AF1"/>
    <w:rsid w:val="00B114B8"/>
    <w:rsid w:val="00B11A27"/>
    <w:rsid w:val="00B11DA5"/>
    <w:rsid w:val="00B12048"/>
    <w:rsid w:val="00B12790"/>
    <w:rsid w:val="00B127D2"/>
    <w:rsid w:val="00B131CA"/>
    <w:rsid w:val="00B134A5"/>
    <w:rsid w:val="00B137B1"/>
    <w:rsid w:val="00B1399C"/>
    <w:rsid w:val="00B13A59"/>
    <w:rsid w:val="00B14311"/>
    <w:rsid w:val="00B1458C"/>
    <w:rsid w:val="00B147E8"/>
    <w:rsid w:val="00B155CA"/>
    <w:rsid w:val="00B159BE"/>
    <w:rsid w:val="00B173B6"/>
    <w:rsid w:val="00B17EC5"/>
    <w:rsid w:val="00B203B1"/>
    <w:rsid w:val="00B21640"/>
    <w:rsid w:val="00B22143"/>
    <w:rsid w:val="00B23262"/>
    <w:rsid w:val="00B23E22"/>
    <w:rsid w:val="00B241BD"/>
    <w:rsid w:val="00B246E2"/>
    <w:rsid w:val="00B24F1D"/>
    <w:rsid w:val="00B254B1"/>
    <w:rsid w:val="00B267E2"/>
    <w:rsid w:val="00B26A1A"/>
    <w:rsid w:val="00B26FED"/>
    <w:rsid w:val="00B27479"/>
    <w:rsid w:val="00B27842"/>
    <w:rsid w:val="00B30836"/>
    <w:rsid w:val="00B30E9C"/>
    <w:rsid w:val="00B31442"/>
    <w:rsid w:val="00B3167C"/>
    <w:rsid w:val="00B321BA"/>
    <w:rsid w:val="00B3557D"/>
    <w:rsid w:val="00B358B9"/>
    <w:rsid w:val="00B35CA0"/>
    <w:rsid w:val="00B36762"/>
    <w:rsid w:val="00B37095"/>
    <w:rsid w:val="00B372D9"/>
    <w:rsid w:val="00B37D0A"/>
    <w:rsid w:val="00B4140E"/>
    <w:rsid w:val="00B422F0"/>
    <w:rsid w:val="00B42AFD"/>
    <w:rsid w:val="00B42C1D"/>
    <w:rsid w:val="00B42F0E"/>
    <w:rsid w:val="00B42F88"/>
    <w:rsid w:val="00B43216"/>
    <w:rsid w:val="00B432F9"/>
    <w:rsid w:val="00B437C7"/>
    <w:rsid w:val="00B43834"/>
    <w:rsid w:val="00B438FC"/>
    <w:rsid w:val="00B43C39"/>
    <w:rsid w:val="00B451FF"/>
    <w:rsid w:val="00B45370"/>
    <w:rsid w:val="00B45F2A"/>
    <w:rsid w:val="00B462F5"/>
    <w:rsid w:val="00B4751C"/>
    <w:rsid w:val="00B50040"/>
    <w:rsid w:val="00B50535"/>
    <w:rsid w:val="00B50BA0"/>
    <w:rsid w:val="00B511EF"/>
    <w:rsid w:val="00B528A2"/>
    <w:rsid w:val="00B546E7"/>
    <w:rsid w:val="00B54758"/>
    <w:rsid w:val="00B54A54"/>
    <w:rsid w:val="00B54D8D"/>
    <w:rsid w:val="00B55084"/>
    <w:rsid w:val="00B5558D"/>
    <w:rsid w:val="00B55ABB"/>
    <w:rsid w:val="00B56126"/>
    <w:rsid w:val="00B564AD"/>
    <w:rsid w:val="00B5676F"/>
    <w:rsid w:val="00B56DF2"/>
    <w:rsid w:val="00B573C6"/>
    <w:rsid w:val="00B57423"/>
    <w:rsid w:val="00B57584"/>
    <w:rsid w:val="00B60DBF"/>
    <w:rsid w:val="00B63BF5"/>
    <w:rsid w:val="00B643E0"/>
    <w:rsid w:val="00B646F6"/>
    <w:rsid w:val="00B64BE8"/>
    <w:rsid w:val="00B65279"/>
    <w:rsid w:val="00B66F8B"/>
    <w:rsid w:val="00B674BB"/>
    <w:rsid w:val="00B678C8"/>
    <w:rsid w:val="00B70F08"/>
    <w:rsid w:val="00B7131B"/>
    <w:rsid w:val="00B727A8"/>
    <w:rsid w:val="00B728DA"/>
    <w:rsid w:val="00B73C33"/>
    <w:rsid w:val="00B74BD1"/>
    <w:rsid w:val="00B75CE5"/>
    <w:rsid w:val="00B75FCF"/>
    <w:rsid w:val="00B764AC"/>
    <w:rsid w:val="00B765C5"/>
    <w:rsid w:val="00B767D0"/>
    <w:rsid w:val="00B76800"/>
    <w:rsid w:val="00B76DF8"/>
    <w:rsid w:val="00B76EDE"/>
    <w:rsid w:val="00B779B0"/>
    <w:rsid w:val="00B77B50"/>
    <w:rsid w:val="00B80581"/>
    <w:rsid w:val="00B80F2F"/>
    <w:rsid w:val="00B82837"/>
    <w:rsid w:val="00B82C26"/>
    <w:rsid w:val="00B82CDD"/>
    <w:rsid w:val="00B83B1F"/>
    <w:rsid w:val="00B83DB9"/>
    <w:rsid w:val="00B84A74"/>
    <w:rsid w:val="00B84D57"/>
    <w:rsid w:val="00B85640"/>
    <w:rsid w:val="00B8659C"/>
    <w:rsid w:val="00B8705D"/>
    <w:rsid w:val="00B90DE8"/>
    <w:rsid w:val="00B92308"/>
    <w:rsid w:val="00B92CEC"/>
    <w:rsid w:val="00B92D6B"/>
    <w:rsid w:val="00B92DDC"/>
    <w:rsid w:val="00B93BD1"/>
    <w:rsid w:val="00B94160"/>
    <w:rsid w:val="00B94BDC"/>
    <w:rsid w:val="00B96AC6"/>
    <w:rsid w:val="00B971E0"/>
    <w:rsid w:val="00BA0349"/>
    <w:rsid w:val="00BA0358"/>
    <w:rsid w:val="00BA0856"/>
    <w:rsid w:val="00BA1036"/>
    <w:rsid w:val="00BA14B0"/>
    <w:rsid w:val="00BA1D93"/>
    <w:rsid w:val="00BA2897"/>
    <w:rsid w:val="00BA37D5"/>
    <w:rsid w:val="00BA390E"/>
    <w:rsid w:val="00BA3B70"/>
    <w:rsid w:val="00BA3DFC"/>
    <w:rsid w:val="00BA6107"/>
    <w:rsid w:val="00BA64E3"/>
    <w:rsid w:val="00BA64F4"/>
    <w:rsid w:val="00BA6B10"/>
    <w:rsid w:val="00BA6F6A"/>
    <w:rsid w:val="00BB035A"/>
    <w:rsid w:val="00BB0C21"/>
    <w:rsid w:val="00BB0E82"/>
    <w:rsid w:val="00BB11E3"/>
    <w:rsid w:val="00BB1B5E"/>
    <w:rsid w:val="00BB2531"/>
    <w:rsid w:val="00BB2B9F"/>
    <w:rsid w:val="00BB4693"/>
    <w:rsid w:val="00BB4AC0"/>
    <w:rsid w:val="00BB524F"/>
    <w:rsid w:val="00BB52FE"/>
    <w:rsid w:val="00BB5BC7"/>
    <w:rsid w:val="00BB5D54"/>
    <w:rsid w:val="00BB7507"/>
    <w:rsid w:val="00BC3460"/>
    <w:rsid w:val="00BC38A3"/>
    <w:rsid w:val="00BC38EA"/>
    <w:rsid w:val="00BC3D8B"/>
    <w:rsid w:val="00BC42DD"/>
    <w:rsid w:val="00BC5005"/>
    <w:rsid w:val="00BC59D2"/>
    <w:rsid w:val="00BC620D"/>
    <w:rsid w:val="00BC6908"/>
    <w:rsid w:val="00BC798C"/>
    <w:rsid w:val="00BD0C46"/>
    <w:rsid w:val="00BD2277"/>
    <w:rsid w:val="00BD30BC"/>
    <w:rsid w:val="00BD33C8"/>
    <w:rsid w:val="00BD359C"/>
    <w:rsid w:val="00BD4191"/>
    <w:rsid w:val="00BD4725"/>
    <w:rsid w:val="00BD48E4"/>
    <w:rsid w:val="00BD528C"/>
    <w:rsid w:val="00BD545D"/>
    <w:rsid w:val="00BD6020"/>
    <w:rsid w:val="00BD6DB6"/>
    <w:rsid w:val="00BD6DC2"/>
    <w:rsid w:val="00BD79B3"/>
    <w:rsid w:val="00BE0606"/>
    <w:rsid w:val="00BE1B48"/>
    <w:rsid w:val="00BE23B4"/>
    <w:rsid w:val="00BE289F"/>
    <w:rsid w:val="00BE3A3D"/>
    <w:rsid w:val="00BE3C7A"/>
    <w:rsid w:val="00BE432C"/>
    <w:rsid w:val="00BE4942"/>
    <w:rsid w:val="00BE49FD"/>
    <w:rsid w:val="00BE4D38"/>
    <w:rsid w:val="00BE4E89"/>
    <w:rsid w:val="00BE5E67"/>
    <w:rsid w:val="00BE6AEE"/>
    <w:rsid w:val="00BE6DFC"/>
    <w:rsid w:val="00BE6FA9"/>
    <w:rsid w:val="00BE7E84"/>
    <w:rsid w:val="00BF09F8"/>
    <w:rsid w:val="00BF0A97"/>
    <w:rsid w:val="00BF0D83"/>
    <w:rsid w:val="00BF0FF3"/>
    <w:rsid w:val="00BF1B58"/>
    <w:rsid w:val="00BF1C42"/>
    <w:rsid w:val="00BF2201"/>
    <w:rsid w:val="00BF29D3"/>
    <w:rsid w:val="00BF2BCF"/>
    <w:rsid w:val="00BF2D2C"/>
    <w:rsid w:val="00BF3587"/>
    <w:rsid w:val="00BF3664"/>
    <w:rsid w:val="00BF37DB"/>
    <w:rsid w:val="00BF3BE2"/>
    <w:rsid w:val="00BF480F"/>
    <w:rsid w:val="00BF4A90"/>
    <w:rsid w:val="00BF5073"/>
    <w:rsid w:val="00BF52EE"/>
    <w:rsid w:val="00BF5E1B"/>
    <w:rsid w:val="00BF68C0"/>
    <w:rsid w:val="00BF6D62"/>
    <w:rsid w:val="00BF6F97"/>
    <w:rsid w:val="00BF73CE"/>
    <w:rsid w:val="00BF7407"/>
    <w:rsid w:val="00C000A0"/>
    <w:rsid w:val="00C00825"/>
    <w:rsid w:val="00C009D8"/>
    <w:rsid w:val="00C0184A"/>
    <w:rsid w:val="00C01CA4"/>
    <w:rsid w:val="00C02C67"/>
    <w:rsid w:val="00C03D88"/>
    <w:rsid w:val="00C03F98"/>
    <w:rsid w:val="00C0418B"/>
    <w:rsid w:val="00C0470F"/>
    <w:rsid w:val="00C04988"/>
    <w:rsid w:val="00C04B2D"/>
    <w:rsid w:val="00C053DF"/>
    <w:rsid w:val="00C0546E"/>
    <w:rsid w:val="00C0703C"/>
    <w:rsid w:val="00C0728F"/>
    <w:rsid w:val="00C073F8"/>
    <w:rsid w:val="00C077AB"/>
    <w:rsid w:val="00C07C1B"/>
    <w:rsid w:val="00C07EC3"/>
    <w:rsid w:val="00C10198"/>
    <w:rsid w:val="00C10C1E"/>
    <w:rsid w:val="00C10EAA"/>
    <w:rsid w:val="00C124A9"/>
    <w:rsid w:val="00C12CAE"/>
    <w:rsid w:val="00C13618"/>
    <w:rsid w:val="00C13BC0"/>
    <w:rsid w:val="00C1405D"/>
    <w:rsid w:val="00C1440E"/>
    <w:rsid w:val="00C15295"/>
    <w:rsid w:val="00C15715"/>
    <w:rsid w:val="00C15AEC"/>
    <w:rsid w:val="00C170B0"/>
    <w:rsid w:val="00C1793F"/>
    <w:rsid w:val="00C200D7"/>
    <w:rsid w:val="00C203D3"/>
    <w:rsid w:val="00C20752"/>
    <w:rsid w:val="00C208C4"/>
    <w:rsid w:val="00C21128"/>
    <w:rsid w:val="00C21405"/>
    <w:rsid w:val="00C23018"/>
    <w:rsid w:val="00C2334E"/>
    <w:rsid w:val="00C233A0"/>
    <w:rsid w:val="00C23583"/>
    <w:rsid w:val="00C24137"/>
    <w:rsid w:val="00C24B28"/>
    <w:rsid w:val="00C24C38"/>
    <w:rsid w:val="00C25C9C"/>
    <w:rsid w:val="00C25CA4"/>
    <w:rsid w:val="00C266C9"/>
    <w:rsid w:val="00C2690F"/>
    <w:rsid w:val="00C276E3"/>
    <w:rsid w:val="00C277B5"/>
    <w:rsid w:val="00C300A5"/>
    <w:rsid w:val="00C30A4C"/>
    <w:rsid w:val="00C30E79"/>
    <w:rsid w:val="00C30E89"/>
    <w:rsid w:val="00C31FAA"/>
    <w:rsid w:val="00C32666"/>
    <w:rsid w:val="00C32BE3"/>
    <w:rsid w:val="00C34680"/>
    <w:rsid w:val="00C34D65"/>
    <w:rsid w:val="00C357D9"/>
    <w:rsid w:val="00C35F70"/>
    <w:rsid w:val="00C367B0"/>
    <w:rsid w:val="00C36DC9"/>
    <w:rsid w:val="00C371D6"/>
    <w:rsid w:val="00C372C9"/>
    <w:rsid w:val="00C37EEB"/>
    <w:rsid w:val="00C4021B"/>
    <w:rsid w:val="00C4110E"/>
    <w:rsid w:val="00C4195A"/>
    <w:rsid w:val="00C41B05"/>
    <w:rsid w:val="00C41C30"/>
    <w:rsid w:val="00C42377"/>
    <w:rsid w:val="00C42B0E"/>
    <w:rsid w:val="00C43961"/>
    <w:rsid w:val="00C449B3"/>
    <w:rsid w:val="00C44F59"/>
    <w:rsid w:val="00C45C32"/>
    <w:rsid w:val="00C45DCF"/>
    <w:rsid w:val="00C45E09"/>
    <w:rsid w:val="00C45FA1"/>
    <w:rsid w:val="00C46351"/>
    <w:rsid w:val="00C4675A"/>
    <w:rsid w:val="00C46D93"/>
    <w:rsid w:val="00C473BA"/>
    <w:rsid w:val="00C479F6"/>
    <w:rsid w:val="00C47D14"/>
    <w:rsid w:val="00C47FC5"/>
    <w:rsid w:val="00C501E1"/>
    <w:rsid w:val="00C505E1"/>
    <w:rsid w:val="00C50C05"/>
    <w:rsid w:val="00C511FC"/>
    <w:rsid w:val="00C515CA"/>
    <w:rsid w:val="00C51F36"/>
    <w:rsid w:val="00C52289"/>
    <w:rsid w:val="00C5242D"/>
    <w:rsid w:val="00C52864"/>
    <w:rsid w:val="00C52DAC"/>
    <w:rsid w:val="00C53061"/>
    <w:rsid w:val="00C530C4"/>
    <w:rsid w:val="00C54214"/>
    <w:rsid w:val="00C55932"/>
    <w:rsid w:val="00C560D9"/>
    <w:rsid w:val="00C56CBA"/>
    <w:rsid w:val="00C56D1B"/>
    <w:rsid w:val="00C571F2"/>
    <w:rsid w:val="00C576E8"/>
    <w:rsid w:val="00C57AAD"/>
    <w:rsid w:val="00C57EAE"/>
    <w:rsid w:val="00C6061B"/>
    <w:rsid w:val="00C61417"/>
    <w:rsid w:val="00C61C09"/>
    <w:rsid w:val="00C6262D"/>
    <w:rsid w:val="00C638BB"/>
    <w:rsid w:val="00C64C0F"/>
    <w:rsid w:val="00C64D39"/>
    <w:rsid w:val="00C65901"/>
    <w:rsid w:val="00C65EDC"/>
    <w:rsid w:val="00C661FA"/>
    <w:rsid w:val="00C66B8A"/>
    <w:rsid w:val="00C70EA3"/>
    <w:rsid w:val="00C71677"/>
    <w:rsid w:val="00C71A67"/>
    <w:rsid w:val="00C72348"/>
    <w:rsid w:val="00C72BE1"/>
    <w:rsid w:val="00C73BED"/>
    <w:rsid w:val="00C73EC9"/>
    <w:rsid w:val="00C74CA8"/>
    <w:rsid w:val="00C758A3"/>
    <w:rsid w:val="00C75CFE"/>
    <w:rsid w:val="00C761EB"/>
    <w:rsid w:val="00C765C7"/>
    <w:rsid w:val="00C77D0C"/>
    <w:rsid w:val="00C77F5D"/>
    <w:rsid w:val="00C80282"/>
    <w:rsid w:val="00C80B7F"/>
    <w:rsid w:val="00C8292C"/>
    <w:rsid w:val="00C83BE3"/>
    <w:rsid w:val="00C848A1"/>
    <w:rsid w:val="00C8512D"/>
    <w:rsid w:val="00C85405"/>
    <w:rsid w:val="00C86FD7"/>
    <w:rsid w:val="00C87503"/>
    <w:rsid w:val="00C879BD"/>
    <w:rsid w:val="00C9039C"/>
    <w:rsid w:val="00C90743"/>
    <w:rsid w:val="00C9103D"/>
    <w:rsid w:val="00C91B4D"/>
    <w:rsid w:val="00C91CBF"/>
    <w:rsid w:val="00C92A3A"/>
    <w:rsid w:val="00C9336E"/>
    <w:rsid w:val="00C9537C"/>
    <w:rsid w:val="00C960D4"/>
    <w:rsid w:val="00C966C6"/>
    <w:rsid w:val="00C967C8"/>
    <w:rsid w:val="00C96C8F"/>
    <w:rsid w:val="00CA0D61"/>
    <w:rsid w:val="00CA0FA4"/>
    <w:rsid w:val="00CA1094"/>
    <w:rsid w:val="00CA1172"/>
    <w:rsid w:val="00CA1BCF"/>
    <w:rsid w:val="00CA1EE1"/>
    <w:rsid w:val="00CA2007"/>
    <w:rsid w:val="00CA205E"/>
    <w:rsid w:val="00CA217D"/>
    <w:rsid w:val="00CA2306"/>
    <w:rsid w:val="00CA50F5"/>
    <w:rsid w:val="00CA55F2"/>
    <w:rsid w:val="00CA5698"/>
    <w:rsid w:val="00CA5D5C"/>
    <w:rsid w:val="00CA6257"/>
    <w:rsid w:val="00CA6ED2"/>
    <w:rsid w:val="00CB0019"/>
    <w:rsid w:val="00CB0243"/>
    <w:rsid w:val="00CB08C9"/>
    <w:rsid w:val="00CB10CC"/>
    <w:rsid w:val="00CB1791"/>
    <w:rsid w:val="00CB2370"/>
    <w:rsid w:val="00CB2768"/>
    <w:rsid w:val="00CB28FE"/>
    <w:rsid w:val="00CB3657"/>
    <w:rsid w:val="00CB3D2F"/>
    <w:rsid w:val="00CB4280"/>
    <w:rsid w:val="00CB4E58"/>
    <w:rsid w:val="00CB5E9A"/>
    <w:rsid w:val="00CB7F0E"/>
    <w:rsid w:val="00CC0EB1"/>
    <w:rsid w:val="00CC137A"/>
    <w:rsid w:val="00CC16DA"/>
    <w:rsid w:val="00CC1816"/>
    <w:rsid w:val="00CC3925"/>
    <w:rsid w:val="00CC396B"/>
    <w:rsid w:val="00CC3D9B"/>
    <w:rsid w:val="00CC53EF"/>
    <w:rsid w:val="00CC620B"/>
    <w:rsid w:val="00CC6366"/>
    <w:rsid w:val="00CC7207"/>
    <w:rsid w:val="00CD0DD0"/>
    <w:rsid w:val="00CD1521"/>
    <w:rsid w:val="00CD18AD"/>
    <w:rsid w:val="00CD25C6"/>
    <w:rsid w:val="00CD2687"/>
    <w:rsid w:val="00CD38B4"/>
    <w:rsid w:val="00CD3E42"/>
    <w:rsid w:val="00CD4518"/>
    <w:rsid w:val="00CD4A5D"/>
    <w:rsid w:val="00CD4C0C"/>
    <w:rsid w:val="00CD54F1"/>
    <w:rsid w:val="00CD5A6A"/>
    <w:rsid w:val="00CD5C2B"/>
    <w:rsid w:val="00CD65F8"/>
    <w:rsid w:val="00CD6832"/>
    <w:rsid w:val="00CD6B60"/>
    <w:rsid w:val="00CD7441"/>
    <w:rsid w:val="00CE002D"/>
    <w:rsid w:val="00CE38B7"/>
    <w:rsid w:val="00CE4A17"/>
    <w:rsid w:val="00CE4F27"/>
    <w:rsid w:val="00CE504E"/>
    <w:rsid w:val="00CE5D29"/>
    <w:rsid w:val="00CE62BE"/>
    <w:rsid w:val="00CE63BF"/>
    <w:rsid w:val="00CE77B0"/>
    <w:rsid w:val="00CE7CDC"/>
    <w:rsid w:val="00CE7DC7"/>
    <w:rsid w:val="00CF1455"/>
    <w:rsid w:val="00CF1A05"/>
    <w:rsid w:val="00CF223A"/>
    <w:rsid w:val="00CF2883"/>
    <w:rsid w:val="00CF32B0"/>
    <w:rsid w:val="00CF39AC"/>
    <w:rsid w:val="00CF4724"/>
    <w:rsid w:val="00CF4978"/>
    <w:rsid w:val="00CF55C5"/>
    <w:rsid w:val="00CF5683"/>
    <w:rsid w:val="00CF5DEC"/>
    <w:rsid w:val="00CF5EA2"/>
    <w:rsid w:val="00CF6AAE"/>
    <w:rsid w:val="00CF6BF8"/>
    <w:rsid w:val="00CF6F8D"/>
    <w:rsid w:val="00CF7076"/>
    <w:rsid w:val="00CF7484"/>
    <w:rsid w:val="00CF7DA8"/>
    <w:rsid w:val="00D00EC6"/>
    <w:rsid w:val="00D01C2E"/>
    <w:rsid w:val="00D0208D"/>
    <w:rsid w:val="00D02C46"/>
    <w:rsid w:val="00D03A5F"/>
    <w:rsid w:val="00D03C16"/>
    <w:rsid w:val="00D03D7B"/>
    <w:rsid w:val="00D04279"/>
    <w:rsid w:val="00D044F8"/>
    <w:rsid w:val="00D04EA3"/>
    <w:rsid w:val="00D04F66"/>
    <w:rsid w:val="00D0550A"/>
    <w:rsid w:val="00D05C84"/>
    <w:rsid w:val="00D06260"/>
    <w:rsid w:val="00D065BC"/>
    <w:rsid w:val="00D07293"/>
    <w:rsid w:val="00D1020B"/>
    <w:rsid w:val="00D103F2"/>
    <w:rsid w:val="00D1180D"/>
    <w:rsid w:val="00D11F2D"/>
    <w:rsid w:val="00D1278F"/>
    <w:rsid w:val="00D1367B"/>
    <w:rsid w:val="00D14839"/>
    <w:rsid w:val="00D14EBD"/>
    <w:rsid w:val="00D1546B"/>
    <w:rsid w:val="00D1607F"/>
    <w:rsid w:val="00D16AB4"/>
    <w:rsid w:val="00D17086"/>
    <w:rsid w:val="00D17321"/>
    <w:rsid w:val="00D17487"/>
    <w:rsid w:val="00D175CB"/>
    <w:rsid w:val="00D17A03"/>
    <w:rsid w:val="00D17B53"/>
    <w:rsid w:val="00D20492"/>
    <w:rsid w:val="00D2165A"/>
    <w:rsid w:val="00D21661"/>
    <w:rsid w:val="00D21999"/>
    <w:rsid w:val="00D21AAE"/>
    <w:rsid w:val="00D221D3"/>
    <w:rsid w:val="00D232BF"/>
    <w:rsid w:val="00D234E3"/>
    <w:rsid w:val="00D243F4"/>
    <w:rsid w:val="00D2445C"/>
    <w:rsid w:val="00D24938"/>
    <w:rsid w:val="00D25BAA"/>
    <w:rsid w:val="00D260D4"/>
    <w:rsid w:val="00D26379"/>
    <w:rsid w:val="00D26D67"/>
    <w:rsid w:val="00D275FD"/>
    <w:rsid w:val="00D278F2"/>
    <w:rsid w:val="00D27A73"/>
    <w:rsid w:val="00D27FE4"/>
    <w:rsid w:val="00D30BA7"/>
    <w:rsid w:val="00D30CC3"/>
    <w:rsid w:val="00D32030"/>
    <w:rsid w:val="00D33ACC"/>
    <w:rsid w:val="00D341B8"/>
    <w:rsid w:val="00D347C7"/>
    <w:rsid w:val="00D34974"/>
    <w:rsid w:val="00D349E3"/>
    <w:rsid w:val="00D35AE4"/>
    <w:rsid w:val="00D365F9"/>
    <w:rsid w:val="00D36708"/>
    <w:rsid w:val="00D36873"/>
    <w:rsid w:val="00D36F1E"/>
    <w:rsid w:val="00D37AB7"/>
    <w:rsid w:val="00D400BE"/>
    <w:rsid w:val="00D400CD"/>
    <w:rsid w:val="00D40C51"/>
    <w:rsid w:val="00D419D6"/>
    <w:rsid w:val="00D4285C"/>
    <w:rsid w:val="00D42CC7"/>
    <w:rsid w:val="00D43E8C"/>
    <w:rsid w:val="00D44211"/>
    <w:rsid w:val="00D45B07"/>
    <w:rsid w:val="00D46289"/>
    <w:rsid w:val="00D46A70"/>
    <w:rsid w:val="00D478C2"/>
    <w:rsid w:val="00D51685"/>
    <w:rsid w:val="00D5200E"/>
    <w:rsid w:val="00D5210C"/>
    <w:rsid w:val="00D526F6"/>
    <w:rsid w:val="00D53465"/>
    <w:rsid w:val="00D53884"/>
    <w:rsid w:val="00D53F08"/>
    <w:rsid w:val="00D53F99"/>
    <w:rsid w:val="00D53FA7"/>
    <w:rsid w:val="00D54991"/>
    <w:rsid w:val="00D54CF3"/>
    <w:rsid w:val="00D54E12"/>
    <w:rsid w:val="00D564BF"/>
    <w:rsid w:val="00D56748"/>
    <w:rsid w:val="00D57431"/>
    <w:rsid w:val="00D57A30"/>
    <w:rsid w:val="00D616DA"/>
    <w:rsid w:val="00D626E2"/>
    <w:rsid w:val="00D62CDF"/>
    <w:rsid w:val="00D634AD"/>
    <w:rsid w:val="00D6437C"/>
    <w:rsid w:val="00D64BBE"/>
    <w:rsid w:val="00D65F79"/>
    <w:rsid w:val="00D6656F"/>
    <w:rsid w:val="00D66CBC"/>
    <w:rsid w:val="00D7067F"/>
    <w:rsid w:val="00D709B4"/>
    <w:rsid w:val="00D71C71"/>
    <w:rsid w:val="00D729EE"/>
    <w:rsid w:val="00D72A48"/>
    <w:rsid w:val="00D72C3F"/>
    <w:rsid w:val="00D73A30"/>
    <w:rsid w:val="00D744F5"/>
    <w:rsid w:val="00D74916"/>
    <w:rsid w:val="00D74FD7"/>
    <w:rsid w:val="00D76A4C"/>
    <w:rsid w:val="00D7749B"/>
    <w:rsid w:val="00D800DF"/>
    <w:rsid w:val="00D8022B"/>
    <w:rsid w:val="00D80373"/>
    <w:rsid w:val="00D8045D"/>
    <w:rsid w:val="00D823DF"/>
    <w:rsid w:val="00D825C8"/>
    <w:rsid w:val="00D85894"/>
    <w:rsid w:val="00D872A2"/>
    <w:rsid w:val="00D87A26"/>
    <w:rsid w:val="00D87B1C"/>
    <w:rsid w:val="00D9035F"/>
    <w:rsid w:val="00D905FF"/>
    <w:rsid w:val="00D909A8"/>
    <w:rsid w:val="00D90BDF"/>
    <w:rsid w:val="00D91903"/>
    <w:rsid w:val="00D9218D"/>
    <w:rsid w:val="00D93A04"/>
    <w:rsid w:val="00D940AA"/>
    <w:rsid w:val="00D944A8"/>
    <w:rsid w:val="00D945C8"/>
    <w:rsid w:val="00D94C38"/>
    <w:rsid w:val="00D94DCC"/>
    <w:rsid w:val="00D95D21"/>
    <w:rsid w:val="00D96643"/>
    <w:rsid w:val="00D97455"/>
    <w:rsid w:val="00D9759F"/>
    <w:rsid w:val="00D97991"/>
    <w:rsid w:val="00DA021D"/>
    <w:rsid w:val="00DA10CE"/>
    <w:rsid w:val="00DA14C6"/>
    <w:rsid w:val="00DA1B1C"/>
    <w:rsid w:val="00DA25B0"/>
    <w:rsid w:val="00DA34CC"/>
    <w:rsid w:val="00DA3BA1"/>
    <w:rsid w:val="00DA3D4E"/>
    <w:rsid w:val="00DA4138"/>
    <w:rsid w:val="00DA43F8"/>
    <w:rsid w:val="00DA4411"/>
    <w:rsid w:val="00DA5343"/>
    <w:rsid w:val="00DA57C5"/>
    <w:rsid w:val="00DA61F4"/>
    <w:rsid w:val="00DA696D"/>
    <w:rsid w:val="00DA6DF9"/>
    <w:rsid w:val="00DA6E21"/>
    <w:rsid w:val="00DA74DD"/>
    <w:rsid w:val="00DA7893"/>
    <w:rsid w:val="00DB0831"/>
    <w:rsid w:val="00DB0E01"/>
    <w:rsid w:val="00DB1D24"/>
    <w:rsid w:val="00DB235C"/>
    <w:rsid w:val="00DB2A37"/>
    <w:rsid w:val="00DB3712"/>
    <w:rsid w:val="00DB3E44"/>
    <w:rsid w:val="00DB4858"/>
    <w:rsid w:val="00DB4916"/>
    <w:rsid w:val="00DB4DE2"/>
    <w:rsid w:val="00DB5124"/>
    <w:rsid w:val="00DB6C61"/>
    <w:rsid w:val="00DB7CBF"/>
    <w:rsid w:val="00DB7D9E"/>
    <w:rsid w:val="00DC0021"/>
    <w:rsid w:val="00DC036B"/>
    <w:rsid w:val="00DC1773"/>
    <w:rsid w:val="00DC20FA"/>
    <w:rsid w:val="00DC2D40"/>
    <w:rsid w:val="00DC3DF3"/>
    <w:rsid w:val="00DC400E"/>
    <w:rsid w:val="00DC577D"/>
    <w:rsid w:val="00DC5FFF"/>
    <w:rsid w:val="00DC75F2"/>
    <w:rsid w:val="00DC7B37"/>
    <w:rsid w:val="00DD0862"/>
    <w:rsid w:val="00DD1ECA"/>
    <w:rsid w:val="00DD2717"/>
    <w:rsid w:val="00DD3860"/>
    <w:rsid w:val="00DD399A"/>
    <w:rsid w:val="00DD4604"/>
    <w:rsid w:val="00DD5955"/>
    <w:rsid w:val="00DD5E5F"/>
    <w:rsid w:val="00DD6F1C"/>
    <w:rsid w:val="00DD71F4"/>
    <w:rsid w:val="00DD7E97"/>
    <w:rsid w:val="00DE02CD"/>
    <w:rsid w:val="00DE08F4"/>
    <w:rsid w:val="00DE0DEB"/>
    <w:rsid w:val="00DE1E05"/>
    <w:rsid w:val="00DE1E96"/>
    <w:rsid w:val="00DE1F9F"/>
    <w:rsid w:val="00DE25FA"/>
    <w:rsid w:val="00DE3ED1"/>
    <w:rsid w:val="00DE479C"/>
    <w:rsid w:val="00DE4BCD"/>
    <w:rsid w:val="00DE5315"/>
    <w:rsid w:val="00DE6993"/>
    <w:rsid w:val="00DE6FC7"/>
    <w:rsid w:val="00DE700D"/>
    <w:rsid w:val="00DE72C6"/>
    <w:rsid w:val="00DE7D58"/>
    <w:rsid w:val="00DF107E"/>
    <w:rsid w:val="00DF11B8"/>
    <w:rsid w:val="00DF1328"/>
    <w:rsid w:val="00DF1FBD"/>
    <w:rsid w:val="00DF294C"/>
    <w:rsid w:val="00DF4331"/>
    <w:rsid w:val="00DF4AF2"/>
    <w:rsid w:val="00DF4BC2"/>
    <w:rsid w:val="00DF57E9"/>
    <w:rsid w:val="00DF5F3F"/>
    <w:rsid w:val="00DF7209"/>
    <w:rsid w:val="00DF7AC2"/>
    <w:rsid w:val="00DF7CAE"/>
    <w:rsid w:val="00E015BB"/>
    <w:rsid w:val="00E016DD"/>
    <w:rsid w:val="00E017BF"/>
    <w:rsid w:val="00E02B7A"/>
    <w:rsid w:val="00E02E2A"/>
    <w:rsid w:val="00E0310B"/>
    <w:rsid w:val="00E0391A"/>
    <w:rsid w:val="00E03D7A"/>
    <w:rsid w:val="00E041D4"/>
    <w:rsid w:val="00E04336"/>
    <w:rsid w:val="00E04379"/>
    <w:rsid w:val="00E05864"/>
    <w:rsid w:val="00E06234"/>
    <w:rsid w:val="00E06754"/>
    <w:rsid w:val="00E100FC"/>
    <w:rsid w:val="00E103FC"/>
    <w:rsid w:val="00E1087A"/>
    <w:rsid w:val="00E11902"/>
    <w:rsid w:val="00E127C2"/>
    <w:rsid w:val="00E14019"/>
    <w:rsid w:val="00E14118"/>
    <w:rsid w:val="00E1422D"/>
    <w:rsid w:val="00E148D6"/>
    <w:rsid w:val="00E1546D"/>
    <w:rsid w:val="00E154CD"/>
    <w:rsid w:val="00E15A5E"/>
    <w:rsid w:val="00E16A89"/>
    <w:rsid w:val="00E20BB1"/>
    <w:rsid w:val="00E2111B"/>
    <w:rsid w:val="00E23079"/>
    <w:rsid w:val="00E23091"/>
    <w:rsid w:val="00E23C75"/>
    <w:rsid w:val="00E23EF0"/>
    <w:rsid w:val="00E25503"/>
    <w:rsid w:val="00E25CD3"/>
    <w:rsid w:val="00E25D3E"/>
    <w:rsid w:val="00E26061"/>
    <w:rsid w:val="00E26CE8"/>
    <w:rsid w:val="00E3022C"/>
    <w:rsid w:val="00E30B53"/>
    <w:rsid w:val="00E313AC"/>
    <w:rsid w:val="00E32F5C"/>
    <w:rsid w:val="00E34E8F"/>
    <w:rsid w:val="00E35A38"/>
    <w:rsid w:val="00E35DE3"/>
    <w:rsid w:val="00E35F01"/>
    <w:rsid w:val="00E363C0"/>
    <w:rsid w:val="00E365DD"/>
    <w:rsid w:val="00E37259"/>
    <w:rsid w:val="00E377E2"/>
    <w:rsid w:val="00E37EA9"/>
    <w:rsid w:val="00E40039"/>
    <w:rsid w:val="00E41643"/>
    <w:rsid w:val="00E41778"/>
    <w:rsid w:val="00E41AEC"/>
    <w:rsid w:val="00E4239C"/>
    <w:rsid w:val="00E42742"/>
    <w:rsid w:val="00E42BDA"/>
    <w:rsid w:val="00E42C81"/>
    <w:rsid w:val="00E44F2F"/>
    <w:rsid w:val="00E45ABF"/>
    <w:rsid w:val="00E4635D"/>
    <w:rsid w:val="00E463D3"/>
    <w:rsid w:val="00E46449"/>
    <w:rsid w:val="00E46484"/>
    <w:rsid w:val="00E46E8F"/>
    <w:rsid w:val="00E477F5"/>
    <w:rsid w:val="00E47AB0"/>
    <w:rsid w:val="00E47F80"/>
    <w:rsid w:val="00E502BD"/>
    <w:rsid w:val="00E502DB"/>
    <w:rsid w:val="00E50B33"/>
    <w:rsid w:val="00E50B71"/>
    <w:rsid w:val="00E50BCE"/>
    <w:rsid w:val="00E50E20"/>
    <w:rsid w:val="00E511E1"/>
    <w:rsid w:val="00E511E7"/>
    <w:rsid w:val="00E529D4"/>
    <w:rsid w:val="00E52CA9"/>
    <w:rsid w:val="00E53532"/>
    <w:rsid w:val="00E53B3E"/>
    <w:rsid w:val="00E53DEF"/>
    <w:rsid w:val="00E53E5E"/>
    <w:rsid w:val="00E54E61"/>
    <w:rsid w:val="00E5665F"/>
    <w:rsid w:val="00E56C80"/>
    <w:rsid w:val="00E61097"/>
    <w:rsid w:val="00E611FB"/>
    <w:rsid w:val="00E614B0"/>
    <w:rsid w:val="00E623B0"/>
    <w:rsid w:val="00E62BBB"/>
    <w:rsid w:val="00E63E45"/>
    <w:rsid w:val="00E64619"/>
    <w:rsid w:val="00E64ACA"/>
    <w:rsid w:val="00E65504"/>
    <w:rsid w:val="00E655B3"/>
    <w:rsid w:val="00E6562E"/>
    <w:rsid w:val="00E65F6B"/>
    <w:rsid w:val="00E668CA"/>
    <w:rsid w:val="00E70A6F"/>
    <w:rsid w:val="00E70CB7"/>
    <w:rsid w:val="00E71798"/>
    <w:rsid w:val="00E72086"/>
    <w:rsid w:val="00E72828"/>
    <w:rsid w:val="00E72A15"/>
    <w:rsid w:val="00E72BCD"/>
    <w:rsid w:val="00E72BDB"/>
    <w:rsid w:val="00E72F70"/>
    <w:rsid w:val="00E732CA"/>
    <w:rsid w:val="00E74B7F"/>
    <w:rsid w:val="00E74CE5"/>
    <w:rsid w:val="00E75E9A"/>
    <w:rsid w:val="00E76142"/>
    <w:rsid w:val="00E76491"/>
    <w:rsid w:val="00E76AE9"/>
    <w:rsid w:val="00E773E3"/>
    <w:rsid w:val="00E8087F"/>
    <w:rsid w:val="00E82694"/>
    <w:rsid w:val="00E83682"/>
    <w:rsid w:val="00E8498C"/>
    <w:rsid w:val="00E84C3C"/>
    <w:rsid w:val="00E84EB1"/>
    <w:rsid w:val="00E85321"/>
    <w:rsid w:val="00E855D0"/>
    <w:rsid w:val="00E860A3"/>
    <w:rsid w:val="00E864F7"/>
    <w:rsid w:val="00E90854"/>
    <w:rsid w:val="00E90B12"/>
    <w:rsid w:val="00E91658"/>
    <w:rsid w:val="00E91ABE"/>
    <w:rsid w:val="00E9214E"/>
    <w:rsid w:val="00E92545"/>
    <w:rsid w:val="00E92556"/>
    <w:rsid w:val="00E9342F"/>
    <w:rsid w:val="00E93886"/>
    <w:rsid w:val="00E93D6A"/>
    <w:rsid w:val="00E94686"/>
    <w:rsid w:val="00E94806"/>
    <w:rsid w:val="00E9533A"/>
    <w:rsid w:val="00E963DE"/>
    <w:rsid w:val="00EA0091"/>
    <w:rsid w:val="00EA14B6"/>
    <w:rsid w:val="00EA14C4"/>
    <w:rsid w:val="00EA34B8"/>
    <w:rsid w:val="00EA509D"/>
    <w:rsid w:val="00EA510E"/>
    <w:rsid w:val="00EA58DE"/>
    <w:rsid w:val="00EA75EB"/>
    <w:rsid w:val="00EB1670"/>
    <w:rsid w:val="00EB2FA3"/>
    <w:rsid w:val="00EB612B"/>
    <w:rsid w:val="00EB64A7"/>
    <w:rsid w:val="00EB729A"/>
    <w:rsid w:val="00EB7ADB"/>
    <w:rsid w:val="00EB7C68"/>
    <w:rsid w:val="00EC0262"/>
    <w:rsid w:val="00EC0498"/>
    <w:rsid w:val="00EC19A5"/>
    <w:rsid w:val="00EC2787"/>
    <w:rsid w:val="00EC2D03"/>
    <w:rsid w:val="00EC2D48"/>
    <w:rsid w:val="00EC2FC9"/>
    <w:rsid w:val="00EC4EAC"/>
    <w:rsid w:val="00EC506F"/>
    <w:rsid w:val="00EC55C4"/>
    <w:rsid w:val="00EC5CD0"/>
    <w:rsid w:val="00EC5E39"/>
    <w:rsid w:val="00EC6726"/>
    <w:rsid w:val="00EC6AAD"/>
    <w:rsid w:val="00EC70E1"/>
    <w:rsid w:val="00EC716B"/>
    <w:rsid w:val="00EC7438"/>
    <w:rsid w:val="00EC78B9"/>
    <w:rsid w:val="00EC7DFB"/>
    <w:rsid w:val="00ED0598"/>
    <w:rsid w:val="00ED1C1D"/>
    <w:rsid w:val="00ED29E9"/>
    <w:rsid w:val="00ED2FE5"/>
    <w:rsid w:val="00ED3462"/>
    <w:rsid w:val="00ED3618"/>
    <w:rsid w:val="00ED4192"/>
    <w:rsid w:val="00ED42C0"/>
    <w:rsid w:val="00ED584A"/>
    <w:rsid w:val="00ED6C6C"/>
    <w:rsid w:val="00ED7363"/>
    <w:rsid w:val="00ED787C"/>
    <w:rsid w:val="00EE11D1"/>
    <w:rsid w:val="00EE2384"/>
    <w:rsid w:val="00EE29B5"/>
    <w:rsid w:val="00EE30BE"/>
    <w:rsid w:val="00EE3811"/>
    <w:rsid w:val="00EE3C43"/>
    <w:rsid w:val="00EE40F0"/>
    <w:rsid w:val="00EE47AF"/>
    <w:rsid w:val="00EE5E01"/>
    <w:rsid w:val="00EE63E9"/>
    <w:rsid w:val="00EE6654"/>
    <w:rsid w:val="00EE6BDF"/>
    <w:rsid w:val="00EE6E4C"/>
    <w:rsid w:val="00EE718C"/>
    <w:rsid w:val="00EE75A4"/>
    <w:rsid w:val="00EF08E9"/>
    <w:rsid w:val="00EF09E5"/>
    <w:rsid w:val="00EF0E7D"/>
    <w:rsid w:val="00EF14BC"/>
    <w:rsid w:val="00EF18F0"/>
    <w:rsid w:val="00EF292D"/>
    <w:rsid w:val="00EF4D61"/>
    <w:rsid w:val="00EF5367"/>
    <w:rsid w:val="00EF5387"/>
    <w:rsid w:val="00EF59AD"/>
    <w:rsid w:val="00EF64A9"/>
    <w:rsid w:val="00EF6CB6"/>
    <w:rsid w:val="00EF6DD9"/>
    <w:rsid w:val="00EF7BA0"/>
    <w:rsid w:val="00EF7F15"/>
    <w:rsid w:val="00F00CEF"/>
    <w:rsid w:val="00F00E00"/>
    <w:rsid w:val="00F023DB"/>
    <w:rsid w:val="00F02F91"/>
    <w:rsid w:val="00F030F1"/>
    <w:rsid w:val="00F0392D"/>
    <w:rsid w:val="00F044CD"/>
    <w:rsid w:val="00F048CD"/>
    <w:rsid w:val="00F04C30"/>
    <w:rsid w:val="00F05AC0"/>
    <w:rsid w:val="00F05E5D"/>
    <w:rsid w:val="00F0684B"/>
    <w:rsid w:val="00F070BD"/>
    <w:rsid w:val="00F0741F"/>
    <w:rsid w:val="00F07C6A"/>
    <w:rsid w:val="00F10AFF"/>
    <w:rsid w:val="00F111EC"/>
    <w:rsid w:val="00F1148D"/>
    <w:rsid w:val="00F11573"/>
    <w:rsid w:val="00F117E0"/>
    <w:rsid w:val="00F1212A"/>
    <w:rsid w:val="00F12170"/>
    <w:rsid w:val="00F12212"/>
    <w:rsid w:val="00F13374"/>
    <w:rsid w:val="00F14417"/>
    <w:rsid w:val="00F15CB2"/>
    <w:rsid w:val="00F17069"/>
    <w:rsid w:val="00F17680"/>
    <w:rsid w:val="00F17742"/>
    <w:rsid w:val="00F2051A"/>
    <w:rsid w:val="00F22453"/>
    <w:rsid w:val="00F22669"/>
    <w:rsid w:val="00F22782"/>
    <w:rsid w:val="00F22B28"/>
    <w:rsid w:val="00F22B59"/>
    <w:rsid w:val="00F22C91"/>
    <w:rsid w:val="00F2401D"/>
    <w:rsid w:val="00F24177"/>
    <w:rsid w:val="00F246CB"/>
    <w:rsid w:val="00F25508"/>
    <w:rsid w:val="00F25B2E"/>
    <w:rsid w:val="00F2636F"/>
    <w:rsid w:val="00F263ED"/>
    <w:rsid w:val="00F27E9F"/>
    <w:rsid w:val="00F308FF"/>
    <w:rsid w:val="00F311A5"/>
    <w:rsid w:val="00F31785"/>
    <w:rsid w:val="00F317D6"/>
    <w:rsid w:val="00F320A5"/>
    <w:rsid w:val="00F32210"/>
    <w:rsid w:val="00F32790"/>
    <w:rsid w:val="00F32EC6"/>
    <w:rsid w:val="00F335FB"/>
    <w:rsid w:val="00F33B13"/>
    <w:rsid w:val="00F34400"/>
    <w:rsid w:val="00F364E9"/>
    <w:rsid w:val="00F37290"/>
    <w:rsid w:val="00F37825"/>
    <w:rsid w:val="00F40773"/>
    <w:rsid w:val="00F408A8"/>
    <w:rsid w:val="00F42C15"/>
    <w:rsid w:val="00F43288"/>
    <w:rsid w:val="00F4364E"/>
    <w:rsid w:val="00F43CDE"/>
    <w:rsid w:val="00F43F9C"/>
    <w:rsid w:val="00F4407E"/>
    <w:rsid w:val="00F44703"/>
    <w:rsid w:val="00F45441"/>
    <w:rsid w:val="00F45BBA"/>
    <w:rsid w:val="00F45C3A"/>
    <w:rsid w:val="00F45F5F"/>
    <w:rsid w:val="00F4639E"/>
    <w:rsid w:val="00F50A05"/>
    <w:rsid w:val="00F510A7"/>
    <w:rsid w:val="00F5167C"/>
    <w:rsid w:val="00F517B8"/>
    <w:rsid w:val="00F52A7E"/>
    <w:rsid w:val="00F52B9E"/>
    <w:rsid w:val="00F561EE"/>
    <w:rsid w:val="00F56275"/>
    <w:rsid w:val="00F57383"/>
    <w:rsid w:val="00F578CA"/>
    <w:rsid w:val="00F60571"/>
    <w:rsid w:val="00F612CF"/>
    <w:rsid w:val="00F61370"/>
    <w:rsid w:val="00F61C48"/>
    <w:rsid w:val="00F6369E"/>
    <w:rsid w:val="00F63B1C"/>
    <w:rsid w:val="00F63CBE"/>
    <w:rsid w:val="00F6410F"/>
    <w:rsid w:val="00F64C46"/>
    <w:rsid w:val="00F64D6A"/>
    <w:rsid w:val="00F651FD"/>
    <w:rsid w:val="00F65537"/>
    <w:rsid w:val="00F66AFC"/>
    <w:rsid w:val="00F67B21"/>
    <w:rsid w:val="00F7250B"/>
    <w:rsid w:val="00F737FF"/>
    <w:rsid w:val="00F738A6"/>
    <w:rsid w:val="00F74608"/>
    <w:rsid w:val="00F7492D"/>
    <w:rsid w:val="00F759BA"/>
    <w:rsid w:val="00F76665"/>
    <w:rsid w:val="00F7696E"/>
    <w:rsid w:val="00F769FE"/>
    <w:rsid w:val="00F7704D"/>
    <w:rsid w:val="00F770A3"/>
    <w:rsid w:val="00F772FF"/>
    <w:rsid w:val="00F77658"/>
    <w:rsid w:val="00F77BEF"/>
    <w:rsid w:val="00F807E5"/>
    <w:rsid w:val="00F80882"/>
    <w:rsid w:val="00F81096"/>
    <w:rsid w:val="00F81661"/>
    <w:rsid w:val="00F81AAB"/>
    <w:rsid w:val="00F81F5E"/>
    <w:rsid w:val="00F8231F"/>
    <w:rsid w:val="00F82C86"/>
    <w:rsid w:val="00F83DAD"/>
    <w:rsid w:val="00F84B4A"/>
    <w:rsid w:val="00F850AB"/>
    <w:rsid w:val="00F85859"/>
    <w:rsid w:val="00F861E3"/>
    <w:rsid w:val="00F86227"/>
    <w:rsid w:val="00F864C1"/>
    <w:rsid w:val="00F86FFB"/>
    <w:rsid w:val="00F9016C"/>
    <w:rsid w:val="00F905F6"/>
    <w:rsid w:val="00F912BB"/>
    <w:rsid w:val="00F9159E"/>
    <w:rsid w:val="00F9195A"/>
    <w:rsid w:val="00F924C6"/>
    <w:rsid w:val="00F93B23"/>
    <w:rsid w:val="00F94EFF"/>
    <w:rsid w:val="00F95277"/>
    <w:rsid w:val="00F953B7"/>
    <w:rsid w:val="00F95C77"/>
    <w:rsid w:val="00F96287"/>
    <w:rsid w:val="00FA186D"/>
    <w:rsid w:val="00FA1F3D"/>
    <w:rsid w:val="00FA25BB"/>
    <w:rsid w:val="00FA37B1"/>
    <w:rsid w:val="00FA3ADA"/>
    <w:rsid w:val="00FA3F54"/>
    <w:rsid w:val="00FA45E1"/>
    <w:rsid w:val="00FA4FBE"/>
    <w:rsid w:val="00FA5072"/>
    <w:rsid w:val="00FA55B5"/>
    <w:rsid w:val="00FA580A"/>
    <w:rsid w:val="00FA5BC1"/>
    <w:rsid w:val="00FA5EBD"/>
    <w:rsid w:val="00FA65AF"/>
    <w:rsid w:val="00FA71E9"/>
    <w:rsid w:val="00FB03EB"/>
    <w:rsid w:val="00FB0A04"/>
    <w:rsid w:val="00FB1101"/>
    <w:rsid w:val="00FB1DE4"/>
    <w:rsid w:val="00FB2D17"/>
    <w:rsid w:val="00FB2DD1"/>
    <w:rsid w:val="00FB3270"/>
    <w:rsid w:val="00FB4F3E"/>
    <w:rsid w:val="00FB6CF3"/>
    <w:rsid w:val="00FC16E3"/>
    <w:rsid w:val="00FC1C6E"/>
    <w:rsid w:val="00FC1C75"/>
    <w:rsid w:val="00FC1F9E"/>
    <w:rsid w:val="00FC2325"/>
    <w:rsid w:val="00FC2651"/>
    <w:rsid w:val="00FC3357"/>
    <w:rsid w:val="00FC3484"/>
    <w:rsid w:val="00FC3B01"/>
    <w:rsid w:val="00FC3BCE"/>
    <w:rsid w:val="00FC3BFB"/>
    <w:rsid w:val="00FC3C8B"/>
    <w:rsid w:val="00FC63A7"/>
    <w:rsid w:val="00FC6BD0"/>
    <w:rsid w:val="00FC73A8"/>
    <w:rsid w:val="00FC73D3"/>
    <w:rsid w:val="00FC7676"/>
    <w:rsid w:val="00FC7CD5"/>
    <w:rsid w:val="00FC7DF1"/>
    <w:rsid w:val="00FD01A3"/>
    <w:rsid w:val="00FD04C1"/>
    <w:rsid w:val="00FD06AB"/>
    <w:rsid w:val="00FD0906"/>
    <w:rsid w:val="00FD0C7E"/>
    <w:rsid w:val="00FD0E0A"/>
    <w:rsid w:val="00FD10A8"/>
    <w:rsid w:val="00FD19F0"/>
    <w:rsid w:val="00FD345E"/>
    <w:rsid w:val="00FD379C"/>
    <w:rsid w:val="00FD3D44"/>
    <w:rsid w:val="00FD3E98"/>
    <w:rsid w:val="00FD3EF6"/>
    <w:rsid w:val="00FD4282"/>
    <w:rsid w:val="00FD5663"/>
    <w:rsid w:val="00FD7CAB"/>
    <w:rsid w:val="00FD7D9C"/>
    <w:rsid w:val="00FE0368"/>
    <w:rsid w:val="00FE1F53"/>
    <w:rsid w:val="00FE2872"/>
    <w:rsid w:val="00FE2B44"/>
    <w:rsid w:val="00FE2D01"/>
    <w:rsid w:val="00FE3C03"/>
    <w:rsid w:val="00FE432C"/>
    <w:rsid w:val="00FE4FD9"/>
    <w:rsid w:val="00FE5826"/>
    <w:rsid w:val="00FE5933"/>
    <w:rsid w:val="00FE66CF"/>
    <w:rsid w:val="00FE6A6A"/>
    <w:rsid w:val="00FE7006"/>
    <w:rsid w:val="00FE71EE"/>
    <w:rsid w:val="00FE72AD"/>
    <w:rsid w:val="00FE7CF3"/>
    <w:rsid w:val="00FE7D66"/>
    <w:rsid w:val="00FE7F86"/>
    <w:rsid w:val="00FF0369"/>
    <w:rsid w:val="00FF0A82"/>
    <w:rsid w:val="00FF198F"/>
    <w:rsid w:val="00FF1AC2"/>
    <w:rsid w:val="00FF3B9A"/>
    <w:rsid w:val="00FF4B12"/>
    <w:rsid w:val="00FF4C22"/>
    <w:rsid w:val="00FF52EC"/>
    <w:rsid w:val="00FF55B4"/>
    <w:rsid w:val="00FF5CB2"/>
    <w:rsid w:val="00FF6488"/>
    <w:rsid w:val="00FF6CE9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31FEDA4"/>
  <w15:chartTrackingRefBased/>
  <w15:docId w15:val="{D5E75891-07E2-43D8-BCD1-1BECEFC42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caption" w:qFormat="1"/>
    <w:lsdException w:name="footnote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7259"/>
    <w:pPr>
      <w:widowControl w:val="0"/>
      <w:spacing w:after="120" w:line="240" w:lineRule="atLeast"/>
    </w:pPr>
    <w:rPr>
      <w:rFonts w:ascii="Arial" w:eastAsia="Arial" w:hAnsi="Arial"/>
      <w:lang w:val="en-GB"/>
    </w:rPr>
  </w:style>
  <w:style w:type="paragraph" w:styleId="Heading1">
    <w:name w:val="heading 1"/>
    <w:aliases w:val="H1,H11,Titre Partie,h1,l1,1st level,HHeading 1"/>
    <w:basedOn w:val="Normal"/>
    <w:next w:val="Normal"/>
    <w:link w:val="Heading1Char"/>
    <w:autoRedefine/>
    <w:qFormat/>
    <w:rsid w:val="00A027CF"/>
    <w:pPr>
      <w:keepNext/>
      <w:spacing w:before="240" w:after="360"/>
      <w:outlineLvl w:val="0"/>
    </w:pPr>
    <w:rPr>
      <w:rFonts w:eastAsia="MS Gothic" w:cs="Arial"/>
      <w:b/>
      <w:sz w:val="24"/>
      <w:szCs w:val="24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autoRedefine/>
    <w:qFormat/>
    <w:rsid w:val="00B246E2"/>
    <w:pPr>
      <w:numPr>
        <w:ilvl w:val="1"/>
      </w:numPr>
      <w:spacing w:line="240" w:lineRule="auto"/>
      <w:ind w:rightChars="100" w:right="200"/>
      <w:outlineLvl w:val="1"/>
    </w:pPr>
  </w:style>
  <w:style w:type="paragraph" w:styleId="Heading3">
    <w:name w:val="heading 3"/>
    <w:aliases w:val="H3,H31"/>
    <w:basedOn w:val="Normal"/>
    <w:next w:val="Normal"/>
    <w:link w:val="Heading3Char"/>
    <w:autoRedefine/>
    <w:qFormat/>
    <w:rsid w:val="00060D8F"/>
    <w:pPr>
      <w:keepNext/>
      <w:numPr>
        <w:ilvl w:val="2"/>
        <w:numId w:val="8"/>
      </w:numPr>
      <w:tabs>
        <w:tab w:val="left" w:pos="851"/>
        <w:tab w:val="left" w:pos="1418"/>
        <w:tab w:val="left" w:pos="2127"/>
        <w:tab w:val="right" w:pos="8820"/>
      </w:tabs>
      <w:spacing w:before="120"/>
      <w:outlineLvl w:val="2"/>
    </w:pPr>
    <w:rPr>
      <w:rFonts w:eastAsia="MS Gothic" w:cs="Arial"/>
      <w:b/>
      <w:sz w:val="24"/>
      <w:szCs w:val="24"/>
      <w:lang w:val="en-US"/>
    </w:rPr>
  </w:style>
  <w:style w:type="paragraph" w:styleId="Heading4">
    <w:name w:val="heading 4"/>
    <w:aliases w:val="h4,H4,H41"/>
    <w:basedOn w:val="Normal"/>
    <w:next w:val="Normal"/>
    <w:link w:val="Heading4Char"/>
    <w:qFormat/>
    <w:rsid w:val="002B381A"/>
    <w:pPr>
      <w:keepNext/>
      <w:numPr>
        <w:ilvl w:val="3"/>
        <w:numId w:val="8"/>
      </w:numPr>
      <w:tabs>
        <w:tab w:val="left" w:pos="1418"/>
        <w:tab w:val="left" w:pos="2127"/>
        <w:tab w:val="right" w:pos="8820"/>
      </w:tabs>
      <w:spacing w:before="240" w:after="240"/>
      <w:outlineLvl w:val="3"/>
    </w:pPr>
    <w:rPr>
      <w:b/>
      <w:sz w:val="22"/>
      <w:lang w:val="en-US"/>
    </w:rPr>
  </w:style>
  <w:style w:type="paragraph" w:styleId="Heading5">
    <w:name w:val="heading 5"/>
    <w:aliases w:val="H5,H51"/>
    <w:basedOn w:val="Normal"/>
    <w:next w:val="Normal"/>
    <w:link w:val="Heading5Char"/>
    <w:qFormat/>
    <w:rsid w:val="00F759BA"/>
    <w:pPr>
      <w:keepNext/>
      <w:numPr>
        <w:ilvl w:val="4"/>
        <w:numId w:val="8"/>
      </w:numPr>
      <w:spacing w:before="20" w:after="0" w:line="240" w:lineRule="auto"/>
      <w:outlineLvl w:val="4"/>
    </w:pPr>
    <w:rPr>
      <w:rFonts w:cs="Arial"/>
      <w:b/>
      <w:bCs/>
      <w:color w:val="000000"/>
      <w:lang w:val="en-US"/>
    </w:rPr>
  </w:style>
  <w:style w:type="paragraph" w:styleId="Heading6">
    <w:name w:val="heading 6"/>
    <w:aliases w:val="H6,H61"/>
    <w:basedOn w:val="Normal"/>
    <w:next w:val="Normal"/>
    <w:qFormat/>
    <w:rsid w:val="00F759BA"/>
    <w:pPr>
      <w:keepNext/>
      <w:numPr>
        <w:ilvl w:val="5"/>
        <w:numId w:val="8"/>
      </w:numPr>
      <w:spacing w:before="20" w:after="0" w:line="240" w:lineRule="auto"/>
      <w:outlineLvl w:val="5"/>
    </w:pPr>
    <w:rPr>
      <w:rFonts w:cs="Arial"/>
      <w:b/>
      <w:bCs/>
      <w:color w:val="000000"/>
      <w:lang w:val="en-US"/>
    </w:rPr>
  </w:style>
  <w:style w:type="paragraph" w:styleId="Heading7">
    <w:name w:val="heading 7"/>
    <w:basedOn w:val="Normal"/>
    <w:next w:val="Normal"/>
    <w:link w:val="Heading7Char"/>
    <w:qFormat/>
    <w:rsid w:val="005F2859"/>
    <w:pPr>
      <w:keepNext/>
      <w:numPr>
        <w:ilvl w:val="6"/>
        <w:numId w:val="8"/>
      </w:numPr>
      <w:outlineLvl w:val="6"/>
    </w:pPr>
    <w:rPr>
      <w:rFonts w:eastAsia="SimSun"/>
      <w:sz w:val="22"/>
    </w:rPr>
  </w:style>
  <w:style w:type="paragraph" w:styleId="Heading8">
    <w:name w:val="heading 8"/>
    <w:basedOn w:val="Heading6"/>
    <w:next w:val="Normal"/>
    <w:link w:val="Heading8Char"/>
    <w:qFormat/>
    <w:rsid w:val="00D35AE4"/>
    <w:pPr>
      <w:keepLines/>
      <w:widowControl/>
      <w:numPr>
        <w:ilvl w:val="7"/>
      </w:numPr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7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paragraph" w:styleId="Heading9">
    <w:name w:val="heading 9"/>
    <w:basedOn w:val="Heading6"/>
    <w:next w:val="Normal"/>
    <w:link w:val="Heading9Char"/>
    <w:qFormat/>
    <w:rsid w:val="00D35AE4"/>
    <w:pPr>
      <w:keepLines/>
      <w:widowControl/>
      <w:numPr>
        <w:ilvl w:val="8"/>
      </w:numPr>
      <w:tabs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8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Titre Partie Char,h1 Char,l1 Char,1st level Char,HHeading 1 Char"/>
    <w:link w:val="Heading1"/>
    <w:rsid w:val="00A027CF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link w:val="Heading2"/>
    <w:rsid w:val="00525B06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eading3Char">
    <w:name w:val="Heading 3 Char"/>
    <w:aliases w:val="H3 Char,H31 Char"/>
    <w:link w:val="Heading3"/>
    <w:rsid w:val="00A571B9"/>
    <w:rPr>
      <w:rFonts w:ascii="Arial" w:eastAsia="MS Gothic" w:hAnsi="Arial" w:cs="Arial"/>
      <w:b/>
      <w:sz w:val="24"/>
      <w:szCs w:val="24"/>
    </w:rPr>
  </w:style>
  <w:style w:type="character" w:customStyle="1" w:styleId="Heading4Char">
    <w:name w:val="Heading 4 Char"/>
    <w:aliases w:val="h4 Char,H4 Char,H41 Char"/>
    <w:link w:val="Heading4"/>
    <w:rsid w:val="00A571B9"/>
    <w:rPr>
      <w:rFonts w:ascii="Arial" w:eastAsia="Arial" w:hAnsi="Arial"/>
      <w:b/>
      <w:sz w:val="22"/>
    </w:rPr>
  </w:style>
  <w:style w:type="character" w:customStyle="1" w:styleId="Heading5Char">
    <w:name w:val="Heading 5 Char"/>
    <w:aliases w:val="H5 Char,H51 Char"/>
    <w:link w:val="Heading5"/>
    <w:rsid w:val="00E37259"/>
    <w:rPr>
      <w:rFonts w:ascii="Arial" w:eastAsia="Arial" w:hAnsi="Arial" w:cs="Arial"/>
      <w:b/>
      <w:bCs/>
      <w:color w:val="000000"/>
    </w:rPr>
  </w:style>
  <w:style w:type="character" w:customStyle="1" w:styleId="Heading7Char">
    <w:name w:val="Heading 7 Char"/>
    <w:link w:val="Heading7"/>
    <w:rsid w:val="005F2859"/>
    <w:rPr>
      <w:rFonts w:ascii="Arial" w:eastAsia="SimSun" w:hAnsi="Arial"/>
      <w:sz w:val="22"/>
      <w:lang w:val="en-GB"/>
    </w:rPr>
  </w:style>
  <w:style w:type="character" w:customStyle="1" w:styleId="Heading8Char">
    <w:name w:val="Heading 8 Char"/>
    <w:link w:val="Heading8"/>
    <w:rsid w:val="00D35AE4"/>
    <w:rPr>
      <w:rFonts w:eastAsia="Times New Roman"/>
      <w:b/>
      <w:sz w:val="24"/>
      <w:lang w:val="en-GB"/>
    </w:rPr>
  </w:style>
  <w:style w:type="character" w:customStyle="1" w:styleId="Heading9Char">
    <w:name w:val="Heading 9 Char"/>
    <w:link w:val="Heading9"/>
    <w:rsid w:val="00D35AE4"/>
    <w:rPr>
      <w:rFonts w:eastAsia="Times New Roman"/>
      <w:b/>
      <w:sz w:val="24"/>
      <w:lang w:val="en-GB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rsid w:val="00F759BA"/>
    <w:pPr>
      <w:widowControl/>
      <w:tabs>
        <w:tab w:val="center" w:pos="4819"/>
        <w:tab w:val="right" w:pos="9071"/>
      </w:tabs>
      <w:jc w:val="both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locked/>
    <w:rsid w:val="00290CF8"/>
    <w:rPr>
      <w:rFonts w:ascii="Arial" w:eastAsia="Arial" w:hAnsi="Arial"/>
      <w:lang w:val="en-GB"/>
    </w:rPr>
  </w:style>
  <w:style w:type="paragraph" w:styleId="Footer">
    <w:name w:val="footer"/>
    <w:basedOn w:val="Normal"/>
    <w:rsid w:val="00F759B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759BA"/>
  </w:style>
  <w:style w:type="paragraph" w:styleId="FootnoteText">
    <w:name w:val="footnote text"/>
    <w:basedOn w:val="Normal"/>
    <w:semiHidden/>
    <w:rsid w:val="00F759BA"/>
  </w:style>
  <w:style w:type="character" w:styleId="FootnoteReference">
    <w:name w:val="footnote reference"/>
    <w:qFormat/>
    <w:rsid w:val="00F759BA"/>
    <w:rPr>
      <w:vertAlign w:val="superscript"/>
    </w:rPr>
  </w:style>
  <w:style w:type="paragraph" w:customStyle="1" w:styleId="Heading">
    <w:name w:val="Heading"/>
    <w:aliases w:val="1_"/>
    <w:basedOn w:val="Normal"/>
    <w:rsid w:val="00F759BA"/>
    <w:pPr>
      <w:ind w:left="1260" w:hanging="551"/>
    </w:pPr>
    <w:rPr>
      <w:b/>
    </w:rPr>
  </w:style>
  <w:style w:type="paragraph" w:styleId="BodyTextIndent">
    <w:name w:val="Body Text Indent"/>
    <w:basedOn w:val="Normal"/>
    <w:rsid w:val="00F759BA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F759BA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lang w:val="en-US"/>
    </w:rPr>
  </w:style>
  <w:style w:type="paragraph" w:styleId="EndnoteText">
    <w:name w:val="endnote text"/>
    <w:basedOn w:val="Normal"/>
    <w:semiHidden/>
    <w:rsid w:val="00F759BA"/>
  </w:style>
  <w:style w:type="character" w:styleId="EndnoteReference">
    <w:name w:val="endnote reference"/>
    <w:semiHidden/>
    <w:rsid w:val="00F759BA"/>
    <w:rPr>
      <w:vertAlign w:val="superscript"/>
    </w:rPr>
  </w:style>
  <w:style w:type="paragraph" w:styleId="BodyTextIndent2">
    <w:name w:val="Body Text Indent 2"/>
    <w:basedOn w:val="Normal"/>
    <w:rsid w:val="00F759BA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F759BA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F759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rsid w:val="00F759BA"/>
    <w:pPr>
      <w:jc w:val="both"/>
    </w:pPr>
    <w:rPr>
      <w:rFonts w:eastAsia="MS Mincho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link w:val="BodyText"/>
    <w:rsid w:val="00D35AE4"/>
    <w:rPr>
      <w:rFonts w:ascii="Arial" w:hAnsi="Arial"/>
    </w:rPr>
  </w:style>
  <w:style w:type="paragraph" w:customStyle="1" w:styleId="HE">
    <w:name w:val="HE"/>
    <w:basedOn w:val="Normal"/>
    <w:rsid w:val="00F759BA"/>
    <w:pPr>
      <w:widowControl/>
      <w:spacing w:after="0" w:line="240" w:lineRule="auto"/>
    </w:pPr>
    <w:rPr>
      <w:b/>
    </w:rPr>
  </w:style>
  <w:style w:type="paragraph" w:customStyle="1" w:styleId="TAH">
    <w:name w:val="TAH"/>
    <w:basedOn w:val="Normal"/>
    <w:rsid w:val="00F759BA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F759BA"/>
    <w:pPr>
      <w:widowControl/>
      <w:ind w:left="720"/>
    </w:pPr>
    <w:rPr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E668CA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table" w:styleId="TableGrid">
    <w:name w:val="Table Grid"/>
    <w:basedOn w:val="TableNormal"/>
    <w:rsid w:val="00234CEF"/>
    <w:pPr>
      <w:widowControl w:val="0"/>
      <w:spacing w:after="12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736717"/>
    <w:rPr>
      <w:sz w:val="18"/>
      <w:szCs w:val="18"/>
    </w:rPr>
  </w:style>
  <w:style w:type="paragraph" w:styleId="CommentText">
    <w:name w:val="annotation text"/>
    <w:basedOn w:val="Normal"/>
    <w:link w:val="CommentTextChar"/>
    <w:rsid w:val="00736717"/>
    <w:rPr>
      <w:rFonts w:eastAsia="MS Mincho"/>
      <w:sz w:val="22"/>
    </w:rPr>
  </w:style>
  <w:style w:type="character" w:customStyle="1" w:styleId="CommentTextChar">
    <w:name w:val="Comment Text Char"/>
    <w:link w:val="CommentText"/>
    <w:rsid w:val="00736717"/>
    <w:rPr>
      <w:rFonts w:ascii="Arial" w:hAnsi="Arial"/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6717"/>
    <w:rPr>
      <w:b/>
      <w:bCs/>
    </w:rPr>
  </w:style>
  <w:style w:type="character" w:customStyle="1" w:styleId="CommentSubjectChar">
    <w:name w:val="Comment Subject Char"/>
    <w:link w:val="CommentSubject"/>
    <w:rsid w:val="00736717"/>
    <w:rPr>
      <w:rFonts w:ascii="Arial" w:hAnsi="Arial"/>
      <w:b/>
      <w:bCs/>
      <w:sz w:val="22"/>
      <w:lang w:val="en-GB" w:eastAsia="en-US"/>
    </w:rPr>
  </w:style>
  <w:style w:type="paragraph" w:styleId="DocumentMap">
    <w:name w:val="Document Map"/>
    <w:basedOn w:val="Normal"/>
    <w:link w:val="DocumentMapChar"/>
    <w:rsid w:val="00EF5367"/>
    <w:pPr>
      <w:shd w:val="clear" w:color="auto" w:fill="000080"/>
    </w:pPr>
    <w:rPr>
      <w:rFonts w:eastAsia="MS Gothic"/>
      <w:sz w:val="22"/>
    </w:rPr>
  </w:style>
  <w:style w:type="character" w:customStyle="1" w:styleId="DocumentMapChar">
    <w:name w:val="Document Map Char"/>
    <w:link w:val="DocumentMap"/>
    <w:rsid w:val="00D35AE4"/>
    <w:rPr>
      <w:rFonts w:ascii="Arial" w:eastAsia="MS Gothic" w:hAnsi="Arial"/>
      <w:sz w:val="22"/>
      <w:shd w:val="clear" w:color="auto" w:fill="000080"/>
      <w:lang w:val="en-GB"/>
    </w:rPr>
  </w:style>
  <w:style w:type="paragraph" w:styleId="NormalIndent0">
    <w:name w:val="Normal Indent"/>
    <w:basedOn w:val="Normal"/>
    <w:uiPriority w:val="99"/>
    <w:rsid w:val="00535DEF"/>
    <w:pPr>
      <w:widowControl/>
      <w:ind w:left="720"/>
      <w:jc w:val="both"/>
    </w:pPr>
    <w:rPr>
      <w:rFonts w:ascii="Palatino" w:hAnsi="Palatino"/>
      <w:lang w:val="en-US" w:eastAsia="ja-JP"/>
    </w:rPr>
  </w:style>
  <w:style w:type="paragraph" w:styleId="TOC2">
    <w:name w:val="toc 2"/>
    <w:basedOn w:val="Normal"/>
    <w:next w:val="Normal"/>
    <w:uiPriority w:val="39"/>
    <w:rsid w:val="00535DEF"/>
    <w:pPr>
      <w:widowControl/>
      <w:tabs>
        <w:tab w:val="right" w:pos="9360"/>
      </w:tabs>
      <w:spacing w:before="60" w:after="0"/>
      <w:ind w:left="1260" w:hanging="540"/>
    </w:pPr>
    <w:rPr>
      <w:b/>
      <w:noProof/>
      <w:lang w:eastAsia="ja-JP"/>
    </w:rPr>
  </w:style>
  <w:style w:type="paragraph" w:customStyle="1" w:styleId="Table">
    <w:name w:val="Table"/>
    <w:basedOn w:val="Normal"/>
    <w:rsid w:val="00296FDD"/>
    <w:pPr>
      <w:widowControl/>
      <w:spacing w:after="0"/>
      <w:jc w:val="center"/>
    </w:pPr>
    <w:rPr>
      <w:rFonts w:ascii="Palatino" w:hAnsi="Palatino"/>
      <w:sz w:val="16"/>
      <w:lang w:eastAsia="ja-JP"/>
    </w:rPr>
  </w:style>
  <w:style w:type="paragraph" w:styleId="TOC1">
    <w:name w:val="toc 1"/>
    <w:aliases w:val="3GPP - TOC 1"/>
    <w:uiPriority w:val="39"/>
    <w:qFormat/>
    <w:rsid w:val="00DF4BC2"/>
    <w:pPr>
      <w:keepNext/>
      <w:keepLines/>
      <w:widowControl w:val="0"/>
      <w:tabs>
        <w:tab w:val="right" w:leader="dot" w:pos="9639"/>
      </w:tabs>
      <w:spacing w:before="120"/>
      <w:ind w:left="454" w:right="425" w:hanging="454"/>
    </w:pPr>
    <w:rPr>
      <w:rFonts w:eastAsia="SimSun"/>
      <w:noProof/>
      <w:sz w:val="22"/>
      <w:lang w:val="en-GB"/>
    </w:rPr>
  </w:style>
  <w:style w:type="paragraph" w:styleId="TOC3">
    <w:name w:val="toc 3"/>
    <w:basedOn w:val="Normal"/>
    <w:next w:val="Normal"/>
    <w:autoRedefine/>
    <w:uiPriority w:val="39"/>
    <w:rsid w:val="00DF4BC2"/>
    <w:pPr>
      <w:tabs>
        <w:tab w:val="left" w:pos="1260"/>
        <w:tab w:val="right" w:leader="dot" w:pos="9639"/>
      </w:tabs>
      <w:ind w:left="440" w:firstLine="269"/>
    </w:pPr>
  </w:style>
  <w:style w:type="paragraph" w:customStyle="1" w:styleId="AnnexNotitle">
    <w:name w:val="Annex_No &amp; 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character" w:customStyle="1" w:styleId="Appdef">
    <w:name w:val="App_def"/>
    <w:rsid w:val="00D35AE4"/>
    <w:rPr>
      <w:rFonts w:ascii="Times New Roman" w:hAnsi="Times New Roman"/>
      <w:b/>
    </w:rPr>
  </w:style>
  <w:style w:type="character" w:customStyle="1" w:styleId="Appref">
    <w:name w:val="App_ref"/>
    <w:rsid w:val="00D35AE4"/>
  </w:style>
  <w:style w:type="paragraph" w:customStyle="1" w:styleId="AppendixNotitle">
    <w:name w:val="Appendix_No &amp; title"/>
    <w:basedOn w:val="AnnexNotitle"/>
    <w:next w:val="Normal"/>
    <w:rsid w:val="00D35AE4"/>
  </w:style>
  <w:style w:type="character" w:customStyle="1" w:styleId="Artdef">
    <w:name w:val="Art_def"/>
    <w:rsid w:val="00D35AE4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ArtNo">
    <w:name w:val="Art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character" w:customStyle="1" w:styleId="Artref">
    <w:name w:val="Art_ref"/>
    <w:rsid w:val="00D35AE4"/>
  </w:style>
  <w:style w:type="paragraph" w:customStyle="1" w:styleId="Arttitle">
    <w:name w:val="Art_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ASN1">
    <w:name w:val="ASN.1"/>
    <w:basedOn w:val="Normal"/>
    <w:rsid w:val="00D35AE4"/>
    <w:pPr>
      <w:widowControl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b/>
      <w:noProof/>
    </w:rPr>
  </w:style>
  <w:style w:type="paragraph" w:customStyle="1" w:styleId="Call">
    <w:name w:val="Call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ind w:left="794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ChapNo">
    <w:name w:val="Chap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enumlev1">
    <w:name w:val="enumlev1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enumlev2">
    <w:name w:val="enumlev2"/>
    <w:basedOn w:val="enumlev1"/>
    <w:rsid w:val="00D35AE4"/>
    <w:pPr>
      <w:ind w:left="1191" w:hanging="397"/>
    </w:pPr>
  </w:style>
  <w:style w:type="paragraph" w:customStyle="1" w:styleId="enumlev3">
    <w:name w:val="enumlev3"/>
    <w:basedOn w:val="enumlev2"/>
    <w:rsid w:val="00D35AE4"/>
    <w:pPr>
      <w:ind w:left="1588"/>
    </w:pPr>
  </w:style>
  <w:style w:type="paragraph" w:customStyle="1" w:styleId="Equation">
    <w:name w:val="Equation"/>
    <w:basedOn w:val="Normal"/>
    <w:rsid w:val="00D35AE4"/>
    <w:pPr>
      <w:widowControl/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Equationlegend">
    <w:name w:val="Equation_legend"/>
    <w:basedOn w:val="Normal"/>
    <w:rsid w:val="00D35AE4"/>
    <w:pPr>
      <w:widowControl/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1985" w:hanging="1985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gure">
    <w:name w:val="Figur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gurelegend">
    <w:name w:val="Figure_legend"/>
    <w:basedOn w:val="Normal"/>
    <w:rsid w:val="00D35AE4"/>
    <w:pPr>
      <w:keepNext/>
      <w:keepLines/>
      <w:widowControl/>
      <w:overflowPunct w:val="0"/>
      <w:autoSpaceDE w:val="0"/>
      <w:autoSpaceDN w:val="0"/>
      <w:adjustRightInd w:val="0"/>
      <w:spacing w:before="20" w:after="20" w:line="240" w:lineRule="auto"/>
      <w:textAlignment w:val="baseline"/>
    </w:pPr>
    <w:rPr>
      <w:rFonts w:ascii="Times New Roman" w:eastAsia="Times New Roman" w:hAnsi="Times New Roman"/>
      <w:sz w:val="18"/>
    </w:rPr>
  </w:style>
  <w:style w:type="paragraph" w:customStyle="1" w:styleId="FigureNotitle">
    <w:name w:val="Figure_No &amp; title"/>
    <w:basedOn w:val="Normal"/>
    <w:next w:val="Normal"/>
    <w:rsid w:val="00D35AE4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FigureNoBR">
    <w:name w:val="Figure_No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line="240" w:lineRule="auto"/>
      <w:jc w:val="center"/>
      <w:textAlignment w:val="baseline"/>
    </w:pPr>
    <w:rPr>
      <w:rFonts w:ascii="Times New Roman" w:eastAsia="Times New Roman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D35AE4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D35AE4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rstFooter">
    <w:name w:val="FirstFooter"/>
    <w:basedOn w:val="Footer"/>
    <w:rsid w:val="00D35AE4"/>
    <w:pPr>
      <w:widowControl/>
      <w:tabs>
        <w:tab w:val="clear" w:pos="4320"/>
        <w:tab w:val="clear" w:pos="8640"/>
      </w:tabs>
      <w:spacing w:before="40" w:after="0" w:line="240" w:lineRule="auto"/>
    </w:pPr>
    <w:rPr>
      <w:rFonts w:ascii="Times New Roman" w:eastAsia="Times New Roman" w:hAnsi="Times New Roman"/>
      <w:sz w:val="16"/>
    </w:rPr>
  </w:style>
  <w:style w:type="paragraph" w:customStyle="1" w:styleId="FooterQP">
    <w:name w:val="Footer_QP"/>
    <w:basedOn w:val="Normal"/>
    <w:rsid w:val="00D35AE4"/>
    <w:pPr>
      <w:widowControl/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</w:rPr>
  </w:style>
  <w:style w:type="paragraph" w:customStyle="1" w:styleId="Note">
    <w:name w:val="Note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ormal">
    <w:name w:val="Formal"/>
    <w:basedOn w:val="ASN1"/>
    <w:rsid w:val="00D35AE4"/>
    <w:rPr>
      <w:b w:val="0"/>
    </w:rPr>
  </w:style>
  <w:style w:type="paragraph" w:customStyle="1" w:styleId="Headingb">
    <w:name w:val="Heading_b"/>
    <w:basedOn w:val="Normal"/>
    <w:next w:val="Normal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Headingi">
    <w:name w:val="Heading_i"/>
    <w:basedOn w:val="Normal"/>
    <w:next w:val="Normal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Times New Roman" w:hAnsi="Times New Roman"/>
      <w:i/>
      <w:sz w:val="24"/>
    </w:rPr>
  </w:style>
  <w:style w:type="paragraph" w:styleId="Index1">
    <w:name w:val="index 1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styleId="Index2">
    <w:name w:val="index 2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283"/>
      <w:textAlignment w:val="baseline"/>
    </w:pPr>
    <w:rPr>
      <w:rFonts w:ascii="Times New Roman" w:eastAsia="Times New Roman" w:hAnsi="Times New Roman"/>
      <w:sz w:val="24"/>
    </w:rPr>
  </w:style>
  <w:style w:type="paragraph" w:styleId="Index3">
    <w:name w:val="index 3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566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Normalaftertitle">
    <w:name w:val="Normal_after_title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PartNo">
    <w:name w:val="Part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Partref">
    <w:name w:val="Part_ref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 w:after="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Recdate">
    <w:name w:val="Rec_date"/>
    <w:basedOn w:val="Normal"/>
    <w:next w:val="Normalaftertitle"/>
    <w:rsid w:val="00D35AE4"/>
    <w:pPr>
      <w:keepNext/>
      <w:keepLines/>
      <w:widowControl/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/>
      <w:i/>
    </w:rPr>
  </w:style>
  <w:style w:type="paragraph" w:customStyle="1" w:styleId="Questiondate">
    <w:name w:val="Question_date"/>
    <w:basedOn w:val="Recdate"/>
    <w:next w:val="Normalaftertitle"/>
    <w:rsid w:val="00D35AE4"/>
  </w:style>
  <w:style w:type="paragraph" w:customStyle="1" w:styleId="RecNo">
    <w:name w:val="Rec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QuestionNo">
    <w:name w:val="Question_No"/>
    <w:basedOn w:val="RecNo"/>
    <w:next w:val="Normal"/>
    <w:rsid w:val="00D35AE4"/>
  </w:style>
  <w:style w:type="paragraph" w:customStyle="1" w:styleId="RecNoBR">
    <w:name w:val="Rec_No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D35AE4"/>
  </w:style>
  <w:style w:type="paragraph" w:customStyle="1" w:styleId="Recref">
    <w:name w:val="Rec_ref"/>
    <w:basedOn w:val="Normal"/>
    <w:next w:val="Recdate"/>
    <w:rsid w:val="00D35AE4"/>
    <w:pPr>
      <w:keepNext/>
      <w:keepLines/>
      <w:widowControl/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Questionref">
    <w:name w:val="Question_ref"/>
    <w:basedOn w:val="Recref"/>
    <w:next w:val="Questiondate"/>
    <w:rsid w:val="00D35AE4"/>
  </w:style>
  <w:style w:type="paragraph" w:customStyle="1" w:styleId="Rectitle">
    <w:name w:val="Rec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D35AE4"/>
  </w:style>
  <w:style w:type="character" w:customStyle="1" w:styleId="Recdef">
    <w:name w:val="Rec_def"/>
    <w:rsid w:val="00D35AE4"/>
    <w:rPr>
      <w:b/>
    </w:rPr>
  </w:style>
  <w:style w:type="paragraph" w:customStyle="1" w:styleId="Reftext">
    <w:name w:val="Ref_text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Reftitle">
    <w:name w:val="Ref_title"/>
    <w:basedOn w:val="Normal"/>
    <w:next w:val="Reftext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Repdate">
    <w:name w:val="Rep_date"/>
    <w:basedOn w:val="Recdate"/>
    <w:next w:val="Normalaftertitle"/>
    <w:rsid w:val="00D35AE4"/>
  </w:style>
  <w:style w:type="paragraph" w:customStyle="1" w:styleId="RepNo">
    <w:name w:val="Rep_No"/>
    <w:basedOn w:val="RecNo"/>
    <w:next w:val="Normal"/>
    <w:rsid w:val="00D35AE4"/>
  </w:style>
  <w:style w:type="paragraph" w:customStyle="1" w:styleId="RepNoBR">
    <w:name w:val="Rep_No_BR"/>
    <w:basedOn w:val="RecNoBR"/>
    <w:next w:val="Normal"/>
    <w:rsid w:val="00D35AE4"/>
  </w:style>
  <w:style w:type="paragraph" w:customStyle="1" w:styleId="Repref">
    <w:name w:val="Rep_ref"/>
    <w:basedOn w:val="Recref"/>
    <w:next w:val="Repdate"/>
    <w:rsid w:val="00D35AE4"/>
  </w:style>
  <w:style w:type="paragraph" w:customStyle="1" w:styleId="Reptitle">
    <w:name w:val="Rep_title"/>
    <w:basedOn w:val="Rectitle"/>
    <w:next w:val="Repref"/>
    <w:rsid w:val="00D35AE4"/>
  </w:style>
  <w:style w:type="paragraph" w:customStyle="1" w:styleId="Resdate">
    <w:name w:val="Res_date"/>
    <w:basedOn w:val="Recdate"/>
    <w:next w:val="Normalaftertitle"/>
    <w:rsid w:val="00D35AE4"/>
  </w:style>
  <w:style w:type="character" w:customStyle="1" w:styleId="Resdef">
    <w:name w:val="Res_def"/>
    <w:rsid w:val="00D35AE4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D35AE4"/>
  </w:style>
  <w:style w:type="paragraph" w:customStyle="1" w:styleId="ResNoBR">
    <w:name w:val="Res_No_BR"/>
    <w:basedOn w:val="RecNoBR"/>
    <w:next w:val="Normal"/>
    <w:rsid w:val="00D35AE4"/>
  </w:style>
  <w:style w:type="paragraph" w:customStyle="1" w:styleId="Resref">
    <w:name w:val="Res_ref"/>
    <w:basedOn w:val="Recref"/>
    <w:next w:val="Resdate"/>
    <w:rsid w:val="00D35AE4"/>
  </w:style>
  <w:style w:type="paragraph" w:customStyle="1" w:styleId="Restitle">
    <w:name w:val="Res_title"/>
    <w:basedOn w:val="Rectitle"/>
    <w:next w:val="Resref"/>
    <w:rsid w:val="00D35AE4"/>
  </w:style>
  <w:style w:type="paragraph" w:customStyle="1" w:styleId="Section1">
    <w:name w:val="Section_1"/>
    <w:basedOn w:val="Normal"/>
    <w:next w:val="Normal"/>
    <w:rsid w:val="00D35AE4"/>
    <w:pPr>
      <w:widowControl/>
      <w:overflowPunct w:val="0"/>
      <w:autoSpaceDE w:val="0"/>
      <w:autoSpaceDN w:val="0"/>
      <w:adjustRightInd w:val="0"/>
      <w:spacing w:before="624"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Section2">
    <w:name w:val="Section_2"/>
    <w:basedOn w:val="Normal"/>
    <w:next w:val="Normal"/>
    <w:rsid w:val="00D35AE4"/>
    <w:pPr>
      <w:widowControl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SectionNo">
    <w:name w:val="Section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SpecialFooter">
    <w:name w:val="Special Footer"/>
    <w:basedOn w:val="Footer"/>
    <w:rsid w:val="00D35AE4"/>
    <w:pPr>
      <w:widowControl/>
      <w:tabs>
        <w:tab w:val="clear" w:pos="4320"/>
        <w:tab w:val="clear" w:pos="8640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16"/>
    </w:rPr>
  </w:style>
  <w:style w:type="character" w:customStyle="1" w:styleId="Tablefreq">
    <w:name w:val="Table_freq"/>
    <w:rsid w:val="00D35AE4"/>
    <w:rPr>
      <w:b/>
      <w:color w:val="auto"/>
    </w:rPr>
  </w:style>
  <w:style w:type="paragraph" w:customStyle="1" w:styleId="Tablehead">
    <w:name w:val="Table_head"/>
    <w:basedOn w:val="Normal"/>
    <w:next w:val="Normal"/>
    <w:rsid w:val="00D35AE4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eastAsia="Times New Roman" w:hAnsi="Times New Roman"/>
      <w:b/>
    </w:rPr>
  </w:style>
  <w:style w:type="paragraph" w:customStyle="1" w:styleId="Tablelegend">
    <w:name w:val="Table_legend"/>
    <w:basedOn w:val="Normal"/>
    <w:rsid w:val="00D35AE4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 w:line="240" w:lineRule="auto"/>
      <w:textAlignment w:val="baseline"/>
    </w:pPr>
    <w:rPr>
      <w:rFonts w:ascii="Times New Roman" w:eastAsia="Times New Roman" w:hAnsi="Times New Roman"/>
    </w:rPr>
  </w:style>
  <w:style w:type="paragraph" w:customStyle="1" w:styleId="TableNotitle">
    <w:name w:val="Table_No &amp; title"/>
    <w:basedOn w:val="Normal"/>
    <w:next w:val="Tablehead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line="240" w:lineRule="auto"/>
      <w:jc w:val="center"/>
      <w:textAlignment w:val="baseline"/>
    </w:pPr>
    <w:rPr>
      <w:rFonts w:ascii="Times New Roman" w:eastAsia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Tabletext">
    <w:name w:val="Table_text"/>
    <w:basedOn w:val="Normal"/>
    <w:rsid w:val="00D35AE4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Times New Roman" w:hAnsi="Times New Roman"/>
    </w:rPr>
  </w:style>
  <w:style w:type="paragraph" w:customStyle="1" w:styleId="Title1">
    <w:name w:val="Title 1"/>
    <w:basedOn w:val="Source"/>
    <w:next w:val="Normal"/>
    <w:rsid w:val="00D35AE4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D35AE4"/>
  </w:style>
  <w:style w:type="paragraph" w:customStyle="1" w:styleId="Title3">
    <w:name w:val="Title 3"/>
    <w:basedOn w:val="Title2"/>
    <w:next w:val="Normal"/>
    <w:rsid w:val="00D35AE4"/>
    <w:rPr>
      <w:caps w:val="0"/>
    </w:rPr>
  </w:style>
  <w:style w:type="paragraph" w:customStyle="1" w:styleId="Title4">
    <w:name w:val="Title 4"/>
    <w:basedOn w:val="Title3"/>
    <w:next w:val="Heading1"/>
    <w:rsid w:val="00D35AE4"/>
    <w:rPr>
      <w:b/>
    </w:rPr>
  </w:style>
  <w:style w:type="paragraph" w:customStyle="1" w:styleId="toc0">
    <w:name w:val="toc 0"/>
    <w:basedOn w:val="Normal"/>
    <w:next w:val="TOC1"/>
    <w:rsid w:val="00D35AE4"/>
    <w:pPr>
      <w:keepLines/>
      <w:widowControl/>
      <w:tabs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ind w:right="992"/>
      <w:textAlignment w:val="baseline"/>
    </w:pPr>
    <w:rPr>
      <w:rFonts w:ascii="Times New Roman" w:eastAsia="Times New Roman" w:hAnsi="Times New Roman"/>
      <w:b/>
      <w:sz w:val="24"/>
    </w:rPr>
  </w:style>
  <w:style w:type="paragraph" w:styleId="TOC4">
    <w:name w:val="toc 4"/>
    <w:basedOn w:val="TOC3"/>
    <w:uiPriority w:val="39"/>
    <w:rsid w:val="00D35AE4"/>
    <w:pPr>
      <w:keepLines/>
      <w:widowControl/>
      <w:tabs>
        <w:tab w:val="left" w:pos="567"/>
        <w:tab w:val="right" w:leader="dot" w:pos="9072"/>
      </w:tabs>
      <w:overflowPunct w:val="0"/>
      <w:autoSpaceDE w:val="0"/>
      <w:autoSpaceDN w:val="0"/>
      <w:adjustRightInd w:val="0"/>
      <w:spacing w:before="80" w:after="0" w:line="240" w:lineRule="auto"/>
      <w:ind w:left="2269" w:right="851" w:hanging="851"/>
      <w:textAlignment w:val="baseline"/>
    </w:pPr>
    <w:rPr>
      <w:rFonts w:ascii="Times New Roman" w:eastAsia="Batang" w:hAnsi="Times New Roman"/>
      <w:sz w:val="24"/>
    </w:rPr>
  </w:style>
  <w:style w:type="paragraph" w:styleId="TOC5">
    <w:name w:val="toc 5"/>
    <w:basedOn w:val="TOC4"/>
    <w:uiPriority w:val="39"/>
    <w:rsid w:val="00D35AE4"/>
  </w:style>
  <w:style w:type="paragraph" w:styleId="TOC6">
    <w:name w:val="toc 6"/>
    <w:basedOn w:val="TOC4"/>
    <w:uiPriority w:val="39"/>
    <w:rsid w:val="00D35AE4"/>
  </w:style>
  <w:style w:type="paragraph" w:styleId="TOC7">
    <w:name w:val="toc 7"/>
    <w:basedOn w:val="TOC4"/>
    <w:uiPriority w:val="39"/>
    <w:rsid w:val="00D35AE4"/>
  </w:style>
  <w:style w:type="paragraph" w:styleId="TOC8">
    <w:name w:val="toc 8"/>
    <w:basedOn w:val="TOC4"/>
    <w:uiPriority w:val="39"/>
    <w:rsid w:val="00D35AE4"/>
  </w:style>
  <w:style w:type="paragraph" w:customStyle="1" w:styleId="TableEntry">
    <w:name w:val="Table Entry"/>
    <w:rsid w:val="00D35AE4"/>
    <w:rPr>
      <w:rFonts w:eastAsia="SimSun"/>
      <w:szCs w:val="24"/>
      <w:lang w:bidi="he-IL"/>
    </w:rPr>
  </w:style>
  <w:style w:type="character" w:styleId="FollowedHyperlink">
    <w:name w:val="FollowedHyperlink"/>
    <w:rsid w:val="00D35AE4"/>
    <w:rPr>
      <w:color w:val="800080"/>
      <w:u w:val="single"/>
    </w:rPr>
  </w:style>
  <w:style w:type="paragraph" w:customStyle="1" w:styleId="AnnexTitle">
    <w:name w:val="Annex_Title"/>
    <w:basedOn w:val="Normal"/>
    <w:next w:val="Normalaftertitle0"/>
    <w:rsid w:val="00D35AE4"/>
    <w:pPr>
      <w:keepNext/>
      <w:keepLines/>
      <w:widowControl/>
      <w:numPr>
        <w:numId w:val="5"/>
      </w:numPr>
      <w:tabs>
        <w:tab w:val="left" w:pos="794"/>
        <w:tab w:val="left" w:pos="1191"/>
        <w:tab w:val="left" w:pos="1588"/>
        <w:tab w:val="left" w:pos="1985"/>
      </w:tabs>
      <w:spacing w:after="0" w:line="240" w:lineRule="auto"/>
      <w:jc w:val="center"/>
    </w:pPr>
    <w:rPr>
      <w:rFonts w:ascii="Times New Roman Bold" w:eastAsia="SimSun" w:hAnsi="Times New Roman Bold" w:cs="Times New Roman Bold"/>
      <w:b/>
      <w:sz w:val="24"/>
    </w:rPr>
  </w:style>
  <w:style w:type="paragraph" w:customStyle="1" w:styleId="Normalaftertitle0">
    <w:name w:val="Normal after title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spacing w:before="320" w:after="0" w:line="240" w:lineRule="auto"/>
    </w:pPr>
    <w:rPr>
      <w:rFonts w:ascii="Times New Roman" w:eastAsia="SimSun" w:hAnsi="Times New Roman"/>
      <w:sz w:val="24"/>
    </w:rPr>
  </w:style>
  <w:style w:type="paragraph" w:customStyle="1" w:styleId="TableTitle">
    <w:name w:val="Table_Title"/>
    <w:basedOn w:val="Table0"/>
    <w:next w:val="Tabletext"/>
    <w:rsid w:val="00D35AE4"/>
    <w:pPr>
      <w:keepLines/>
      <w:spacing w:before="0"/>
    </w:pPr>
    <w:rPr>
      <w:b/>
      <w:caps w:val="0"/>
    </w:rPr>
  </w:style>
  <w:style w:type="paragraph" w:customStyle="1" w:styleId="Table0">
    <w:name w:val="Table_#"/>
    <w:basedOn w:val="Normal"/>
    <w:next w:val="TableTitle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="560" w:line="240" w:lineRule="auto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entry0">
    <w:name w:val="table entry"/>
    <w:basedOn w:val="Normal"/>
    <w:rsid w:val="00D35AE4"/>
    <w:pPr>
      <w:widowControl/>
      <w:spacing w:after="0" w:line="240" w:lineRule="auto"/>
      <w:jc w:val="center"/>
    </w:pPr>
    <w:rPr>
      <w:rFonts w:ascii="Palatino" w:eastAsia="SimSun" w:hAnsi="Palatino"/>
    </w:rPr>
  </w:style>
  <w:style w:type="paragraph" w:styleId="Caption">
    <w:name w:val="caption"/>
    <w:basedOn w:val="Normal"/>
    <w:next w:val="Normal"/>
    <w:qFormat/>
    <w:rsid w:val="00D35AE4"/>
    <w:pPr>
      <w:keepNext/>
      <w:keepLines/>
      <w:widowControl/>
      <w:spacing w:before="120" w:after="60" w:line="240" w:lineRule="auto"/>
      <w:jc w:val="center"/>
    </w:pPr>
    <w:rPr>
      <w:rFonts w:ascii="Times New Roman" w:eastAsia="SimSun" w:hAnsi="Times New Roman"/>
      <w:b/>
      <w:sz w:val="24"/>
    </w:rPr>
  </w:style>
  <w:style w:type="paragraph" w:customStyle="1" w:styleId="MyHeading1">
    <w:name w:val="MyHeading 1"/>
    <w:basedOn w:val="Heading1"/>
    <w:rsid w:val="00D35AE4"/>
    <w:pPr>
      <w:numPr>
        <w:numId w:val="7"/>
      </w:numPr>
      <w:tabs>
        <w:tab w:val="num" w:pos="4482"/>
      </w:tabs>
      <w:spacing w:after="240"/>
      <w:ind w:left="0" w:firstLine="0"/>
      <w:jc w:val="both"/>
    </w:pPr>
    <w:rPr>
      <w:rFonts w:eastAsia="SimSun"/>
      <w:b w:val="0"/>
    </w:rPr>
  </w:style>
  <w:style w:type="paragraph" w:customStyle="1" w:styleId="StyleTitre1JustifiAvant12ptInterligneAumoins12pt">
    <w:name w:val="Style Titre 1 + Justifié Avant : 12 pt Interligne : Au moins 12 pt"/>
    <w:basedOn w:val="Heading1"/>
    <w:rsid w:val="00D35AE4"/>
    <w:pPr>
      <w:keepLines/>
      <w:widowControl/>
      <w:tabs>
        <w:tab w:val="num" w:pos="432"/>
        <w:tab w:val="left" w:pos="794"/>
        <w:tab w:val="left" w:pos="1191"/>
        <w:tab w:val="left" w:pos="1588"/>
        <w:tab w:val="left" w:pos="1985"/>
        <w:tab w:val="num" w:pos="4482"/>
      </w:tabs>
      <w:overflowPunct w:val="0"/>
      <w:autoSpaceDE w:val="0"/>
      <w:autoSpaceDN w:val="0"/>
      <w:adjustRightInd w:val="0"/>
      <w:spacing w:before="360"/>
      <w:ind w:left="431" w:hanging="431"/>
      <w:jc w:val="both"/>
      <w:textAlignment w:val="baseline"/>
    </w:pPr>
    <w:rPr>
      <w:rFonts w:ascii="Times New Roman Bold" w:eastAsia="SimSun" w:hAnsi="Times New Roman Bold"/>
      <w:b w:val="0"/>
      <w:bCs/>
      <w:sz w:val="28"/>
    </w:rPr>
  </w:style>
  <w:style w:type="paragraph" w:customStyle="1" w:styleId="MyHeading2">
    <w:name w:val="MyHeading 2"/>
    <w:basedOn w:val="Heading2"/>
    <w:rsid w:val="00D35AE4"/>
    <w:pPr>
      <w:keepNext w:val="0"/>
      <w:widowControl/>
      <w:tabs>
        <w:tab w:val="num" w:pos="576"/>
      </w:tabs>
      <w:spacing w:before="120" w:after="240"/>
      <w:ind w:left="720" w:hanging="720"/>
      <w:outlineLvl w:val="9"/>
    </w:pPr>
    <w:rPr>
      <w:rFonts w:eastAsia="SimSun"/>
      <w:sz w:val="22"/>
    </w:rPr>
  </w:style>
  <w:style w:type="paragraph" w:customStyle="1" w:styleId="StyleTitre1Gauche0cmPremireligne0cm">
    <w:name w:val="Style Titre 1 + Gauche :  0 cm Première ligne : 0 cm"/>
    <w:basedOn w:val="Heading1"/>
    <w:rsid w:val="00D35AE4"/>
    <w:pPr>
      <w:keepLines/>
      <w:widowControl/>
      <w:tabs>
        <w:tab w:val="num" w:pos="432"/>
        <w:tab w:val="num" w:pos="480"/>
        <w:tab w:val="left" w:pos="794"/>
        <w:tab w:val="left" w:pos="1191"/>
        <w:tab w:val="left" w:pos="1588"/>
        <w:tab w:val="left" w:pos="1985"/>
        <w:tab w:val="num" w:pos="4482"/>
      </w:tabs>
      <w:overflowPunct w:val="0"/>
      <w:autoSpaceDE w:val="0"/>
      <w:autoSpaceDN w:val="0"/>
      <w:adjustRightInd w:val="0"/>
      <w:spacing w:before="480" w:line="240" w:lineRule="auto"/>
      <w:textAlignment w:val="baseline"/>
    </w:pPr>
    <w:rPr>
      <w:rFonts w:ascii="Times New Roman Bold" w:eastAsia="SimSun" w:hAnsi="Times New Roman Bold"/>
      <w:b w:val="0"/>
      <w:bCs/>
      <w:sz w:val="28"/>
    </w:rPr>
  </w:style>
  <w:style w:type="paragraph" w:customStyle="1" w:styleId="Heading1NoNumber">
    <w:name w:val="Heading 1 No Number"/>
    <w:basedOn w:val="Heading1"/>
    <w:link w:val="Heading1NoNumberChar"/>
    <w:rsid w:val="00D35AE4"/>
    <w:pPr>
      <w:keepNext w:val="0"/>
      <w:keepLines/>
      <w:widowControl/>
      <w:tabs>
        <w:tab w:val="num" w:pos="432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textAlignment w:val="baseline"/>
    </w:pPr>
    <w:rPr>
      <w:rFonts w:eastAsia="SimSun"/>
      <w:szCs w:val="20"/>
    </w:rPr>
  </w:style>
  <w:style w:type="character" w:customStyle="1" w:styleId="Heading1NoNumberChar">
    <w:name w:val="Heading 1 No Number Char"/>
    <w:link w:val="Heading1NoNumber"/>
    <w:rsid w:val="00D35AE4"/>
    <w:rPr>
      <w:rFonts w:ascii="Arial" w:eastAsia="SimSun" w:hAnsi="Arial" w:cs="Arial"/>
      <w:b/>
      <w:sz w:val="24"/>
      <w:lang w:val="en-GB" w:eastAsia="en-US"/>
    </w:rPr>
  </w:style>
  <w:style w:type="paragraph" w:styleId="PlainText">
    <w:name w:val="Plain Text"/>
    <w:basedOn w:val="Normal"/>
    <w:link w:val="PlainTextChar"/>
    <w:rsid w:val="00D35AE4"/>
    <w:pPr>
      <w:widowControl/>
      <w:spacing w:after="0" w:line="240" w:lineRule="auto"/>
    </w:pPr>
    <w:rPr>
      <w:rFonts w:ascii="Courier New" w:eastAsia="SimSun" w:hAnsi="Courier New"/>
      <w:lang w:eastAsia="zh-CN"/>
    </w:rPr>
  </w:style>
  <w:style w:type="character" w:customStyle="1" w:styleId="PlainTextChar">
    <w:name w:val="Plain Text Char"/>
    <w:link w:val="PlainText"/>
    <w:rsid w:val="00D35AE4"/>
    <w:rPr>
      <w:rFonts w:ascii="Courier New" w:eastAsia="SimSun" w:hAnsi="Courier New" w:cs="Courier New"/>
      <w:lang w:eastAsia="zh-CN"/>
    </w:rPr>
  </w:style>
  <w:style w:type="paragraph" w:customStyle="1" w:styleId="Formatvorlage10ptLinks0cmHngend066cmVor0ptZeilenabs">
    <w:name w:val="Formatvorlage 10 pt Links:  0 cm Hängend:  066 cm Vor:  0 pt Zeilenabs...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Times New Roman" w:eastAsia="SimSun" w:hAnsi="Times New Roman"/>
    </w:rPr>
  </w:style>
  <w:style w:type="paragraph" w:customStyle="1" w:styleId="References">
    <w:name w:val="References"/>
    <w:basedOn w:val="Normal"/>
    <w:link w:val="ReferencesChar"/>
    <w:qFormat/>
    <w:rsid w:val="00395475"/>
    <w:pPr>
      <w:numPr>
        <w:numId w:val="10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line="240" w:lineRule="auto"/>
      <w:ind w:left="567" w:hanging="567"/>
      <w:contextualSpacing/>
      <w:textAlignment w:val="baseline"/>
    </w:pPr>
    <w:rPr>
      <w:rFonts w:ascii="Times New Roman" w:eastAsia="Times New Roman" w:hAnsi="Times New Roman"/>
      <w:sz w:val="22"/>
      <w:lang w:eastAsia="zh-CN"/>
    </w:rPr>
  </w:style>
  <w:style w:type="paragraph" w:customStyle="1" w:styleId="AnnexL1">
    <w:name w:val="Annex L1"/>
    <w:basedOn w:val="Normal"/>
    <w:next w:val="Normal"/>
    <w:link w:val="AnnexL1Char"/>
    <w:rsid w:val="00D35AE4"/>
    <w:pPr>
      <w:pageBreakBefore/>
      <w:widowControl/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SimSun" w:hAnsi="Times New Roman"/>
      <w:b/>
      <w:sz w:val="28"/>
    </w:rPr>
  </w:style>
  <w:style w:type="character" w:customStyle="1" w:styleId="AnnexL1Char">
    <w:name w:val="Annex L1 Char"/>
    <w:link w:val="AnnexL1"/>
    <w:rsid w:val="00D35AE4"/>
    <w:rPr>
      <w:rFonts w:eastAsia="SimSun"/>
      <w:b/>
      <w:sz w:val="28"/>
      <w:lang w:val="en-GB"/>
    </w:rPr>
  </w:style>
  <w:style w:type="paragraph" w:customStyle="1" w:styleId="AnnexL2">
    <w:name w:val="Annex L2"/>
    <w:basedOn w:val="AnnexL1"/>
    <w:next w:val="Normal"/>
    <w:rsid w:val="00D35AE4"/>
    <w:pPr>
      <w:numPr>
        <w:numId w:val="4"/>
      </w:numPr>
      <w:tabs>
        <w:tab w:val="clear" w:pos="0"/>
        <w:tab w:val="num" w:pos="432"/>
        <w:tab w:val="num" w:pos="720"/>
      </w:tabs>
      <w:ind w:left="720" w:hanging="360"/>
    </w:pPr>
  </w:style>
  <w:style w:type="paragraph" w:styleId="TOC9">
    <w:name w:val="toc 9"/>
    <w:basedOn w:val="Normal"/>
    <w:next w:val="Normal"/>
    <w:autoRedefine/>
    <w:uiPriority w:val="39"/>
    <w:rsid w:val="00D35AE4"/>
    <w:pPr>
      <w:widowControl/>
      <w:spacing w:after="0" w:line="240" w:lineRule="auto"/>
      <w:ind w:left="1920"/>
    </w:pPr>
    <w:rPr>
      <w:rFonts w:ascii="Times New Roman" w:eastAsia="SimSun" w:hAnsi="Times New Roman"/>
      <w:sz w:val="24"/>
      <w:szCs w:val="24"/>
      <w:lang w:val="en-US" w:eastAsia="zh-CN"/>
    </w:rPr>
  </w:style>
  <w:style w:type="paragraph" w:customStyle="1" w:styleId="CarCar1">
    <w:name w:val="Car Car1"/>
    <w:basedOn w:val="Normal"/>
    <w:rsid w:val="00D35AE4"/>
    <w:pPr>
      <w:spacing w:after="0" w:line="240" w:lineRule="auto"/>
      <w:jc w:val="both"/>
    </w:pPr>
    <w:rPr>
      <w:rFonts w:ascii="Tahoma" w:eastAsia="SimSun" w:hAnsi="Tahoma"/>
      <w:kern w:val="2"/>
      <w:sz w:val="24"/>
      <w:lang w:val="en-US" w:eastAsia="zh-CN"/>
    </w:rPr>
  </w:style>
  <w:style w:type="character" w:styleId="Strong">
    <w:name w:val="Strong"/>
    <w:qFormat/>
    <w:rsid w:val="00D35AE4"/>
    <w:rPr>
      <w:b/>
      <w:bCs/>
    </w:rPr>
  </w:style>
  <w:style w:type="paragraph" w:customStyle="1" w:styleId="FarbigeListe-Akzent11">
    <w:name w:val="Farbige Liste - Akzent 11"/>
    <w:basedOn w:val="Normal"/>
    <w:uiPriority w:val="72"/>
    <w:qFormat/>
    <w:rsid w:val="003C439F"/>
    <w:pPr>
      <w:ind w:leftChars="400" w:left="840"/>
    </w:pPr>
  </w:style>
  <w:style w:type="paragraph" w:styleId="Title">
    <w:name w:val="Title"/>
    <w:basedOn w:val="Normal"/>
    <w:next w:val="Normal"/>
    <w:link w:val="TitleChar"/>
    <w:autoRedefine/>
    <w:qFormat/>
    <w:rsid w:val="003C439F"/>
    <w:pPr>
      <w:spacing w:before="240"/>
      <w:jc w:val="center"/>
      <w:outlineLvl w:val="0"/>
    </w:pPr>
    <w:rPr>
      <w:rFonts w:eastAsia="MS Gothic"/>
      <w:b/>
      <w:sz w:val="32"/>
      <w:szCs w:val="32"/>
    </w:rPr>
  </w:style>
  <w:style w:type="character" w:customStyle="1" w:styleId="TitleChar">
    <w:name w:val="Title Char"/>
    <w:link w:val="Title"/>
    <w:rsid w:val="003C439F"/>
    <w:rPr>
      <w:rFonts w:ascii="Arial" w:eastAsia="MS Gothic" w:hAnsi="Arial" w:cs="Times New Roman"/>
      <w:b/>
      <w:sz w:val="32"/>
      <w:szCs w:val="32"/>
      <w:lang w:val="en-GB" w:eastAsia="en-US"/>
    </w:rPr>
  </w:style>
  <w:style w:type="paragraph" w:styleId="Revision">
    <w:name w:val="Revision"/>
    <w:hidden/>
    <w:uiPriority w:val="71"/>
    <w:rsid w:val="00A313C5"/>
    <w:rPr>
      <w:rFonts w:ascii="Arial" w:eastAsia="Arial" w:hAnsi="Arial"/>
      <w:lang w:val="en-GB"/>
    </w:rPr>
  </w:style>
  <w:style w:type="paragraph" w:customStyle="1" w:styleId="myAnnex1">
    <w:name w:val="myAnnex1"/>
    <w:basedOn w:val="Heading1"/>
    <w:link w:val="myAnnex1Zchn"/>
    <w:qFormat/>
    <w:rsid w:val="00C8292C"/>
    <w:pPr>
      <w:numPr>
        <w:numId w:val="9"/>
      </w:numPr>
    </w:pPr>
    <w:rPr>
      <w:rFonts w:eastAsia="MS Mincho"/>
      <w:lang w:val="en-US" w:eastAsia="ja-JP"/>
    </w:rPr>
  </w:style>
  <w:style w:type="character" w:customStyle="1" w:styleId="myAnnex1Zchn">
    <w:name w:val="myAnnex1 Zchn"/>
    <w:link w:val="myAnnex1"/>
    <w:rsid w:val="00C8292C"/>
    <w:rPr>
      <w:rFonts w:ascii="Arial" w:hAnsi="Arial" w:cs="Arial"/>
      <w:b/>
      <w:sz w:val="24"/>
      <w:szCs w:val="24"/>
      <w:lang w:eastAsia="ja-JP"/>
    </w:rPr>
  </w:style>
  <w:style w:type="paragraph" w:customStyle="1" w:styleId="myAnnex2">
    <w:name w:val="myAnnex2"/>
    <w:basedOn w:val="Heading2"/>
    <w:link w:val="myAnnex2Zchn"/>
    <w:qFormat/>
    <w:rsid w:val="00525B06"/>
    <w:pPr>
      <w:numPr>
        <w:numId w:val="9"/>
      </w:numPr>
    </w:pPr>
    <w:rPr>
      <w:rFonts w:eastAsia="MS Mincho"/>
      <w:lang w:eastAsia="ja-JP"/>
    </w:rPr>
  </w:style>
  <w:style w:type="character" w:customStyle="1" w:styleId="myAnnex2Zchn">
    <w:name w:val="myAnnex2 Zchn"/>
    <w:link w:val="myAnnex2"/>
    <w:rsid w:val="00525B06"/>
    <w:rPr>
      <w:rFonts w:ascii="Arial" w:hAnsi="Arial" w:cs="Arial"/>
      <w:b/>
      <w:sz w:val="24"/>
      <w:szCs w:val="24"/>
      <w:lang w:val="en-GB" w:eastAsia="ja-JP"/>
    </w:rPr>
  </w:style>
  <w:style w:type="paragraph" w:customStyle="1" w:styleId="myAnnex3">
    <w:name w:val="myAnnex3"/>
    <w:basedOn w:val="Heading3"/>
    <w:link w:val="myAnnex3Zchn"/>
    <w:qFormat/>
    <w:rsid w:val="00A571B9"/>
    <w:pPr>
      <w:numPr>
        <w:numId w:val="9"/>
      </w:numPr>
    </w:pPr>
  </w:style>
  <w:style w:type="character" w:customStyle="1" w:styleId="myAnnex3Zchn">
    <w:name w:val="myAnnex3 Zchn"/>
    <w:link w:val="myAnnex3"/>
    <w:rsid w:val="00A571B9"/>
    <w:rPr>
      <w:rFonts w:ascii="Arial" w:eastAsia="MS Gothic" w:hAnsi="Arial" w:cs="Arial"/>
      <w:b/>
      <w:sz w:val="24"/>
      <w:szCs w:val="24"/>
    </w:rPr>
  </w:style>
  <w:style w:type="paragraph" w:customStyle="1" w:styleId="myAnnex4">
    <w:name w:val="myAnnex4"/>
    <w:basedOn w:val="Heading4"/>
    <w:link w:val="myAnnex4Zchn"/>
    <w:qFormat/>
    <w:rsid w:val="00A571B9"/>
    <w:pPr>
      <w:numPr>
        <w:ilvl w:val="0"/>
        <w:numId w:val="0"/>
      </w:numPr>
      <w:tabs>
        <w:tab w:val="num" w:pos="864"/>
      </w:tabs>
      <w:ind w:left="864" w:hanging="864"/>
    </w:pPr>
  </w:style>
  <w:style w:type="character" w:customStyle="1" w:styleId="myAnnex4Zchn">
    <w:name w:val="myAnnex4 Zchn"/>
    <w:link w:val="myAnnex4"/>
    <w:rsid w:val="00A571B9"/>
    <w:rPr>
      <w:rFonts w:ascii="Arial" w:eastAsia="Arial" w:hAnsi="Arial"/>
      <w:b/>
      <w:sz w:val="22"/>
    </w:rPr>
  </w:style>
  <w:style w:type="paragraph" w:customStyle="1" w:styleId="myAnnex5">
    <w:name w:val="myAnnex5"/>
    <w:basedOn w:val="Heading5"/>
    <w:link w:val="myAnnex5Zchn"/>
    <w:qFormat/>
    <w:rsid w:val="00E37259"/>
    <w:pPr>
      <w:numPr>
        <w:numId w:val="9"/>
      </w:numPr>
    </w:pPr>
  </w:style>
  <w:style w:type="character" w:customStyle="1" w:styleId="myAnnex5Zchn">
    <w:name w:val="myAnnex5 Zchn"/>
    <w:link w:val="myAnnex5"/>
    <w:rsid w:val="00E37259"/>
    <w:rPr>
      <w:rFonts w:ascii="Arial" w:eastAsia="Arial" w:hAnsi="Arial" w:cs="Arial"/>
      <w:b/>
      <w:bCs/>
      <w:color w:val="000000"/>
    </w:rPr>
  </w:style>
  <w:style w:type="character" w:customStyle="1" w:styleId="h2">
    <w:name w:val="h2 (文字)"/>
    <w:locked/>
    <w:rsid w:val="006E5087"/>
    <w:rPr>
      <w:rFonts w:ascii="Arial" w:hAnsi="Arial" w:cs="Times New Roman"/>
      <w:b/>
      <w:lang w:val="en-US" w:eastAsia="en-US"/>
    </w:rPr>
  </w:style>
  <w:style w:type="paragraph" w:customStyle="1" w:styleId="h3">
    <w:name w:val="h3"/>
    <w:basedOn w:val="NormalIndent0"/>
    <w:link w:val="h30"/>
    <w:qFormat/>
    <w:rsid w:val="006E5087"/>
    <w:pPr>
      <w:keepNext/>
      <w:numPr>
        <w:ilvl w:val="12"/>
      </w:numPr>
      <w:adjustRightInd w:val="0"/>
      <w:snapToGrid w:val="0"/>
      <w:ind w:left="720"/>
      <w:jc w:val="left"/>
    </w:pPr>
    <w:rPr>
      <w:rFonts w:ascii="Arial" w:eastAsia="MS Mincho" w:hAnsi="Arial" w:cs="Arial"/>
      <w:b/>
    </w:rPr>
  </w:style>
  <w:style w:type="character" w:customStyle="1" w:styleId="h30">
    <w:name w:val="h3 (文字)"/>
    <w:link w:val="h3"/>
    <w:locked/>
    <w:rsid w:val="006E5087"/>
    <w:rPr>
      <w:rFonts w:ascii="Arial" w:hAnsi="Arial" w:cs="Arial"/>
      <w:b/>
      <w:lang w:eastAsia="ja-JP"/>
    </w:rPr>
  </w:style>
  <w:style w:type="character" w:customStyle="1" w:styleId="h1">
    <w:name w:val="h1 (文字)"/>
    <w:locked/>
    <w:rsid w:val="006E5087"/>
    <w:rPr>
      <w:rFonts w:ascii="Arial" w:eastAsia="MS Gothic" w:hAnsi="Arial" w:cs="Arial"/>
      <w:b/>
      <w:bCs w:val="0"/>
      <w:color w:val="345A8A"/>
      <w:sz w:val="32"/>
      <w:szCs w:val="32"/>
      <w:lang w:val="en-US" w:eastAsia="en-US"/>
    </w:rPr>
  </w:style>
  <w:style w:type="paragraph" w:customStyle="1" w:styleId="txt">
    <w:name w:val="txt"/>
    <w:basedOn w:val="NormalIndent0"/>
    <w:link w:val="txt0"/>
    <w:qFormat/>
    <w:rsid w:val="006E5087"/>
    <w:pPr>
      <w:numPr>
        <w:ilvl w:val="12"/>
      </w:numPr>
      <w:adjustRightInd w:val="0"/>
      <w:snapToGrid w:val="0"/>
      <w:spacing w:afterLines="50" w:line="240" w:lineRule="auto"/>
      <w:ind w:left="720"/>
      <w:jc w:val="left"/>
    </w:pPr>
    <w:rPr>
      <w:rFonts w:ascii="Arial" w:eastAsia="MS Mincho" w:hAnsi="Arial" w:cs="Arial"/>
    </w:rPr>
  </w:style>
  <w:style w:type="character" w:customStyle="1" w:styleId="txt0">
    <w:name w:val="txt (文字)"/>
    <w:link w:val="txt"/>
    <w:locked/>
    <w:rsid w:val="006E5087"/>
    <w:rPr>
      <w:rFonts w:ascii="Arial" w:hAnsi="Arial" w:cs="Arial"/>
      <w:lang w:eastAsia="ja-JP"/>
    </w:rPr>
  </w:style>
  <w:style w:type="character" w:customStyle="1" w:styleId="TextkrperZeichen">
    <w:name w:val="Textkörper Zeichen"/>
    <w:aliases w:val="ändrad Zeichen,AvtalBrödtext Zeichen,Bodytext Zeichen,EHPT Zeichen,Body Text2 Zeichen,AvtalBrodtext Zeichen,andrad Zeichen,Body3 Zeichen,compact Zeichen,paragraph 2 Zeichen,body indent Zeichen"/>
    <w:rsid w:val="004264DC"/>
    <w:rPr>
      <w:rFonts w:eastAsia="SimSun"/>
      <w:lang w:val="en-GB" w:eastAsia="x-none"/>
    </w:rPr>
  </w:style>
  <w:style w:type="paragraph" w:customStyle="1" w:styleId="TH">
    <w:name w:val="TH"/>
    <w:basedOn w:val="Normal"/>
    <w:rsid w:val="00D33ACC"/>
    <w:pPr>
      <w:keepNext/>
      <w:keepLines/>
      <w:widowControl/>
      <w:spacing w:before="60" w:after="180" w:line="240" w:lineRule="auto"/>
      <w:jc w:val="center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9C039F"/>
    <w:pPr>
      <w:keepLines/>
      <w:widowControl/>
      <w:spacing w:after="0" w:line="259" w:lineRule="auto"/>
      <w:outlineLvl w:val="9"/>
    </w:pPr>
    <w:rPr>
      <w:rFonts w:ascii="Calibri Light" w:eastAsia="Times New Roman" w:hAnsi="Calibri Light" w:cs="Times New Roman"/>
      <w:b w:val="0"/>
      <w:color w:val="2F5496"/>
      <w:sz w:val="32"/>
      <w:szCs w:val="32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C65EDC"/>
    <w:pPr>
      <w:widowControl/>
      <w:spacing w:after="0" w:line="240" w:lineRule="auto"/>
      <w:ind w:left="72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rsid w:val="00C65EDC"/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rsid w:val="00C65EDC"/>
    <w:pPr>
      <w:autoSpaceDE w:val="0"/>
      <w:autoSpaceDN w:val="0"/>
      <w:adjustRightInd w:val="0"/>
    </w:pPr>
    <w:rPr>
      <w:rFonts w:ascii="Dolby Gustan Book" w:eastAsia="Calibri" w:hAnsi="Dolby Gustan Book" w:cs="Dolby Gustan Book"/>
      <w:color w:val="000000"/>
      <w:sz w:val="24"/>
      <w:szCs w:val="24"/>
    </w:rPr>
  </w:style>
  <w:style w:type="character" w:customStyle="1" w:styleId="normaltextrun">
    <w:name w:val="normaltextrun"/>
    <w:rsid w:val="004F5198"/>
  </w:style>
  <w:style w:type="character" w:customStyle="1" w:styleId="ReferencesChar">
    <w:name w:val="References Char"/>
    <w:basedOn w:val="DefaultParagraphFont"/>
    <w:link w:val="References"/>
    <w:rsid w:val="00F31785"/>
    <w:rPr>
      <w:rFonts w:eastAsia="Times New Roman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7725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2613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23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22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13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41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8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48337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10124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0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8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9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40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3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3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9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7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739">
          <w:marLeft w:val="0"/>
          <w:marRight w:val="0"/>
          <w:marTop w:val="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4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9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709335">
                                      <w:marLeft w:val="5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JATOM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91220CD06BBC4495A63975B9B05F24" ma:contentTypeVersion="14" ma:contentTypeDescription="Crée un document." ma:contentTypeScope="" ma:versionID="13554c130c3445bc89034f396de451e3">
  <xsd:schema xmlns:xsd="http://www.w3.org/2001/XMLSchema" xmlns:xs="http://www.w3.org/2001/XMLSchema" xmlns:p="http://schemas.microsoft.com/office/2006/metadata/properties" xmlns:ns3="cec67caf-c008-4923-8170-74a1d0432387" xmlns:ns4="600315b8-d64f-41b7-a359-5611b069e590" targetNamespace="http://schemas.microsoft.com/office/2006/metadata/properties" ma:root="true" ma:fieldsID="53777cc9809895c639565616002147e5" ns3:_="" ns4:_="">
    <xsd:import namespace="cec67caf-c008-4923-8170-74a1d0432387"/>
    <xsd:import namespace="600315b8-d64f-41b7-a359-5611b069e59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67caf-c008-4923-8170-74a1d04323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315b8-d64f-41b7-a359-5611b069e59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8E057FE-C5E6-44B6-8C27-C9C7865701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60C1B2-7C9D-43C0-832F-018903E453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c67caf-c008-4923-8170-74a1d0432387"/>
    <ds:schemaRef ds:uri="600315b8-d64f-41b7-a359-5611b069e5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3B6A79-BF76-47F0-8D95-451082A5016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185715-F07F-4F0F-9389-E16266CA320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3284E96-5FD5-43C6-8357-1240DBF9D4A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3B72DE3-0761-4DC8-9797-F34CE346ACC8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2F5F4239-ACAD-4983-AFFB-DE7A0B6EA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426</TotalTime>
  <Pages>2</Pages>
  <Words>689</Words>
  <Characters>3740</Characters>
  <Application>Microsoft Office Word</Application>
  <DocSecurity>0</DocSecurity>
  <Lines>31</Lines>
  <Paragraphs>8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-IVAS codec performance assessment using loudspeakers</vt:lpstr>
      <vt:lpstr>-IVAS codec performance assessment using loudspeakers</vt:lpstr>
      <vt:lpstr>EVS-7a Processing Test plan for Qualification Phase</vt:lpstr>
      <vt:lpstr>EVS-7a Processing Test plan for Qualification Phase</vt:lpstr>
    </vt:vector>
  </TitlesOfParts>
  <Company>VoiceAge Corporation</Company>
  <LinksUpToDate>false</LinksUpToDate>
  <CharactersWithSpaces>4421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-IVAS codec performance assessment using loudspeakers</dc:title>
  <dc:subject/>
  <dc:creator>Milan Jelinek</dc:creator>
  <cp:keywords/>
  <cp:lastModifiedBy>Milan Jelinek</cp:lastModifiedBy>
  <cp:revision>73</cp:revision>
  <cp:lastPrinted>2021-01-26T11:14:00Z</cp:lastPrinted>
  <dcterms:created xsi:type="dcterms:W3CDTF">2022-05-04T12:32:00Z</dcterms:created>
  <dcterms:modified xsi:type="dcterms:W3CDTF">2022-05-05T10:55:00Z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0x010100C291220CD06BBC4495A63975B9B05F24</vt:lpwstr>
  </property>
</Properties>
</file>