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1C8A5728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</w:t>
      </w:r>
      <w:r w:rsidR="0020254D">
        <w:rPr>
          <w:b/>
          <w:noProof/>
          <w:sz w:val="24"/>
          <w:lang w:val="de-DE"/>
        </w:rPr>
        <w:t>7</w:t>
      </w:r>
      <w:r w:rsidR="000269A5">
        <w:rPr>
          <w:b/>
          <w:noProof/>
          <w:sz w:val="24"/>
          <w:lang w:val="de-DE"/>
        </w:rPr>
        <w:t>1</w:t>
      </w:r>
    </w:p>
    <w:bookmarkEnd w:id="0"/>
    <w:p w14:paraId="52D4CE2D" w14:textId="4CF8F00D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E03B5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B59BF2E" w:rsidR="001E41F3" w:rsidRPr="004F2C53" w:rsidRDefault="0020254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20254D">
              <w:rPr>
                <w:b/>
                <w:bCs/>
              </w:rPr>
              <w:t xml:space="preserve">[FS_5G_Video] </w:t>
            </w:r>
            <w:r w:rsidR="00087209" w:rsidRPr="00087209">
              <w:rPr>
                <w:b/>
                <w:bCs/>
              </w:rPr>
              <w:t>General Updates and Initial Conclusions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87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2D03F5E" w:rsidR="00745308" w:rsidRPr="00BE417F" w:rsidRDefault="00087209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Removes some editor’s notes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18EB8088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0E86B684" w:rsidR="00A85B53" w:rsidRPr="00B44FAD" w:rsidRDefault="00087209" w:rsidP="00087209">
            <w:r>
              <w:t>See attached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1C61B4FD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bookmarkEnd w:id="3"/>
    <w:p w14:paraId="6B690D5F" w14:textId="02D46F05" w:rsidR="00385008" w:rsidRDefault="00385008" w:rsidP="00800C7B">
      <w:pPr>
        <w:rPr>
          <w:b/>
          <w:sz w:val="28"/>
          <w:highlight w:val="yellow"/>
        </w:rPr>
      </w:pPr>
    </w:p>
    <w:sectPr w:rsidR="003850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E057" w14:textId="77777777" w:rsidR="00A3290A" w:rsidRDefault="00A3290A">
      <w:r>
        <w:separator/>
      </w:r>
    </w:p>
  </w:endnote>
  <w:endnote w:type="continuationSeparator" w:id="0">
    <w:p w14:paraId="52B250E1" w14:textId="77777777" w:rsidR="00A3290A" w:rsidRDefault="00A3290A">
      <w:r>
        <w:continuationSeparator/>
      </w:r>
    </w:p>
  </w:endnote>
  <w:endnote w:type="continuationNotice" w:id="1">
    <w:p w14:paraId="26D2A5E1" w14:textId="77777777" w:rsidR="00A3290A" w:rsidRDefault="00A329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C035" w14:textId="77777777" w:rsidR="00A3290A" w:rsidRDefault="00A3290A">
      <w:r>
        <w:separator/>
      </w:r>
    </w:p>
  </w:footnote>
  <w:footnote w:type="continuationSeparator" w:id="0">
    <w:p w14:paraId="30F5B484" w14:textId="77777777" w:rsidR="00A3290A" w:rsidRDefault="00A3290A">
      <w:r>
        <w:continuationSeparator/>
      </w:r>
    </w:p>
  </w:footnote>
  <w:footnote w:type="continuationNotice" w:id="1">
    <w:p w14:paraId="6C47C1A1" w14:textId="77777777" w:rsidR="00A3290A" w:rsidRDefault="00A329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269A5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09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1561F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254D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57AB6"/>
    <w:rsid w:val="004600C6"/>
    <w:rsid w:val="004620DB"/>
    <w:rsid w:val="0046487F"/>
    <w:rsid w:val="00466A55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29F4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757CC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6C28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5B53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0D74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8AC"/>
    <w:rsid w:val="00D87E7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3B5C"/>
    <w:rsid w:val="00E0572D"/>
    <w:rsid w:val="00E065BB"/>
    <w:rsid w:val="00E10401"/>
    <w:rsid w:val="00E11A97"/>
    <w:rsid w:val="00E13561"/>
    <w:rsid w:val="00E13F3D"/>
    <w:rsid w:val="00E16997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1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2022-04-11T08:47:00Z</dcterms:created>
  <dcterms:modified xsi:type="dcterms:W3CDTF">2022-04-11T08:48:00Z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