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B5C31A0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36</w:t>
      </w:r>
      <w:r w:rsidR="00D401C6">
        <w:rPr>
          <w:b/>
          <w:noProof/>
          <w:sz w:val="24"/>
          <w:lang w:val="de-DE"/>
        </w:rPr>
        <w:t>2</w:t>
      </w:r>
    </w:p>
    <w:bookmarkEnd w:id="0"/>
    <w:p w14:paraId="52D4CE2D" w14:textId="34394718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 w:rsidR="00BC242C">
        <w:rPr>
          <w:b/>
          <w:noProof/>
          <w:sz w:val="24"/>
        </w:rPr>
        <w:t>April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074A8EC1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BC242C">
              <w:rPr>
                <w:b/>
                <w:noProof/>
                <w:sz w:val="28"/>
              </w:rPr>
              <w:t>806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A28A4C8" w:rsidR="001E41F3" w:rsidRPr="00195208" w:rsidRDefault="00BC242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D0832BC" w:rsidR="001E41F3" w:rsidRPr="004F2C53" w:rsidRDefault="004C221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2212">
              <w:rPr>
                <w:b/>
                <w:bCs/>
              </w:rPr>
              <w:t>[</w:t>
            </w:r>
            <w:proofErr w:type="spellStart"/>
            <w:r w:rsidRPr="004C2212">
              <w:rPr>
                <w:b/>
                <w:bCs/>
              </w:rPr>
              <w:t>FS_SmarTAR</w:t>
            </w:r>
            <w:proofErr w:type="spellEnd"/>
            <w:r w:rsidRPr="004C2212">
              <w:rPr>
                <w:b/>
                <w:bCs/>
              </w:rPr>
              <w:t>] A guiding use case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D7827B7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</w:t>
            </w:r>
            <w:r w:rsidR="004C2212">
              <w:t>SmarTAR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3B0C46E8" w:rsidR="001E41F3" w:rsidRDefault="004C2212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1A16296" w:rsidR="00745308" w:rsidRPr="00BE417F" w:rsidRDefault="00745308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108F617" w:rsidR="001F3A2A" w:rsidRPr="00074D48" w:rsidRDefault="001F3A2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6F02" w14:textId="77777777" w:rsidR="00441110" w:rsidRDefault="00504AFA" w:rsidP="00B442C6">
            <w:r>
              <w:t>There is an alternative fix proposed in S4-220399 in case we agre</w:t>
            </w:r>
            <w:r w:rsidR="00DA2793">
              <w:t>e on different config</w:t>
            </w:r>
            <w:r w:rsidR="00E856A5">
              <w:t>.</w:t>
            </w:r>
          </w:p>
          <w:p w14:paraId="2F6EF260" w14:textId="45CCC0E7" w:rsidR="00E856A5" w:rsidRPr="00B44FAD" w:rsidRDefault="00E856A5" w:rsidP="00B442C6">
            <w:r>
              <w:t xml:space="preserve">For the sake of compactness, the Attachments are not added, but they are uploaded to the </w:t>
            </w:r>
            <w:r w:rsidR="005743C2">
              <w:t>repository.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77777777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bookmarkEnd w:id="3"/>
    <w:p w14:paraId="1336BA3F" w14:textId="2A7FD6A2" w:rsidR="005C30DE" w:rsidRDefault="00F465B6" w:rsidP="00F465B6">
      <w:pPr>
        <w:pStyle w:val="Heading2"/>
      </w:pPr>
      <w:r w:rsidRPr="00F465B6">
        <w:t>4.X</w:t>
      </w:r>
      <w:r>
        <w:tab/>
        <w:t>Guiding Use Cases</w:t>
      </w:r>
    </w:p>
    <w:p w14:paraId="31410E38" w14:textId="59BA251D" w:rsidR="00F465B6" w:rsidRDefault="00F465B6" w:rsidP="00F465B6">
      <w:pPr>
        <w:pStyle w:val="Heading3"/>
      </w:pPr>
      <w:r w:rsidRPr="00F465B6">
        <w:t>4.X</w:t>
      </w:r>
      <w:r>
        <w:t>.1</w:t>
      </w:r>
      <w:r>
        <w:tab/>
        <w:t>Introduction</w:t>
      </w:r>
    </w:p>
    <w:p w14:paraId="552EB7E7" w14:textId="7DB3D017" w:rsidR="00F465B6" w:rsidRPr="00F465B6" w:rsidRDefault="00F465B6" w:rsidP="00F465B6">
      <w:r>
        <w:t xml:space="preserve">This clause provides several guiding use cases in order to simplify the analysis in the course of this report. </w:t>
      </w:r>
    </w:p>
    <w:p w14:paraId="60BF38EB" w14:textId="4EF12112" w:rsidR="00F465B6" w:rsidRDefault="00F465B6" w:rsidP="00F465B6">
      <w:pPr>
        <w:pStyle w:val="Heading3"/>
      </w:pPr>
      <w:r w:rsidRPr="00F465B6">
        <w:t>4.X</w:t>
      </w:r>
      <w:r>
        <w:t>.2</w:t>
      </w:r>
      <w:r>
        <w:tab/>
        <w:t>Cycling Glasses</w:t>
      </w:r>
    </w:p>
    <w:p w14:paraId="138E7DFE" w14:textId="033063DE" w:rsidR="00A66B9A" w:rsidRDefault="00A66B9A" w:rsidP="00A66B9A">
      <w:r>
        <w:t>Assume the following use case</w:t>
      </w:r>
      <w:r w:rsidR="00AB7CC8">
        <w:t xml:space="preserve">: Thomas </w:t>
      </w:r>
      <w:r w:rsidR="00BF593B">
        <w:t>got new AR glasses for his 51</w:t>
      </w:r>
      <w:r w:rsidR="00BF593B" w:rsidRPr="00BF593B">
        <w:rPr>
          <w:vertAlign w:val="superscript"/>
        </w:rPr>
        <w:t>st</w:t>
      </w:r>
      <w:r w:rsidR="00BF593B">
        <w:t xml:space="preserve"> birthday. He plays around and can connect the glasses to </w:t>
      </w:r>
      <w:r w:rsidR="00931068">
        <w:t xml:space="preserve">his mobile phone using a dedicated </w:t>
      </w:r>
      <w:proofErr w:type="spellStart"/>
      <w:r w:rsidR="00931068">
        <w:t>WiFi</w:t>
      </w:r>
      <w:proofErr w:type="spellEnd"/>
      <w:r w:rsidR="00931068">
        <w:t xml:space="preserve"> connection. </w:t>
      </w:r>
      <w:r w:rsidR="00AF2CB0">
        <w:t xml:space="preserve">Thomas wants to go cycling so he uses the AR glasses. When Thomas goes cycling, he does use </w:t>
      </w:r>
      <w:r w:rsidR="00CF4352">
        <w:t>four</w:t>
      </w:r>
      <w:r w:rsidR="00B75CF2">
        <w:t xml:space="preserve"> main apps in parallel:</w:t>
      </w:r>
    </w:p>
    <w:p w14:paraId="5B0C947B" w14:textId="2C8ADFE9" w:rsidR="00B75CF2" w:rsidRDefault="00B75CF2" w:rsidP="00B75CF2">
      <w:pPr>
        <w:pStyle w:val="B10"/>
      </w:pPr>
      <w:r>
        <w:t>-</w:t>
      </w:r>
      <w:r>
        <w:tab/>
        <w:t>A navigation app</w:t>
      </w:r>
      <w:r w:rsidR="00CF3213">
        <w:t xml:space="preserve"> that provides directions on where to go</w:t>
      </w:r>
    </w:p>
    <w:p w14:paraId="66BCAA42" w14:textId="4040E751" w:rsidR="00CF3213" w:rsidRDefault="00CF3213" w:rsidP="00B75CF2">
      <w:pPr>
        <w:pStyle w:val="B10"/>
      </w:pPr>
      <w:r>
        <w:t>-</w:t>
      </w:r>
      <w:r>
        <w:tab/>
        <w:t xml:space="preserve">A fitness app that tracks </w:t>
      </w:r>
      <w:r w:rsidR="00317058">
        <w:t xml:space="preserve">all different kinds of environmental </w:t>
      </w:r>
      <w:r w:rsidR="00590950">
        <w:t>as well as body data</w:t>
      </w:r>
    </w:p>
    <w:p w14:paraId="14F6E977" w14:textId="7876C22B" w:rsidR="00590950" w:rsidRDefault="00590950" w:rsidP="00B75CF2">
      <w:pPr>
        <w:pStyle w:val="B10"/>
      </w:pPr>
      <w:r>
        <w:t>-</w:t>
      </w:r>
      <w:r>
        <w:tab/>
        <w:t>A music app</w:t>
      </w:r>
      <w:r w:rsidR="00E566F7">
        <w:t xml:space="preserve"> to play his favourite </w:t>
      </w:r>
      <w:r w:rsidR="00AE4950">
        <w:t>live music radio station</w:t>
      </w:r>
    </w:p>
    <w:p w14:paraId="61E3703E" w14:textId="57F95915" w:rsidR="00CF4352" w:rsidRDefault="00CF4352" w:rsidP="00B75CF2">
      <w:pPr>
        <w:pStyle w:val="B10"/>
      </w:pPr>
      <w:r>
        <w:t>-</w:t>
      </w:r>
      <w:r>
        <w:tab/>
        <w:t xml:space="preserve">A live </w:t>
      </w:r>
      <w:r w:rsidR="00751CE5">
        <w:t>video sharing app such that his family and friends can track him and cheer him</w:t>
      </w:r>
    </w:p>
    <w:p w14:paraId="4376C23A" w14:textId="2325A0F8" w:rsidR="00A66B9A" w:rsidRDefault="00590950" w:rsidP="00732658">
      <w:pPr>
        <w:pStyle w:val="B10"/>
        <w:ind w:left="0" w:firstLine="0"/>
      </w:pPr>
      <w:r>
        <w:t xml:space="preserve">In addition, as Thomas is a nerd, he also loves to get notifications from </w:t>
      </w:r>
      <w:r w:rsidR="005C3FE1">
        <w:t>major apps such as on social media, work e-mails</w:t>
      </w:r>
      <w:r w:rsidR="00CC79F7">
        <w:t xml:space="preserve">, Teams notifications from Imed, </w:t>
      </w:r>
      <w:r w:rsidR="005C3FE1">
        <w:t>and so on. All these application</w:t>
      </w:r>
      <w:r w:rsidR="006F3B64">
        <w:t>s</w:t>
      </w:r>
      <w:r w:rsidR="005C3FE1">
        <w:t xml:space="preserve"> run on the phone</w:t>
      </w:r>
      <w:r w:rsidR="006F3B64">
        <w:t xml:space="preserve"> and t</w:t>
      </w:r>
      <w:r w:rsidR="00A66B9A">
        <w:t>he phone sends notifications to the peripheries. The notifications create certain A(</w:t>
      </w:r>
      <w:proofErr w:type="spellStart"/>
      <w:r w:rsidR="00A66B9A">
        <w:t>udio</w:t>
      </w:r>
      <w:proofErr w:type="spellEnd"/>
      <w:r w:rsidR="00A66B9A">
        <w:t>)/V(</w:t>
      </w:r>
      <w:proofErr w:type="spellStart"/>
      <w:r w:rsidR="00A66B9A">
        <w:t>isual</w:t>
      </w:r>
      <w:proofErr w:type="spellEnd"/>
      <w:r w:rsidR="00A66B9A">
        <w:t xml:space="preserve">)/H(apical) signals. </w:t>
      </w:r>
      <w:r w:rsidR="00CF4352">
        <w:t>Of these additional apps, y</w:t>
      </w:r>
      <w:r w:rsidR="00A66B9A">
        <w:t xml:space="preserve">ou may </w:t>
      </w:r>
      <w:r w:rsidR="00CF4352">
        <w:t xml:space="preserve">even </w:t>
      </w:r>
      <w:r w:rsidR="00A66B9A">
        <w:t xml:space="preserve">then kick off </w:t>
      </w:r>
      <w:r w:rsidR="00751CE5">
        <w:t>and create</w:t>
      </w:r>
      <w:r w:rsidR="00A66B9A">
        <w:t xml:space="preserve"> </w:t>
      </w:r>
      <w:r w:rsidR="00751CE5">
        <w:t>and render additional information</w:t>
      </w:r>
      <w:r w:rsidR="00A66B9A">
        <w:t xml:space="preserve"> on the peripher</w:t>
      </w:r>
      <w:r w:rsidR="00751CE5">
        <w:t>ies (headset, glass)</w:t>
      </w:r>
      <w:r w:rsidR="00A66B9A">
        <w:t xml:space="preserve">. </w:t>
      </w:r>
      <w:r w:rsidR="00732658">
        <w:t>Now</w:t>
      </w:r>
      <w:r w:rsidR="00A66B9A">
        <w:t xml:space="preserve"> wear</w:t>
      </w:r>
      <w:r w:rsidR="00732658">
        <w:t>ing</w:t>
      </w:r>
      <w:r w:rsidR="00A66B9A">
        <w:t xml:space="preserve"> a glass during cycling, including an audio headset and some </w:t>
      </w:r>
      <w:proofErr w:type="spellStart"/>
      <w:r w:rsidR="00A66B9A">
        <w:t>haptical</w:t>
      </w:r>
      <w:proofErr w:type="spellEnd"/>
      <w:r w:rsidR="00A66B9A">
        <w:t xml:space="preserve"> notification.  </w:t>
      </w:r>
    </w:p>
    <w:p w14:paraId="37C12652" w14:textId="3A6C513C" w:rsidR="003E6940" w:rsidRDefault="003E6940" w:rsidP="00732658">
      <w:pPr>
        <w:pStyle w:val="B10"/>
        <w:ind w:left="0" w:firstLine="0"/>
      </w:pPr>
      <w:r>
        <w:t xml:space="preserve">Thomas’s wife is scared when he wears </w:t>
      </w:r>
      <w:r w:rsidR="00161479">
        <w:t xml:space="preserve">smart </w:t>
      </w:r>
      <w:r>
        <w:t xml:space="preserve">glasses on his bike and she wants to be absolutely sure </w:t>
      </w:r>
      <w:r w:rsidR="00161479">
        <w:t>that he does not get motion sick on the bike</w:t>
      </w:r>
      <w:r w:rsidR="00B55F13">
        <w:t xml:space="preserve"> and possibly falls off.</w:t>
      </w:r>
    </w:p>
    <w:p w14:paraId="0AA63169" w14:textId="4E9A86D8" w:rsidR="00A66B9A" w:rsidRDefault="00047F70" w:rsidP="00A66B9A">
      <w:r>
        <w:t>In addition, the navigation app</w:t>
      </w:r>
      <w:r w:rsidR="00A66B9A">
        <w:t xml:space="preserve"> uses </w:t>
      </w:r>
      <w:r>
        <w:t>the</w:t>
      </w:r>
      <w:r w:rsidR="00A66B9A">
        <w:t xml:space="preserve"> camera feeds from the glass and GPS location of the phone </w:t>
      </w:r>
      <w:r w:rsidR="00892B37">
        <w:t>to</w:t>
      </w:r>
      <w:r w:rsidR="00A66B9A">
        <w:t xml:space="preserve"> send exact navigation instructions. The camera feeds may have to use an edge for exact detection of the environment</w:t>
      </w:r>
      <w:r w:rsidR="00892B37">
        <w:t xml:space="preserve"> and may make the AR glasses provide overlays and information on the </w:t>
      </w:r>
      <w:r w:rsidR="00753C2B">
        <w:t>environment</w:t>
      </w:r>
      <w:r w:rsidR="00A66B9A">
        <w:t>. But at the same time it will need to send notifications from other apps. These notification</w:t>
      </w:r>
      <w:r w:rsidR="00892B37">
        <w:t>s</w:t>
      </w:r>
      <w:r w:rsidR="00A66B9A">
        <w:t xml:space="preserve"> may be any sense or combined senses. So the phone needs to render eye buffers, audio output and provide </w:t>
      </w:r>
      <w:proofErr w:type="spellStart"/>
      <w:r w:rsidR="00A66B9A">
        <w:t>haptical</w:t>
      </w:r>
      <w:proofErr w:type="spellEnd"/>
      <w:r w:rsidR="00A66B9A">
        <w:t xml:space="preserve"> information to the glass.</w:t>
      </w:r>
    </w:p>
    <w:p w14:paraId="11FE0A3A" w14:textId="77777777" w:rsidR="00A66B9A" w:rsidRPr="00A66B9A" w:rsidRDefault="00A66B9A" w:rsidP="00A66B9A"/>
    <w:p w14:paraId="0C19ED88" w14:textId="77777777" w:rsidR="00F465B6" w:rsidRPr="00F465B6" w:rsidRDefault="00F465B6" w:rsidP="00F465B6"/>
    <w:p w14:paraId="0559D6E7" w14:textId="77777777" w:rsidR="00F465B6" w:rsidRPr="00F465B6" w:rsidRDefault="00F465B6" w:rsidP="00F465B6"/>
    <w:sectPr w:rsidR="00F465B6" w:rsidRPr="00F465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30C1" w14:textId="77777777" w:rsidR="0063612D" w:rsidRDefault="0063612D">
      <w:r>
        <w:separator/>
      </w:r>
    </w:p>
  </w:endnote>
  <w:endnote w:type="continuationSeparator" w:id="0">
    <w:p w14:paraId="4445BD2D" w14:textId="77777777" w:rsidR="0063612D" w:rsidRDefault="0063612D">
      <w:r>
        <w:continuationSeparator/>
      </w:r>
    </w:p>
  </w:endnote>
  <w:endnote w:type="continuationNotice" w:id="1">
    <w:p w14:paraId="76CA008D" w14:textId="77777777" w:rsidR="0063612D" w:rsidRDefault="00636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4BF81" w14:textId="77777777" w:rsidR="0063612D" w:rsidRDefault="0063612D">
      <w:r>
        <w:separator/>
      </w:r>
    </w:p>
  </w:footnote>
  <w:footnote w:type="continuationSeparator" w:id="0">
    <w:p w14:paraId="125A19CE" w14:textId="77777777" w:rsidR="0063612D" w:rsidRDefault="0063612D">
      <w:r>
        <w:continuationSeparator/>
      </w:r>
    </w:p>
  </w:footnote>
  <w:footnote w:type="continuationNotice" w:id="1">
    <w:p w14:paraId="04F10391" w14:textId="77777777" w:rsidR="0063612D" w:rsidRDefault="006361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47F70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07D7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479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404F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B50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058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1FC6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694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2212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950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3FE1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6A6E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612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3B6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2658"/>
    <w:rsid w:val="00733257"/>
    <w:rsid w:val="00733937"/>
    <w:rsid w:val="00733B72"/>
    <w:rsid w:val="00735D5E"/>
    <w:rsid w:val="00745308"/>
    <w:rsid w:val="007506DE"/>
    <w:rsid w:val="007513FC"/>
    <w:rsid w:val="0075199C"/>
    <w:rsid w:val="00751CE5"/>
    <w:rsid w:val="00753C2B"/>
    <w:rsid w:val="00755067"/>
    <w:rsid w:val="0075545C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2B37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3094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1068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66B9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B7CC8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E37C6"/>
    <w:rsid w:val="00AE4950"/>
    <w:rsid w:val="00AF2CB0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39C9"/>
    <w:rsid w:val="00B54AEE"/>
    <w:rsid w:val="00B54D51"/>
    <w:rsid w:val="00B55F13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5CF2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C242C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BF593B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9F7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213"/>
    <w:rsid w:val="00CF378F"/>
    <w:rsid w:val="00CF40BD"/>
    <w:rsid w:val="00CF4352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01C6"/>
    <w:rsid w:val="00D47E32"/>
    <w:rsid w:val="00D50255"/>
    <w:rsid w:val="00D5114E"/>
    <w:rsid w:val="00D52603"/>
    <w:rsid w:val="00D52961"/>
    <w:rsid w:val="00D54B9E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6F7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65B6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  <w:rsid w:val="12BAB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6A5ACEE4-0C08-43B9-8221-72C0A4E1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575</Words>
  <Characters>3279</Characters>
  <Application>Microsoft Office Word</Application>
  <DocSecurity>4</DocSecurity>
  <Lines>27</Lines>
  <Paragraphs>7</Paragraphs>
  <ScaleCrop>false</ScaleCrop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Liangping Ma</cp:lastModifiedBy>
  <cp:revision>39</cp:revision>
  <cp:lastPrinted>1900-01-01T08:00:00Z</cp:lastPrinted>
  <dcterms:created xsi:type="dcterms:W3CDTF">2022-03-31T19:20:00Z</dcterms:created>
  <dcterms:modified xsi:type="dcterms:W3CDTF">2022-03-31T21:14:00Z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