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6E351ECF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WG4#11</w:t>
      </w:r>
      <w:r w:rsidR="0045380E">
        <w:rPr>
          <w:rFonts w:ascii="Arial" w:eastAsia="SimSun" w:hAnsi="Arial" w:cs="Arial"/>
          <w:sz w:val="22"/>
          <w:lang w:val="en-US"/>
        </w:rPr>
        <w:t>8</w:t>
      </w:r>
      <w:r w:rsidRPr="00BD6367">
        <w:rPr>
          <w:rFonts w:ascii="Arial" w:eastAsia="SimSun" w:hAnsi="Arial" w:cs="Arial"/>
          <w:sz w:val="22"/>
          <w:lang w:val="en-US"/>
        </w:rPr>
        <w:t>-e meeting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2</w:t>
      </w:r>
      <w:r w:rsidR="00A66A7C">
        <w:rPr>
          <w:rFonts w:ascii="Arial" w:eastAsia="SimSun" w:hAnsi="Arial" w:cs="Arial"/>
          <w:b/>
          <w:i/>
          <w:sz w:val="28"/>
          <w:szCs w:val="28"/>
          <w:lang w:val="en-US"/>
        </w:rPr>
        <w:t>20</w:t>
      </w:r>
      <w:r w:rsidR="004719CD">
        <w:rPr>
          <w:rFonts w:ascii="Arial" w:eastAsia="SimSun" w:hAnsi="Arial" w:cs="Arial"/>
          <w:b/>
          <w:i/>
          <w:sz w:val="28"/>
          <w:szCs w:val="28"/>
          <w:lang w:val="en-US"/>
        </w:rPr>
        <w:t>3</w:t>
      </w:r>
      <w:r w:rsidR="0045380E">
        <w:rPr>
          <w:rFonts w:ascii="Arial" w:eastAsia="SimSun" w:hAnsi="Arial" w:cs="Arial"/>
          <w:b/>
          <w:i/>
          <w:sz w:val="28"/>
          <w:szCs w:val="28"/>
          <w:lang w:val="en-US"/>
        </w:rPr>
        <w:t>6</w:t>
      </w:r>
      <w:r w:rsidR="004719CD">
        <w:rPr>
          <w:rFonts w:ascii="Arial" w:eastAsia="SimSun" w:hAnsi="Arial" w:cs="Arial"/>
          <w:b/>
          <w:i/>
          <w:sz w:val="28"/>
          <w:szCs w:val="28"/>
          <w:lang w:val="en-US"/>
        </w:rPr>
        <w:t>0</w:t>
      </w:r>
    </w:p>
    <w:p w14:paraId="791DCCA7" w14:textId="55D0D379" w:rsidR="00AE59AA" w:rsidRPr="003E51C1" w:rsidRDefault="0045380E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6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>
        <w:rPr>
          <w:rFonts w:ascii="Arial" w:eastAsia="SimSun" w:hAnsi="Arial" w:cs="Arial"/>
          <w:sz w:val="22"/>
          <w:lang w:eastAsia="zh-CN"/>
        </w:rPr>
        <w:t>14th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lang w:eastAsia="zh-CN"/>
        </w:rPr>
        <w:t>April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202</w:t>
      </w:r>
      <w:r w:rsidR="00A66A7C">
        <w:rPr>
          <w:rFonts w:ascii="Arial" w:eastAsia="SimSun" w:hAnsi="Arial" w:cs="Arial"/>
          <w:sz w:val="22"/>
          <w:lang w:eastAsia="zh-CN"/>
        </w:rPr>
        <w:t>2</w:t>
      </w:r>
      <w:r w:rsidR="00893D18">
        <w:rPr>
          <w:rFonts w:ascii="Arial" w:eastAsia="SimSun" w:hAnsi="Arial" w:cs="Arial"/>
          <w:sz w:val="22"/>
          <w:lang w:eastAsia="zh-CN"/>
        </w:rPr>
        <w:tab/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13DAEA25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4719CD">
        <w:rPr>
          <w:rFonts w:ascii="Arial" w:hAnsi="Arial"/>
          <w:lang w:val="en-US"/>
        </w:rPr>
        <w:t>1</w:t>
      </w:r>
      <w:r w:rsidR="004C705B">
        <w:rPr>
          <w:rFonts w:ascii="Arial" w:hAnsi="Arial"/>
          <w:lang w:val="en-US"/>
        </w:rPr>
        <w:t>1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4FFC3D09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Work Plan for </w:t>
      </w:r>
      <w:proofErr w:type="spellStart"/>
      <w:r w:rsidR="00095144" w:rsidRPr="00095144">
        <w:rPr>
          <w:rFonts w:ascii="Arial" w:hAnsi="Arial" w:cs="Arial"/>
          <w:bCs/>
          <w:szCs w:val="24"/>
          <w:lang w:val="en-US"/>
        </w:rPr>
        <w:t>FS_</w:t>
      </w:r>
      <w:r w:rsidR="0045380E">
        <w:rPr>
          <w:rFonts w:ascii="Arial" w:hAnsi="Arial" w:cs="Arial"/>
          <w:bCs/>
          <w:szCs w:val="24"/>
          <w:lang w:val="en-US"/>
        </w:rPr>
        <w:t>SmarTAR</w:t>
      </w:r>
      <w:proofErr w:type="spellEnd"/>
    </w:p>
    <w:p w14:paraId="19EA4BE3" w14:textId="720F77BE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r w:rsidR="002975F9">
        <w:rPr>
          <w:rFonts w:ascii="Arial" w:hAnsi="Arial" w:cs="Arial"/>
          <w:szCs w:val="24"/>
          <w:lang w:val="en-US"/>
        </w:rPr>
        <w:t>0</w:t>
      </w:r>
      <w:r w:rsidR="00A66A7C">
        <w:rPr>
          <w:rFonts w:ascii="Arial" w:hAnsi="Arial" w:cs="Arial"/>
          <w:szCs w:val="24"/>
          <w:lang w:val="en-US"/>
        </w:rPr>
        <w:t>.</w:t>
      </w:r>
      <w:r w:rsidR="002975F9">
        <w:rPr>
          <w:rFonts w:ascii="Arial" w:hAnsi="Arial" w:cs="Arial"/>
          <w:szCs w:val="24"/>
          <w:lang w:val="en-US"/>
        </w:rPr>
        <w:t>1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5D6699A7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34432A">
        <w:rPr>
          <w:bCs/>
          <w:szCs w:val="24"/>
        </w:rPr>
        <w:t>7</w:t>
      </w:r>
      <w:r w:rsidR="00BB6B17">
        <w:rPr>
          <w:bCs/>
          <w:szCs w:val="24"/>
        </w:rPr>
        <w:t>e</w:t>
      </w:r>
      <w:r w:rsidRPr="00A00F76">
        <w:rPr>
          <w:bCs/>
          <w:szCs w:val="24"/>
        </w:rPr>
        <w:t xml:space="preserve"> the </w:t>
      </w:r>
      <w:r w:rsidR="00017706">
        <w:rPr>
          <w:bCs/>
          <w:szCs w:val="24"/>
        </w:rPr>
        <w:t>Feasibility Study</w:t>
      </w:r>
      <w:r w:rsidR="00543FD5" w:rsidRPr="00A00F76">
        <w:rPr>
          <w:bCs/>
          <w:szCs w:val="24"/>
        </w:rPr>
        <w:t xml:space="preserve">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65710C" w:rsidRPr="0065710C">
        <w:rPr>
          <w:bCs/>
          <w:szCs w:val="24"/>
        </w:rPr>
        <w:t>5G Media Service Enablers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0E283C">
          <w:rPr>
            <w:rStyle w:val="Hyperlink"/>
            <w:szCs w:val="24"/>
          </w:rPr>
          <w:t>S4-220333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0E7503">
        <w:rPr>
          <w:bCs/>
          <w:szCs w:val="24"/>
        </w:rPr>
        <w:t>5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0E7503">
          <w:rPr>
            <w:rStyle w:val="Hyperlink"/>
            <w:bCs/>
            <w:szCs w:val="24"/>
          </w:rPr>
          <w:t>SP-220240</w:t>
        </w:r>
      </w:hyperlink>
      <w:r w:rsidRPr="00A00F76">
        <w:rPr>
          <w:bCs/>
          <w:szCs w:val="24"/>
        </w:rPr>
        <w:t>.</w:t>
      </w:r>
    </w:p>
    <w:p w14:paraId="7C050802" w14:textId="77777777" w:rsidR="00E73E07" w:rsidRPr="00E73E07" w:rsidRDefault="00E73E07" w:rsidP="00E73E07">
      <w:pPr>
        <w:ind w:right="-143"/>
        <w:rPr>
          <w:bCs/>
          <w:szCs w:val="24"/>
        </w:rPr>
      </w:pPr>
      <w:r w:rsidRPr="00E73E07">
        <w:rPr>
          <w:bCs/>
          <w:szCs w:val="24"/>
        </w:rPr>
        <w:t xml:space="preserve">The objectives of the study item is the definition of the study item is as follows </w:t>
      </w:r>
    </w:p>
    <w:p w14:paraId="68112531" w14:textId="306E684D" w:rsidR="00E73E07" w:rsidRDefault="00E73E07" w:rsidP="00E73E07">
      <w:pPr>
        <w:pStyle w:val="B1"/>
      </w:pPr>
      <w:r>
        <w:t>-</w:t>
      </w:r>
      <w:r>
        <w:tab/>
      </w:r>
      <w:r>
        <w:t xml:space="preserve">Defining different tethering architectures for AR Glasses including 5G </w:t>
      </w:r>
      <w:proofErr w:type="spellStart"/>
      <w:r>
        <w:t>sidelink</w:t>
      </w:r>
      <w:proofErr w:type="spellEnd"/>
      <w:r>
        <w:t xml:space="preserve"> and non-5G access based on existing 5G System functionalities</w:t>
      </w:r>
    </w:p>
    <w:p w14:paraId="74CCBB5D" w14:textId="3BDA1C83" w:rsidR="00E73E07" w:rsidRDefault="0063597C" w:rsidP="00E73E07">
      <w:pPr>
        <w:pStyle w:val="B1"/>
      </w:pPr>
      <w:r>
        <w:t>-</w:t>
      </w:r>
      <w:r>
        <w:tab/>
      </w:r>
      <w:r w:rsidR="00E73E07">
        <w:t>Study the relationship between AR Glasses tethering and AR glasses considered as PIN (Personal IoT Network) elements according to TR 22.859 and the derived service requirements in TS 22.261.</w:t>
      </w:r>
    </w:p>
    <w:p w14:paraId="6D3CD492" w14:textId="63AE4B87" w:rsidR="00E73E07" w:rsidRDefault="0063597C" w:rsidP="00E73E07">
      <w:pPr>
        <w:pStyle w:val="B1"/>
      </w:pPr>
      <w:r>
        <w:t>-</w:t>
      </w:r>
      <w:r>
        <w:tab/>
      </w:r>
      <w:r w:rsidR="00E73E07">
        <w:t>Documenting end-to-end call flows for session setup and handling</w:t>
      </w:r>
    </w:p>
    <w:p w14:paraId="51B3D38F" w14:textId="7ABA212E" w:rsidR="00E73E07" w:rsidRDefault="0063597C" w:rsidP="00E73E07">
      <w:pPr>
        <w:pStyle w:val="B1"/>
      </w:pPr>
      <w:r>
        <w:t>-</w:t>
      </w:r>
      <w:r>
        <w:tab/>
      </w:r>
      <w:r w:rsidR="00E73E07">
        <w:t>Identify media handling aspects of different tethering architectures</w:t>
      </w:r>
    </w:p>
    <w:p w14:paraId="7AC7EBCA" w14:textId="39F352B6" w:rsidR="00E73E07" w:rsidRDefault="0063597C" w:rsidP="00E73E07">
      <w:pPr>
        <w:pStyle w:val="B1"/>
      </w:pPr>
      <w:r>
        <w:t>-</w:t>
      </w:r>
      <w:r>
        <w:tab/>
      </w:r>
      <w:r w:rsidR="00E73E07">
        <w:t>Identify end-to-end QoS-handling for different tethering architectures and define supporting mechanisms to compensate for the non-5G link between the UE and the AR glasses</w:t>
      </w:r>
    </w:p>
    <w:p w14:paraId="62AD923A" w14:textId="16E71824" w:rsidR="00E73E07" w:rsidRDefault="0063597C" w:rsidP="00E73E07">
      <w:pPr>
        <w:pStyle w:val="B1"/>
      </w:pPr>
      <w:r>
        <w:t>-</w:t>
      </w:r>
      <w:r>
        <w:tab/>
      </w:r>
      <w:r w:rsidR="00E73E07">
        <w:t>Provide recommendations for suitable architectures to meet typical AR requirements such as low power consumption, low latency, high bitrates, security and reliability.</w:t>
      </w:r>
    </w:p>
    <w:p w14:paraId="37CFA000" w14:textId="16D9B094" w:rsidR="00E73E07" w:rsidRDefault="0063597C" w:rsidP="00E73E07">
      <w:pPr>
        <w:pStyle w:val="B1"/>
      </w:pPr>
      <w:r>
        <w:t>-</w:t>
      </w:r>
      <w:r>
        <w:tab/>
      </w:r>
      <w:r w:rsidR="00E73E07">
        <w:t>Collaborate with relevant other 3GPP groups on this matter</w:t>
      </w:r>
    </w:p>
    <w:p w14:paraId="3339ED2D" w14:textId="140AA507" w:rsidR="00E73E07" w:rsidRDefault="0063597C" w:rsidP="00E73E07">
      <w:pPr>
        <w:pStyle w:val="B1"/>
      </w:pPr>
      <w:r>
        <w:t>-</w:t>
      </w:r>
      <w:r>
        <w:tab/>
      </w:r>
      <w:r w:rsidR="00E73E07">
        <w:t>Identify potential normative work for stage-2 and stage-3</w:t>
      </w:r>
    </w:p>
    <w:p w14:paraId="01461AC9" w14:textId="047C0076" w:rsidR="003C00A9" w:rsidRDefault="003C00A9" w:rsidP="003C00A9">
      <w:pPr>
        <w:pStyle w:val="B1"/>
        <w:ind w:left="0" w:firstLine="0"/>
      </w:pPr>
      <w:r>
        <w:t>In scheduling telcos, the following has been taken into account:</w:t>
      </w:r>
    </w:p>
    <w:p w14:paraId="7C24ED29" w14:textId="4277025D" w:rsidR="005530F3" w:rsidRDefault="005530F3" w:rsidP="006F0146">
      <w:pPr>
        <w:pStyle w:val="B1"/>
        <w:numPr>
          <w:ilvl w:val="0"/>
          <w:numId w:val="3"/>
        </w:numPr>
      </w:pPr>
      <w:r>
        <w:t xml:space="preserve">MPEG Meeting </w:t>
      </w:r>
      <w:r w:rsidR="00EF7982">
        <w:t xml:space="preserve">April 25 </w:t>
      </w:r>
      <w:r>
        <w:t xml:space="preserve">– </w:t>
      </w:r>
      <w:r w:rsidR="00EF7982">
        <w:t>29</w:t>
      </w:r>
      <w:r>
        <w:t>, 2022</w:t>
      </w:r>
    </w:p>
    <w:p w14:paraId="3B228527" w14:textId="0F6EC3A7" w:rsidR="005530F3" w:rsidRDefault="005530F3" w:rsidP="006F0146">
      <w:pPr>
        <w:pStyle w:val="B1"/>
        <w:numPr>
          <w:ilvl w:val="0"/>
          <w:numId w:val="3"/>
        </w:numPr>
      </w:pPr>
      <w:r>
        <w:t>SA4#11</w:t>
      </w:r>
      <w:r w:rsidR="00E84228">
        <w:t>8</w:t>
      </w:r>
      <w:r>
        <w:t>e meeting</w:t>
      </w:r>
      <w:r w:rsidRPr="00A75C89">
        <w:t>:</w:t>
      </w:r>
      <w:r w:rsidR="00E84228">
        <w:t xml:space="preserve"> 6</w:t>
      </w:r>
      <w:r w:rsidRPr="00A75C89">
        <w:t>-</w:t>
      </w:r>
      <w:r w:rsidR="00E84228">
        <w:t>14</w:t>
      </w:r>
      <w:r w:rsidR="00E84228" w:rsidRPr="00A75C89">
        <w:t xml:space="preserve"> </w:t>
      </w:r>
      <w:r w:rsidR="00E84228">
        <w:t>April</w:t>
      </w:r>
      <w:r w:rsidR="00E84228" w:rsidRPr="00A75C89">
        <w:t xml:space="preserve"> </w:t>
      </w:r>
      <w:r w:rsidRPr="00A75C89">
        <w:t>2022</w:t>
      </w:r>
    </w:p>
    <w:p w14:paraId="365AEA6E" w14:textId="77777777" w:rsidR="00E84228" w:rsidRDefault="00E84228" w:rsidP="006F0146">
      <w:pPr>
        <w:pStyle w:val="B1"/>
        <w:numPr>
          <w:ilvl w:val="0"/>
          <w:numId w:val="3"/>
        </w:numPr>
      </w:pPr>
      <w:r>
        <w:t>SA4#119e meeting</w:t>
      </w:r>
      <w:r w:rsidRPr="00A75C89">
        <w:t>:</w:t>
      </w:r>
      <w:r>
        <w:t xml:space="preserve"> 11</w:t>
      </w:r>
      <w:r w:rsidRPr="00A75C89">
        <w:t>-</w:t>
      </w:r>
      <w:r>
        <w:t>20</w:t>
      </w:r>
      <w:r w:rsidRPr="00A75C89">
        <w:t xml:space="preserve"> </w:t>
      </w:r>
      <w:r>
        <w:t>May</w:t>
      </w:r>
      <w:r w:rsidRPr="00A75C89">
        <w:t xml:space="preserve"> 2022</w:t>
      </w:r>
    </w:p>
    <w:p w14:paraId="58E05FD1" w14:textId="2C5AD740" w:rsidR="005530F3" w:rsidRDefault="005530F3" w:rsidP="005530F3">
      <w:pPr>
        <w:pStyle w:val="B1"/>
        <w:ind w:left="0" w:firstLine="0"/>
      </w:pPr>
      <w:r>
        <w:t>Based on this</w:t>
      </w:r>
      <w:r w:rsidR="00EA659A">
        <w:t xml:space="preserve"> no telcos are scheduled.</w:t>
      </w:r>
    </w:p>
    <w:p w14:paraId="629BC0C7" w14:textId="77777777" w:rsidR="0078198F" w:rsidRPr="00F92F41" w:rsidRDefault="0078198F" w:rsidP="0078198F">
      <w:pPr>
        <w:pStyle w:val="Heading1"/>
      </w:pPr>
      <w:r>
        <w:lastRenderedPageBreak/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6EEFD9D0" w:rsidR="003215B0" w:rsidRPr="00576392" w:rsidRDefault="00BA3AE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 w:rsidRPr="00BA3AE6">
              <w:rPr>
                <w:rFonts w:ascii="Arial" w:hAnsi="Arial" w:cs="Arial"/>
                <w:szCs w:val="24"/>
              </w:rPr>
              <w:t>Feasibility Study on “</w:t>
            </w:r>
            <w:r w:rsidR="00881980" w:rsidRPr="00881980">
              <w:rPr>
                <w:rFonts w:ascii="Arial" w:hAnsi="Arial" w:cs="Arial"/>
                <w:szCs w:val="24"/>
              </w:rPr>
              <w:t>Study on Smartly Tethering AR Glasses</w:t>
            </w:r>
            <w:r w:rsidRPr="00BA3AE6">
              <w:rPr>
                <w:rFonts w:ascii="Arial" w:hAnsi="Arial" w:cs="Arial"/>
                <w:szCs w:val="24"/>
              </w:rPr>
              <w:t xml:space="preserve">”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="00A00F76" w:rsidRPr="00A00F76">
              <w:rPr>
                <w:rFonts w:ascii="Arial" w:hAnsi="Arial" w:cs="Arial"/>
                <w:szCs w:val="24"/>
              </w:rPr>
              <w:t>9</w:t>
            </w:r>
            <w:r w:rsidR="00881980">
              <w:rPr>
                <w:rFonts w:ascii="Arial" w:hAnsi="Arial" w:cs="Arial"/>
                <w:szCs w:val="24"/>
              </w:rPr>
              <w:t>5</w:t>
            </w:r>
            <w:r w:rsidR="00C075A9">
              <w:rPr>
                <w:rFonts w:ascii="Arial" w:hAnsi="Arial" w:cs="Arial"/>
                <w:szCs w:val="24"/>
              </w:rPr>
              <w:t>00</w:t>
            </w:r>
            <w:r>
              <w:rPr>
                <w:rFonts w:ascii="Arial" w:hAnsi="Arial" w:cs="Arial"/>
                <w:szCs w:val="24"/>
              </w:rPr>
              <w:t>1</w:t>
            </w:r>
            <w:r w:rsidR="00881980">
              <w:rPr>
                <w:rFonts w:ascii="Arial" w:hAnsi="Arial" w:cs="Arial"/>
                <w:szCs w:val="24"/>
              </w:rPr>
              <w:t>3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C075A9" w:rsidRPr="00C075A9" w14:paraId="2E13B841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205F23AE" w:rsidR="00A00F76" w:rsidRPr="00C075A9" w:rsidRDefault="00BA3B68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D15424">
              <w:rPr>
                <w:bCs/>
                <w:sz w:val="20"/>
                <w:lang w:val="en-US"/>
              </w:rPr>
              <w:t>SA4#117-e (E-meeting:14-23 February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66A4DA06" w:rsidR="009B340D" w:rsidRPr="00C075A9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Agree work item in </w:t>
            </w:r>
            <w:hyperlink r:id="rId13" w:history="1">
              <w:r w:rsidR="007B28DC">
                <w:rPr>
                  <w:rStyle w:val="Hyperlink"/>
                  <w:szCs w:val="24"/>
                </w:rPr>
                <w:t>S4-220333</w:t>
              </w:r>
            </w:hyperlink>
          </w:p>
        </w:tc>
      </w:tr>
      <w:tr w:rsidR="00C075A9" w:rsidRPr="00C075A9" w14:paraId="57A2DF5F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51FBB74D" w:rsidR="002E396B" w:rsidRPr="00C075A9" w:rsidRDefault="00BA3B68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5</w:t>
            </w:r>
            <w:r w:rsidRPr="007828D1">
              <w:rPr>
                <w:bCs/>
                <w:sz w:val="20"/>
                <w:lang w:val="de-DE"/>
              </w:rPr>
              <w:t>-e (</w:t>
            </w:r>
            <w:r>
              <w:rPr>
                <w:bCs/>
                <w:sz w:val="20"/>
                <w:lang w:val="de-DE"/>
              </w:rPr>
              <w:t>March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18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>2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774CDD29" w:rsidR="002E396B" w:rsidRPr="00C77C09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000000" w:themeColor="text1"/>
                <w:szCs w:val="22"/>
                <w:u w:val="none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Approve work item </w:t>
            </w:r>
            <w:r w:rsidR="00A00F76"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in </w:t>
            </w:r>
            <w:hyperlink r:id="rId14" w:history="1">
              <w:r w:rsidR="007B28DC">
                <w:rPr>
                  <w:rStyle w:val="Hyperlink"/>
                  <w:bCs/>
                  <w:szCs w:val="24"/>
                </w:rPr>
                <w:t>SP-220240</w:t>
              </w:r>
            </w:hyperlink>
          </w:p>
          <w:p w14:paraId="402B492B" w14:textId="3B899FD3" w:rsidR="00C77C09" w:rsidRPr="00C075A9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ssign T</w:t>
            </w:r>
            <w:r w:rsidR="00962134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R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26.</w:t>
            </w:r>
            <w:r w:rsidR="00962134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8</w:t>
            </w:r>
            <w:r w:rsidR="00006793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0</w:t>
            </w:r>
            <w:r w:rsidR="00BA3B68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6</w:t>
            </w:r>
          </w:p>
        </w:tc>
      </w:tr>
      <w:tr w:rsidR="002E3B13" w:rsidRPr="00215719" w14:paraId="6C120D7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90EC4">
              <w:rPr>
                <w:bCs/>
                <w:sz w:val="20"/>
                <w:lang w:val="de-DE"/>
              </w:rPr>
              <w:t>SA4#118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 6-14 April 2022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BE0" w14:textId="77777777" w:rsidR="00006793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time plan</w:t>
            </w:r>
          </w:p>
          <w:p w14:paraId="68649036" w14:textId="70F42091" w:rsidR="00764949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Review</w:t>
            </w:r>
            <w:r w:rsidR="00764949">
              <w:rPr>
                <w:b w:val="0"/>
                <w:bCs/>
                <w:szCs w:val="22"/>
                <w:lang w:val="en-US"/>
              </w:rPr>
              <w:t xml:space="preserve"> initial use cases</w:t>
            </w:r>
          </w:p>
          <w:p w14:paraId="7CD4E3E6" w14:textId="336E1E6C" w:rsidR="00764949" w:rsidRDefault="00764949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Review </w:t>
            </w:r>
            <w:r w:rsidR="005F5B2F">
              <w:rPr>
                <w:b w:val="0"/>
                <w:bCs/>
                <w:szCs w:val="22"/>
                <w:lang w:val="en-US"/>
              </w:rPr>
              <w:t xml:space="preserve">initial </w:t>
            </w:r>
            <w:r>
              <w:rPr>
                <w:b w:val="0"/>
                <w:bCs/>
                <w:szCs w:val="22"/>
                <w:lang w:val="en-US"/>
              </w:rPr>
              <w:t>architectures</w:t>
            </w:r>
          </w:p>
          <w:p w14:paraId="7B092A21" w14:textId="525AE441" w:rsidR="00771BA3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Initiate </w:t>
            </w:r>
            <w:r w:rsidR="00BC4F21">
              <w:rPr>
                <w:b w:val="0"/>
                <w:bCs/>
                <w:szCs w:val="22"/>
                <w:lang w:val="en-US"/>
              </w:rPr>
              <w:t>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 w:rsidR="00BC4F21"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elements.</w:t>
            </w:r>
          </w:p>
          <w:p w14:paraId="7061CDF2" w14:textId="357F9879" w:rsidR="005F5B2F" w:rsidRDefault="005F5B2F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0CC49197" w14:textId="79630FDD" w:rsidR="002E3B13" w:rsidRPr="003D5D97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TR26.</w:t>
            </w:r>
            <w:r w:rsidR="00BA0CBF">
              <w:rPr>
                <w:b w:val="0"/>
                <w:bCs/>
                <w:szCs w:val="22"/>
                <w:lang w:val="en-US"/>
              </w:rPr>
              <w:t>806</w:t>
            </w:r>
            <w:r>
              <w:rPr>
                <w:b w:val="0"/>
                <w:bCs/>
                <w:szCs w:val="22"/>
                <w:lang w:val="en-US"/>
              </w:rPr>
              <w:t xml:space="preserve"> v0.1.0</w:t>
            </w:r>
          </w:p>
        </w:tc>
      </w:tr>
      <w:tr w:rsidR="002E3B13" w:rsidRPr="00215719" w14:paraId="7083B34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t>SA4#119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E-meeting:11-20 May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273" w14:textId="3632962B" w:rsidR="00771BA3" w:rsidRDefault="00771BA3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use cases</w:t>
            </w:r>
          </w:p>
          <w:p w14:paraId="13DBAF13" w14:textId="2F1FF3C7" w:rsidR="00771BA3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="005F5B2F" w:rsidRPr="00771BA3">
              <w:rPr>
                <w:b w:val="0"/>
                <w:bCs/>
                <w:szCs w:val="22"/>
                <w:lang w:val="en-US"/>
              </w:rPr>
              <w:t>Review and document</w:t>
            </w:r>
            <w:r w:rsidR="005F5B2F" w:rsidRPr="00771BA3">
              <w:rPr>
                <w:b w:val="0"/>
                <w:bCs/>
                <w:szCs w:val="22"/>
                <w:lang w:val="en-US"/>
              </w:rPr>
              <w:t xml:space="preserve"> different tethering architectures for AR Glasses including 5G </w:t>
            </w:r>
            <w:proofErr w:type="spellStart"/>
            <w:r w:rsidR="005F5B2F"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="005F5B2F"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77D7D4B5" w14:textId="4AD3061E" w:rsidR="00BC4F21" w:rsidRDefault="00BC4F21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>
              <w:rPr>
                <w:b w:val="0"/>
                <w:bCs/>
                <w:szCs w:val="22"/>
                <w:lang w:val="en-US"/>
              </w:rPr>
              <w:t xml:space="preserve">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5190B1B7" w14:textId="12682B8E" w:rsidR="005F5B2F" w:rsidRPr="00771BA3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 d</w:t>
            </w:r>
            <w:r w:rsidR="005F5B2F"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36FE9DBC" w14:textId="04D43BB7" w:rsidR="005F5B2F" w:rsidRPr="005F5B2F" w:rsidRDefault="00846ACA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</w:t>
            </w:r>
            <w:r w:rsidR="005F5B2F"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5AE3410F" w14:textId="136B9A6F" w:rsidR="005F5B2F" w:rsidRPr="00BC4F21" w:rsidRDefault="00846ACA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Initiate </w:t>
            </w:r>
            <w:r w:rsidR="005F5B2F" w:rsidRPr="005F5B2F">
              <w:rPr>
                <w:b w:val="0"/>
                <w:bCs/>
                <w:szCs w:val="22"/>
                <w:lang w:val="en-US"/>
              </w:rPr>
              <w:t>Identif</w:t>
            </w:r>
            <w:r w:rsidR="00BC4F21">
              <w:rPr>
                <w:b w:val="0"/>
                <w:bCs/>
                <w:szCs w:val="22"/>
                <w:lang w:val="en-US"/>
              </w:rPr>
              <w:t xml:space="preserve">ying </w:t>
            </w:r>
            <w:r w:rsidR="005F5B2F"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3855F848" w14:textId="5C7361D3" w:rsidR="005F5B2F" w:rsidRDefault="005F5B2F" w:rsidP="00C50A9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1878E206" w14:textId="303E10F0" w:rsidR="005F5B2F" w:rsidRPr="005F5B2F" w:rsidRDefault="005F5B2F" w:rsidP="005F5B2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TR 26.806</w:t>
            </w:r>
          </w:p>
        </w:tc>
      </w:tr>
      <w:tr w:rsidR="002E3B13" w:rsidRPr="00215719" w14:paraId="4F44C7E6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1A65A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6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Jun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Pr="002E3B13">
              <w:rPr>
                <w:bCs/>
                <w:sz w:val="20"/>
                <w:lang w:val="de-DE"/>
              </w:rPr>
              <w:t>Budapest , HU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BD" w14:textId="4476EB19" w:rsidR="002E3B13" w:rsidRPr="00314F93" w:rsidRDefault="00BA0CBF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No actions</w:t>
            </w:r>
          </w:p>
        </w:tc>
      </w:tr>
      <w:tr w:rsidR="00A53E01" w:rsidRPr="00215719" w14:paraId="430684E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D502A" w14:textId="75BAE674" w:rsidR="00A53E01" w:rsidRPr="00B90EC4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t>SA4#1</w:t>
            </w:r>
            <w:r>
              <w:rPr>
                <w:bCs/>
                <w:sz w:val="20"/>
                <w:lang w:val="de-DE"/>
              </w:rPr>
              <w:t>20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="00C36B20">
              <w:rPr>
                <w:bCs/>
                <w:sz w:val="20"/>
                <w:lang w:val="de-DE"/>
              </w:rPr>
              <w:t>22</w:t>
            </w:r>
            <w:r w:rsidRPr="00B90EC4">
              <w:rPr>
                <w:bCs/>
                <w:sz w:val="20"/>
                <w:lang w:val="de-DE"/>
              </w:rPr>
              <w:t>-</w:t>
            </w:r>
            <w:r w:rsidR="00C36B20">
              <w:rPr>
                <w:bCs/>
                <w:sz w:val="20"/>
                <w:lang w:val="de-DE"/>
              </w:rPr>
              <w:t>26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 w:rsidR="00C36B20">
              <w:rPr>
                <w:bCs/>
                <w:sz w:val="20"/>
                <w:lang w:val="de-DE"/>
              </w:rPr>
              <w:t>August</w:t>
            </w:r>
            <w:r w:rsidR="00402B71">
              <w:rPr>
                <w:bCs/>
                <w:sz w:val="20"/>
                <w:lang w:val="de-DE"/>
              </w:rPr>
              <w:t>, tbc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558" w14:textId="31756F16" w:rsidR="00BC4F21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 w:rsidRPr="00771BA3">
              <w:rPr>
                <w:b w:val="0"/>
                <w:bCs/>
                <w:szCs w:val="22"/>
                <w:lang w:val="en-US"/>
              </w:rPr>
              <w:t>document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771BA3">
              <w:rPr>
                <w:b w:val="0"/>
                <w:bCs/>
                <w:szCs w:val="22"/>
                <w:lang w:val="en-US"/>
              </w:rPr>
              <w:t xml:space="preserve"> different tethering architectures for AR Glasses including 5G </w:t>
            </w:r>
            <w:proofErr w:type="spellStart"/>
            <w:r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65109833" w14:textId="3B1B8224" w:rsidR="00BC4F21" w:rsidRDefault="008826E7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="00BC4F21">
              <w:rPr>
                <w:b w:val="0"/>
                <w:bCs/>
                <w:szCs w:val="22"/>
                <w:lang w:val="en-US"/>
              </w:rPr>
              <w:t xml:space="preserve"> S</w:t>
            </w:r>
            <w:r w:rsidR="00BC4F21" w:rsidRPr="005F5B2F">
              <w:rPr>
                <w:b w:val="0"/>
                <w:bCs/>
                <w:szCs w:val="22"/>
                <w:lang w:val="en-US"/>
              </w:rPr>
              <w:t>tudy</w:t>
            </w:r>
            <w:r w:rsidR="00BC4F21">
              <w:rPr>
                <w:b w:val="0"/>
                <w:bCs/>
                <w:szCs w:val="22"/>
                <w:lang w:val="en-US"/>
              </w:rPr>
              <w:t>ing</w:t>
            </w:r>
            <w:r w:rsidR="00BC4F21"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39F7308A" w14:textId="5EFB2D95" w:rsidR="00BC4F21" w:rsidRPr="00771BA3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>
              <w:rPr>
                <w:b w:val="0"/>
                <w:bCs/>
                <w:szCs w:val="22"/>
                <w:lang w:val="en-US"/>
              </w:rPr>
              <w:t xml:space="preserve"> d</w:t>
            </w:r>
            <w:r w:rsidRPr="00771BA3">
              <w:rPr>
                <w:b w:val="0"/>
                <w:bCs/>
                <w:szCs w:val="22"/>
                <w:lang w:val="en-US"/>
              </w:rPr>
              <w:t xml:space="preserve">ocumenting end-to-end call flows for session setup </w:t>
            </w:r>
            <w:r w:rsidRPr="00771BA3">
              <w:rPr>
                <w:b w:val="0"/>
                <w:bCs/>
                <w:szCs w:val="22"/>
                <w:lang w:val="en-US"/>
              </w:rPr>
              <w:lastRenderedPageBreak/>
              <w:t>and handling</w:t>
            </w:r>
          </w:p>
          <w:p w14:paraId="5B0DE35D" w14:textId="6D196658" w:rsidR="00BC4F21" w:rsidRPr="005F5B2F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4B0B8AFF" w14:textId="722A9350" w:rsidR="00BC4F21" w:rsidRPr="00BC4F21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09FBAAB2" w14:textId="03B17CC0" w:rsidR="00782C47" w:rsidRPr="00782C47" w:rsidRDefault="005F5B2F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3671B3AB" w14:textId="36786A5D" w:rsidR="00A53E01" w:rsidRPr="00314F93" w:rsidRDefault="00A53E01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Agree </w:t>
            </w:r>
            <w:r w:rsidR="00314F93">
              <w:rPr>
                <w:b w:val="0"/>
                <w:bCs/>
                <w:szCs w:val="22"/>
                <w:lang w:val="en-US"/>
              </w:rPr>
              <w:t>TR 26.857</w:t>
            </w:r>
            <w:r>
              <w:rPr>
                <w:b w:val="0"/>
                <w:bCs/>
                <w:szCs w:val="22"/>
                <w:lang w:val="en-US"/>
              </w:rPr>
              <w:t>v</w:t>
            </w:r>
            <w:r w:rsidR="00BA0CBF">
              <w:rPr>
                <w:b w:val="0"/>
                <w:bCs/>
                <w:szCs w:val="22"/>
                <w:lang w:val="en-US"/>
              </w:rPr>
              <w:t>1</w:t>
            </w:r>
            <w:r>
              <w:rPr>
                <w:b w:val="0"/>
                <w:bCs/>
                <w:szCs w:val="22"/>
                <w:lang w:val="en-US"/>
              </w:rPr>
              <w:t>.0.0</w:t>
            </w:r>
          </w:p>
        </w:tc>
      </w:tr>
      <w:tr w:rsidR="00A53E01" w:rsidRPr="00215719" w14:paraId="53C8071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6882F" w14:textId="04DB8138" w:rsidR="00A53E01" w:rsidRPr="007828D1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lastRenderedPageBreak/>
              <w:t>SA#9</w:t>
            </w:r>
            <w:r>
              <w:rPr>
                <w:bCs/>
                <w:sz w:val="20"/>
                <w:lang w:val="de-DE"/>
              </w:rPr>
              <w:t>7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 w:rsidR="008728D2">
              <w:rPr>
                <w:bCs/>
                <w:sz w:val="20"/>
                <w:lang w:val="de-DE"/>
              </w:rPr>
              <w:t>Sep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 w:rsidR="008728D2">
              <w:rPr>
                <w:bCs/>
                <w:sz w:val="20"/>
                <w:lang w:val="de-DE"/>
              </w:rPr>
              <w:t>14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 w:rsidR="008728D2"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="008728D2">
              <w:rPr>
                <w:bCs/>
                <w:sz w:val="20"/>
                <w:lang w:val="de-DE"/>
              </w:rPr>
              <w:t>US</w:t>
            </w:r>
            <w:r w:rsidRPr="002E3B13">
              <w:rPr>
                <w:bCs/>
                <w:sz w:val="20"/>
                <w:lang w:val="de-DE"/>
              </w:rPr>
              <w:t xml:space="preserve">, </w:t>
            </w:r>
            <w:r w:rsidR="008728D2">
              <w:rPr>
                <w:bCs/>
                <w:sz w:val="20"/>
                <w:lang w:val="de-DE"/>
              </w:rPr>
              <w:t>US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8F0" w14:textId="766E5588" w:rsidR="00A53E01" w:rsidRPr="00314F93" w:rsidRDefault="00BA0CBF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Present TS 26.8</w:t>
            </w:r>
            <w:r>
              <w:rPr>
                <w:b w:val="0"/>
                <w:bCs/>
                <w:szCs w:val="22"/>
                <w:lang w:val="en-US"/>
              </w:rPr>
              <w:t>06</w:t>
            </w:r>
            <w:r>
              <w:rPr>
                <w:b w:val="0"/>
                <w:bCs/>
                <w:szCs w:val="22"/>
                <w:lang w:val="en-US"/>
              </w:rPr>
              <w:t>v1.0.0 for information</w:t>
            </w:r>
          </w:p>
        </w:tc>
      </w:tr>
      <w:tr w:rsidR="005A7E03" w:rsidRPr="00215719" w14:paraId="17AFCC5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A2EE5F" w14:textId="24A44F6E" w:rsidR="005A7E03" w:rsidRPr="005A7E03" w:rsidRDefault="005A7E03" w:rsidP="00604B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90EC4">
              <w:rPr>
                <w:bCs/>
                <w:sz w:val="20"/>
                <w:lang w:val="de-DE"/>
              </w:rPr>
              <w:t>SA4#1</w:t>
            </w:r>
            <w:r>
              <w:rPr>
                <w:bCs/>
                <w:sz w:val="20"/>
                <w:lang w:val="de-DE"/>
              </w:rPr>
              <w:t>2</w:t>
            </w:r>
            <w:r>
              <w:rPr>
                <w:bCs/>
                <w:sz w:val="20"/>
                <w:lang w:val="de-DE"/>
              </w:rPr>
              <w:t>1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="008E502D">
              <w:rPr>
                <w:bCs/>
                <w:sz w:val="20"/>
                <w:lang w:val="de-DE"/>
              </w:rPr>
              <w:t xml:space="preserve">14 </w:t>
            </w:r>
            <w:r w:rsidRPr="00B90EC4">
              <w:rPr>
                <w:bCs/>
                <w:sz w:val="20"/>
                <w:lang w:val="de-DE"/>
              </w:rPr>
              <w:t>-</w:t>
            </w:r>
            <w:r w:rsidR="008E502D">
              <w:rPr>
                <w:bCs/>
                <w:sz w:val="20"/>
                <w:lang w:val="de-DE"/>
              </w:rPr>
              <w:t xml:space="preserve"> 18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 w:rsidR="008E502D">
              <w:rPr>
                <w:bCs/>
                <w:sz w:val="20"/>
                <w:lang w:val="de-DE"/>
              </w:rPr>
              <w:t>November</w:t>
            </w:r>
            <w:r w:rsidR="00402B71">
              <w:rPr>
                <w:bCs/>
                <w:sz w:val="20"/>
                <w:lang w:val="de-DE"/>
              </w:rPr>
              <w:t xml:space="preserve">, </w:t>
            </w:r>
            <w:r w:rsidR="00402B71">
              <w:rPr>
                <w:bCs/>
                <w:sz w:val="20"/>
                <w:lang w:val="de-DE"/>
              </w:rPr>
              <w:t>tbc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624" w14:textId="1CB48671" w:rsidR="008826E7" w:rsidRDefault="008826E7" w:rsidP="008826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</w:t>
            </w:r>
            <w:r>
              <w:rPr>
                <w:b w:val="0"/>
                <w:bCs/>
                <w:szCs w:val="22"/>
                <w:lang w:val="en-US"/>
              </w:rPr>
              <w:t xml:space="preserve">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0C3EFA0A" w14:textId="3EAF871F" w:rsidR="008826E7" w:rsidRPr="00771BA3" w:rsidRDefault="008826E7" w:rsidP="008826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670B05A2" w14:textId="633C589D" w:rsidR="008826E7" w:rsidRPr="005F5B2F" w:rsidRDefault="008826E7" w:rsidP="008826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media handling aspects of different tethering architectures</w:t>
            </w:r>
          </w:p>
          <w:p w14:paraId="4E441B8F" w14:textId="69C63746" w:rsidR="00BC4F21" w:rsidRPr="008826E7" w:rsidRDefault="008826E7" w:rsidP="008826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2E659C22" w14:textId="4C46AC12" w:rsidR="005F5B2F" w:rsidRPr="00B83993" w:rsidRDefault="00B83993" w:rsidP="00B8399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recommendations for suitable architectures to meet typical AR requirements such as low power consumption, low latency, high bitrates, security and reliability.</w:t>
            </w:r>
          </w:p>
          <w:p w14:paraId="2E859944" w14:textId="3A1B43FF" w:rsidR="005F5B2F" w:rsidRDefault="005F5B2F" w:rsidP="005A7E0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Conclusions and Recommendations</w:t>
            </w:r>
          </w:p>
          <w:p w14:paraId="430C5F75" w14:textId="5115C9C9" w:rsidR="00B83993" w:rsidRPr="00B83993" w:rsidRDefault="00B83993" w:rsidP="00B8399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1587D980" w14:textId="5B3ABDCB" w:rsidR="005A7E03" w:rsidRPr="00314F93" w:rsidRDefault="005A7E03" w:rsidP="005A7E0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TR 26.</w:t>
            </w:r>
            <w:r w:rsidR="005B590D">
              <w:rPr>
                <w:b w:val="0"/>
                <w:bCs/>
                <w:szCs w:val="22"/>
                <w:lang w:val="en-US"/>
              </w:rPr>
              <w:t>806</w:t>
            </w:r>
            <w:r>
              <w:rPr>
                <w:b w:val="0"/>
                <w:bCs/>
                <w:szCs w:val="22"/>
                <w:lang w:val="en-US"/>
              </w:rPr>
              <w:t>v2.0.0</w:t>
            </w:r>
          </w:p>
        </w:tc>
      </w:tr>
      <w:tr w:rsidR="005A7E03" w:rsidRPr="00215719" w14:paraId="4792684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3EA1A2" w14:textId="1EA23F7C" w:rsidR="005A7E03" w:rsidRPr="007828D1" w:rsidRDefault="005A7E03" w:rsidP="00604B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8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Dec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</w:t>
            </w:r>
            <w:r w:rsidR="005B590D">
              <w:rPr>
                <w:bCs/>
                <w:sz w:val="20"/>
                <w:lang w:val="de-DE"/>
              </w:rPr>
              <w:t>2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 w:rsidR="005B590D">
              <w:rPr>
                <w:bCs/>
                <w:sz w:val="20"/>
                <w:lang w:val="de-DE"/>
              </w:rPr>
              <w:t>14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="00402B71">
              <w:rPr>
                <w:bCs/>
                <w:sz w:val="20"/>
                <w:lang w:val="de-DE"/>
              </w:rPr>
              <w:t>tbd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C00" w14:textId="523099F3" w:rsidR="005A7E03" w:rsidRPr="00314F93" w:rsidRDefault="005A7E03" w:rsidP="005A7E0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Approve TR 26.8</w:t>
            </w:r>
            <w:r w:rsidR="005B590D">
              <w:rPr>
                <w:b w:val="0"/>
                <w:bCs/>
                <w:szCs w:val="22"/>
                <w:lang w:val="en-US"/>
              </w:rPr>
              <w:t>06</w:t>
            </w:r>
            <w:r>
              <w:rPr>
                <w:b w:val="0"/>
                <w:bCs/>
                <w:szCs w:val="22"/>
                <w:lang w:val="en-US"/>
              </w:rPr>
              <w:t>v2.0.0</w:t>
            </w:r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5"/>
      <w:footerReference w:type="defaul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49FD" w14:textId="77777777" w:rsidR="006F0146" w:rsidRDefault="006F0146">
      <w:r>
        <w:separator/>
      </w:r>
    </w:p>
  </w:endnote>
  <w:endnote w:type="continuationSeparator" w:id="0">
    <w:p w14:paraId="78944107" w14:textId="77777777" w:rsidR="006F0146" w:rsidRDefault="006F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7611C" w14:textId="77777777" w:rsidR="006F0146" w:rsidRDefault="006F0146">
      <w:r>
        <w:separator/>
      </w:r>
    </w:p>
  </w:footnote>
  <w:footnote w:type="continuationSeparator" w:id="0">
    <w:p w14:paraId="2F04A0D5" w14:textId="77777777" w:rsidR="006F0146" w:rsidRDefault="006F0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B1"/>
    <w:rsid w:val="002837F9"/>
    <w:rsid w:val="00283BC0"/>
    <w:rsid w:val="00283E20"/>
    <w:rsid w:val="002861F9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380E"/>
    <w:rsid w:val="00454C54"/>
    <w:rsid w:val="00455C81"/>
    <w:rsid w:val="00456804"/>
    <w:rsid w:val="00456DC6"/>
    <w:rsid w:val="0045778D"/>
    <w:rsid w:val="004602A4"/>
    <w:rsid w:val="00461245"/>
    <w:rsid w:val="004624A2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99C"/>
    <w:rsid w:val="004D2165"/>
    <w:rsid w:val="004D2C8F"/>
    <w:rsid w:val="004D2D9A"/>
    <w:rsid w:val="004D3220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97C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28DC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696E"/>
    <w:rsid w:val="00CA7478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10"/>
    <w:rsid w:val="00DB366C"/>
    <w:rsid w:val="00DB40EE"/>
    <w:rsid w:val="00DB45AB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D73"/>
    <w:rsid w:val="00EB6456"/>
    <w:rsid w:val="00EB6954"/>
    <w:rsid w:val="00EB776E"/>
    <w:rsid w:val="00EC192B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AD4"/>
    <w:rsid w:val="00ED3443"/>
    <w:rsid w:val="00ED566F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17-e/Docs/S4-220333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5E_Electronic_2022_03/Docs/SP-22024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7-e/Docs/S4-220333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95E_Electronic_2022_03/Docs/SP-22024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3</Pages>
  <Words>609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4624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2022-03-31T21:47:00Z</dcterms:created>
  <dcterms:modified xsi:type="dcterms:W3CDTF">2022-03-31T22:06:00Z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