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FB1E4A5"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FC46AB">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FC46AB">
        <w:rPr>
          <w:b/>
          <w:noProof/>
          <w:sz w:val="24"/>
          <w:lang w:val="de-DE"/>
        </w:rPr>
        <w:t>35</w:t>
      </w:r>
      <w:r w:rsidR="006C098D">
        <w:rPr>
          <w:b/>
          <w:noProof/>
          <w:sz w:val="24"/>
          <w:lang w:val="de-DE"/>
        </w:rPr>
        <w:t>3</w:t>
      </w:r>
    </w:p>
    <w:p w14:paraId="52D4CE2D" w14:textId="31BC8803"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7937CC">
        <w:rPr>
          <w:b/>
          <w:noProof/>
          <w:sz w:val="24"/>
        </w:rPr>
        <w:t>6</w:t>
      </w:r>
      <w:r w:rsidRPr="00544256">
        <w:rPr>
          <w:b/>
          <w:noProof/>
          <w:sz w:val="24"/>
        </w:rPr>
        <w:t xml:space="preserve">th – </w:t>
      </w:r>
      <w:r w:rsidR="007937CC">
        <w:rPr>
          <w:b/>
          <w:noProof/>
          <w:sz w:val="24"/>
        </w:rPr>
        <w:t>14th</w:t>
      </w:r>
      <w:r w:rsidRPr="00544256">
        <w:rPr>
          <w:b/>
          <w:noProof/>
          <w:sz w:val="24"/>
        </w:rPr>
        <w:t xml:space="preserve"> </w:t>
      </w:r>
      <w:r w:rsidR="007937CC">
        <w:rPr>
          <w:b/>
          <w:noProof/>
          <w:sz w:val="24"/>
        </w:rPr>
        <w:t>April</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4CC3566F"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w:t>
            </w:r>
            <w:r w:rsidR="006C098D">
              <w:rPr>
                <w:b/>
                <w:noProof/>
                <w:sz w:val="28"/>
              </w:rPr>
              <w:t>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08299A3" w:rsidR="001E41F3" w:rsidRPr="00195208" w:rsidRDefault="00CE3226">
            <w:pPr>
              <w:pStyle w:val="CRCoverPage"/>
              <w:spacing w:after="0"/>
              <w:jc w:val="center"/>
              <w:rPr>
                <w:b/>
                <w:bCs/>
                <w:noProof/>
                <w:sz w:val="28"/>
              </w:rPr>
            </w:pPr>
            <w:r>
              <w:rPr>
                <w:b/>
                <w:bCs/>
                <w:noProof/>
                <w:sz w:val="28"/>
              </w:rPr>
              <w:t>1</w:t>
            </w:r>
            <w:r w:rsidR="00EC2F7B">
              <w:rPr>
                <w:b/>
                <w:bCs/>
                <w:noProof/>
                <w:sz w:val="28"/>
              </w:rPr>
              <w:t>7</w:t>
            </w:r>
            <w:r>
              <w:rPr>
                <w:b/>
                <w:bCs/>
                <w:noProof/>
                <w:sz w:val="28"/>
              </w:rPr>
              <w:t>.</w:t>
            </w:r>
            <w:r w:rsidR="00EC2F7B">
              <w:rPr>
                <w:b/>
                <w:bCs/>
                <w:noProof/>
                <w:sz w:val="28"/>
              </w:rPr>
              <w:t>0</w:t>
            </w:r>
            <w:r>
              <w:rPr>
                <w:b/>
                <w:bCs/>
                <w:noProof/>
                <w:sz w:val="28"/>
              </w:rPr>
              <w:t>.</w:t>
            </w:r>
            <w:r w:rsidR="00EC2F7B">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1FA7275" w:rsidR="001E41F3" w:rsidRPr="004F2C53" w:rsidRDefault="008A5B1F">
            <w:pPr>
              <w:pStyle w:val="CRCoverPage"/>
              <w:spacing w:after="0"/>
              <w:ind w:left="100"/>
              <w:rPr>
                <w:b/>
                <w:bCs/>
                <w:noProof/>
              </w:rPr>
            </w:pPr>
            <w:r w:rsidRPr="008A5B1F">
              <w:rPr>
                <w:b/>
                <w:bCs/>
              </w:rPr>
              <w:t xml:space="preserve">[5MBP3] API Extensions for 5GMS via </w:t>
            </w:r>
            <w:proofErr w:type="spellStart"/>
            <w:r w:rsidRPr="008A5B1F">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36E3A">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943B00" w:rsidR="001E41F3" w:rsidRDefault="00E50099">
            <w:pPr>
              <w:pStyle w:val="CRCoverPage"/>
              <w:spacing w:after="0"/>
              <w:ind w:left="100"/>
              <w:rPr>
                <w:noProof/>
              </w:rPr>
            </w:pPr>
            <w:r>
              <w:rPr>
                <w:noProof/>
              </w:rPr>
              <w:t>See attached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3C38BB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76B9371" w:rsidR="001E41F3" w:rsidRDefault="00366687">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045415" w:rsidR="001E41F3" w:rsidRDefault="00366687">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321A7109" w:rsidR="001E41F3" w:rsidRDefault="00366687">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23F174B"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FBB2119" w14:textId="6865DFB0" w:rsidR="00B32127" w:rsidRPr="007A2CF4" w:rsidRDefault="00C00EBE" w:rsidP="008052DE">
      <w:r>
        <w:t>Changes are attached</w:t>
      </w:r>
      <w:r w:rsidR="00ED741C">
        <w:t>.</w:t>
      </w:r>
    </w:p>
    <w:sectPr w:rsidR="00B32127" w:rsidRPr="007A2C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12DDE" w14:textId="77777777" w:rsidR="00B36E3A" w:rsidRDefault="00B36E3A">
      <w:r>
        <w:separator/>
      </w:r>
    </w:p>
  </w:endnote>
  <w:endnote w:type="continuationSeparator" w:id="0">
    <w:p w14:paraId="0C4A14B4" w14:textId="77777777" w:rsidR="00B36E3A" w:rsidRDefault="00B36E3A">
      <w:r>
        <w:continuationSeparator/>
      </w:r>
    </w:p>
  </w:endnote>
  <w:endnote w:type="continuationNotice" w:id="1">
    <w:p w14:paraId="1F552317" w14:textId="77777777" w:rsidR="00B36E3A" w:rsidRDefault="00B36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C3A85" w14:textId="77777777" w:rsidR="00B36E3A" w:rsidRDefault="00B36E3A">
      <w:r>
        <w:separator/>
      </w:r>
    </w:p>
  </w:footnote>
  <w:footnote w:type="continuationSeparator" w:id="0">
    <w:p w14:paraId="311348DC" w14:textId="77777777" w:rsidR="00B36E3A" w:rsidRDefault="00B36E3A">
      <w:r>
        <w:continuationSeparator/>
      </w:r>
    </w:p>
  </w:footnote>
  <w:footnote w:type="continuationNotice" w:id="1">
    <w:p w14:paraId="411B424D" w14:textId="77777777" w:rsidR="00B36E3A" w:rsidRDefault="00B36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0"/>
  </w:num>
  <w:num w:numId="5">
    <w:abstractNumId w:val="6"/>
  </w:num>
  <w:num w:numId="6">
    <w:abstractNumId w:val="11"/>
  </w:num>
  <w:num w:numId="7">
    <w:abstractNumId w:val="1"/>
  </w:num>
  <w:num w:numId="8">
    <w:abstractNumId w:val="12"/>
  </w:num>
  <w:num w:numId="9">
    <w:abstractNumId w:val="7"/>
  </w:num>
  <w:num w:numId="10">
    <w:abstractNumId w:val="10"/>
  </w:num>
  <w:num w:numId="11">
    <w:abstractNumId w:val="4"/>
  </w:num>
  <w:num w:numId="12">
    <w:abstractNumId w:val="8"/>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0EF6"/>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0184"/>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1A85"/>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66687"/>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7CA2"/>
    <w:rsid w:val="004702F8"/>
    <w:rsid w:val="004722A1"/>
    <w:rsid w:val="00477415"/>
    <w:rsid w:val="0048198C"/>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634"/>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098D"/>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92"/>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A5B1F"/>
    <w:rsid w:val="008A6332"/>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D63"/>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F6A"/>
    <w:rsid w:val="00B2531A"/>
    <w:rsid w:val="00B258BB"/>
    <w:rsid w:val="00B274C7"/>
    <w:rsid w:val="00B32127"/>
    <w:rsid w:val="00B32E43"/>
    <w:rsid w:val="00B3424E"/>
    <w:rsid w:val="00B36E3A"/>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42A2"/>
    <w:rsid w:val="00BE50A7"/>
    <w:rsid w:val="00BE73A1"/>
    <w:rsid w:val="00BF0430"/>
    <w:rsid w:val="00BF0547"/>
    <w:rsid w:val="00BF0733"/>
    <w:rsid w:val="00BF10A7"/>
    <w:rsid w:val="00BF148D"/>
    <w:rsid w:val="00BF1537"/>
    <w:rsid w:val="00BF2C5D"/>
    <w:rsid w:val="00BF598F"/>
    <w:rsid w:val="00BF703F"/>
    <w:rsid w:val="00C00EBE"/>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495D"/>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4D94"/>
    <w:rsid w:val="00E767EB"/>
    <w:rsid w:val="00E76DF1"/>
    <w:rsid w:val="00E77DA4"/>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2F7B"/>
    <w:rsid w:val="00EC3777"/>
    <w:rsid w:val="00EC39E8"/>
    <w:rsid w:val="00EC4D6F"/>
    <w:rsid w:val="00EC62A0"/>
    <w:rsid w:val="00EC64CE"/>
    <w:rsid w:val="00EC65ED"/>
    <w:rsid w:val="00EC6B2D"/>
    <w:rsid w:val="00ED0071"/>
    <w:rsid w:val="00ED2FB8"/>
    <w:rsid w:val="00ED520A"/>
    <w:rsid w:val="00ED565F"/>
    <w:rsid w:val="00ED6AA5"/>
    <w:rsid w:val="00ED741C"/>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2</Pages>
  <Words>265</Words>
  <Characters>1515</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1900-01-01T05:00:00Z</cp:lastPrinted>
  <dcterms:created xsi:type="dcterms:W3CDTF">2022-03-30T19:42:00Z</dcterms:created>
  <dcterms:modified xsi:type="dcterms:W3CDTF">2022-03-30T21:33:00Z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