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5F2F6A61"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w:t>
      </w:r>
      <w:r w:rsidR="00FC46AB">
        <w:rPr>
          <w:b/>
          <w:noProof/>
          <w:sz w:val="24"/>
          <w:lang w:val="de-DE"/>
        </w:rPr>
        <w:t>8</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BB3498" w:rsidRPr="00D33157">
        <w:rPr>
          <w:b/>
          <w:noProof/>
          <w:sz w:val="24"/>
          <w:lang w:val="de-DE"/>
        </w:rPr>
        <w:t>22</w:t>
      </w:r>
      <w:r w:rsidR="00BB3498">
        <w:rPr>
          <w:b/>
          <w:noProof/>
          <w:sz w:val="24"/>
          <w:lang w:val="de-DE"/>
        </w:rPr>
        <w:t>0</w:t>
      </w:r>
      <w:r w:rsidR="00FC46AB">
        <w:rPr>
          <w:b/>
          <w:noProof/>
          <w:sz w:val="24"/>
          <w:lang w:val="de-DE"/>
        </w:rPr>
        <w:t>35</w:t>
      </w:r>
      <w:r w:rsidR="00E77DA4">
        <w:rPr>
          <w:b/>
          <w:noProof/>
          <w:sz w:val="24"/>
          <w:lang w:val="de-DE"/>
        </w:rPr>
        <w:t>2</w:t>
      </w:r>
    </w:p>
    <w:p w14:paraId="52D4CE2D" w14:textId="31BC8803"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7937CC">
        <w:rPr>
          <w:b/>
          <w:noProof/>
          <w:sz w:val="24"/>
        </w:rPr>
        <w:t>6</w:t>
      </w:r>
      <w:r w:rsidRPr="00544256">
        <w:rPr>
          <w:b/>
          <w:noProof/>
          <w:sz w:val="24"/>
        </w:rPr>
        <w:t xml:space="preserve">th – </w:t>
      </w:r>
      <w:r w:rsidR="007937CC">
        <w:rPr>
          <w:b/>
          <w:noProof/>
          <w:sz w:val="24"/>
        </w:rPr>
        <w:t>14th</w:t>
      </w:r>
      <w:r w:rsidRPr="00544256">
        <w:rPr>
          <w:b/>
          <w:noProof/>
          <w:sz w:val="24"/>
        </w:rPr>
        <w:t xml:space="preserve"> </w:t>
      </w:r>
      <w:r w:rsidR="007937CC">
        <w:rPr>
          <w:b/>
          <w:noProof/>
          <w:sz w:val="24"/>
        </w:rPr>
        <w:t>April</w:t>
      </w:r>
      <w:r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3943CD1" w:rsidR="001E41F3" w:rsidRPr="00410371" w:rsidRDefault="00DC3278" w:rsidP="00DC3278">
            <w:pPr>
              <w:pStyle w:val="CRCoverPage"/>
              <w:spacing w:after="0"/>
              <w:jc w:val="center"/>
              <w:rPr>
                <w:b/>
                <w:noProof/>
                <w:sz w:val="28"/>
              </w:rPr>
            </w:pPr>
            <w:r w:rsidRPr="00DC3278">
              <w:rPr>
                <w:b/>
                <w:noProof/>
                <w:sz w:val="28"/>
              </w:rPr>
              <w:t>26</w:t>
            </w:r>
            <w:r>
              <w:t>.</w:t>
            </w:r>
            <w:r w:rsidR="003D70A8">
              <w:rPr>
                <w:b/>
                <w:noProof/>
                <w:sz w:val="28"/>
              </w:rPr>
              <w:t>34</w:t>
            </w:r>
            <w:r w:rsidR="00E77DA4">
              <w:rPr>
                <w:b/>
                <w:noProof/>
                <w:sz w:val="28"/>
              </w:rPr>
              <w:t>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F4EAB94"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1F2412B" w:rsidR="001E41F3" w:rsidRPr="00195208" w:rsidRDefault="00CE3226">
            <w:pPr>
              <w:pStyle w:val="CRCoverPage"/>
              <w:spacing w:after="0"/>
              <w:jc w:val="center"/>
              <w:rPr>
                <w:b/>
                <w:bCs/>
                <w:noProof/>
                <w:sz w:val="28"/>
              </w:rPr>
            </w:pPr>
            <w:r>
              <w:rPr>
                <w:b/>
                <w:bCs/>
                <w:noProof/>
                <w:sz w:val="28"/>
              </w:rPr>
              <w:t>1</w:t>
            </w:r>
            <w:r w:rsidR="00010B51">
              <w:rPr>
                <w:b/>
                <w:bCs/>
                <w:noProof/>
                <w:sz w:val="28"/>
              </w:rPr>
              <w:t>6</w:t>
            </w:r>
            <w:r>
              <w:rPr>
                <w:b/>
                <w:bCs/>
                <w:noProof/>
                <w:sz w:val="28"/>
              </w:rPr>
              <w:t>.</w:t>
            </w:r>
            <w:r w:rsidR="00E74D94">
              <w:rPr>
                <w:b/>
                <w:bCs/>
                <w:noProof/>
                <w:sz w:val="28"/>
              </w:rPr>
              <w:t>9</w:t>
            </w:r>
            <w:r>
              <w:rPr>
                <w:b/>
                <w:bCs/>
                <w:noProof/>
                <w:sz w:val="28"/>
              </w:rPr>
              <w:t>.</w:t>
            </w:r>
            <w:r w:rsidR="00E74D94">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EACCC3D" w:rsidR="001E41F3" w:rsidRPr="004F2C53" w:rsidRDefault="00E74D94">
            <w:pPr>
              <w:pStyle w:val="CRCoverPage"/>
              <w:spacing w:after="0"/>
              <w:ind w:left="100"/>
              <w:rPr>
                <w:b/>
                <w:bCs/>
                <w:noProof/>
              </w:rPr>
            </w:pPr>
            <w:r w:rsidRPr="00E74D94">
              <w:rPr>
                <w:b/>
                <w:bCs/>
              </w:rPr>
              <w:t xml:space="preserve">[5MBP3] User Service Extensions for 5GMS via </w:t>
            </w:r>
            <w:proofErr w:type="spellStart"/>
            <w:r w:rsidRPr="00E74D94">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3171B186" w:rsidR="001E41F3" w:rsidRDefault="00DB5249"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2A3422C" w:rsidR="001E41F3" w:rsidRDefault="00E41617">
            <w:pPr>
              <w:pStyle w:val="CRCoverPage"/>
              <w:spacing w:after="0"/>
              <w:ind w:left="100"/>
              <w:rPr>
                <w:noProof/>
              </w:rPr>
            </w:pPr>
            <w:r>
              <w:t>5MB</w:t>
            </w:r>
            <w:r w:rsidR="00DB5249">
              <w:t>P3</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D892F31" w:rsidR="001E41F3" w:rsidRDefault="00DB5249">
            <w:pPr>
              <w:pStyle w:val="CRCoverPage"/>
              <w:spacing w:after="0"/>
              <w:ind w:left="100"/>
              <w:rPr>
                <w:noProof/>
              </w:rPr>
            </w:pPr>
            <w:r>
              <w:t>30</w:t>
            </w:r>
            <w:r w:rsidR="00174E98">
              <w:t>/</w:t>
            </w:r>
            <w:r w:rsidR="00D33157">
              <w:t>0</w:t>
            </w:r>
            <w:r>
              <w:t>3</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BE42A2">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 xml:space="preserve">Add 5GMS via </w:t>
            </w:r>
            <w:proofErr w:type="spellStart"/>
            <w:r>
              <w:t>eMBMS</w:t>
            </w:r>
            <w:proofErr w:type="spellEnd"/>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0943B00" w:rsidR="001E41F3" w:rsidRDefault="00E50099">
            <w:pPr>
              <w:pStyle w:val="CRCoverPage"/>
              <w:spacing w:after="0"/>
              <w:ind w:left="100"/>
              <w:rPr>
                <w:noProof/>
              </w:rPr>
            </w:pPr>
            <w:r>
              <w:rPr>
                <w:noProof/>
              </w:rPr>
              <w:t>See attached</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3C38BB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676B9371" w:rsidR="001E41F3" w:rsidRDefault="00366687">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25045415" w:rsidR="001E41F3" w:rsidRDefault="00366687">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321A7109" w:rsidR="001E41F3" w:rsidRDefault="00366687">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23F174B"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2069FE"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FBB2119" w14:textId="0C135696" w:rsidR="00B32127" w:rsidRPr="007A2CF4" w:rsidRDefault="00C00EBE" w:rsidP="008052DE">
      <w:r>
        <w:t>Changes are attached</w:t>
      </w:r>
    </w:p>
    <w:sectPr w:rsidR="00B32127" w:rsidRPr="007A2CF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E4F67" w14:textId="77777777" w:rsidR="00BE42A2" w:rsidRDefault="00BE42A2">
      <w:r>
        <w:separator/>
      </w:r>
    </w:p>
  </w:endnote>
  <w:endnote w:type="continuationSeparator" w:id="0">
    <w:p w14:paraId="05AD1DA6" w14:textId="77777777" w:rsidR="00BE42A2" w:rsidRDefault="00BE42A2">
      <w:r>
        <w:continuationSeparator/>
      </w:r>
    </w:p>
  </w:endnote>
  <w:endnote w:type="continuationNotice" w:id="1">
    <w:p w14:paraId="707C8765" w14:textId="77777777" w:rsidR="00BE42A2" w:rsidRDefault="00BE42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ED33D" w14:textId="77777777" w:rsidR="00BE42A2" w:rsidRDefault="00BE42A2">
      <w:r>
        <w:separator/>
      </w:r>
    </w:p>
  </w:footnote>
  <w:footnote w:type="continuationSeparator" w:id="0">
    <w:p w14:paraId="5457B35C" w14:textId="77777777" w:rsidR="00BE42A2" w:rsidRDefault="00BE42A2">
      <w:r>
        <w:continuationSeparator/>
      </w:r>
    </w:p>
  </w:footnote>
  <w:footnote w:type="continuationNotice" w:id="1">
    <w:p w14:paraId="6C8E42CB" w14:textId="77777777" w:rsidR="00BE42A2" w:rsidRDefault="00BE42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36234F"/>
    <w:multiLevelType w:val="hybridMultilevel"/>
    <w:tmpl w:val="BE52D934"/>
    <w:lvl w:ilvl="0" w:tplc="E80810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9"/>
  </w:num>
  <w:num w:numId="4">
    <w:abstractNumId w:val="0"/>
  </w:num>
  <w:num w:numId="5">
    <w:abstractNumId w:val="6"/>
  </w:num>
  <w:num w:numId="6">
    <w:abstractNumId w:val="11"/>
  </w:num>
  <w:num w:numId="7">
    <w:abstractNumId w:val="1"/>
  </w:num>
  <w:num w:numId="8">
    <w:abstractNumId w:val="12"/>
  </w:num>
  <w:num w:numId="9">
    <w:abstractNumId w:val="7"/>
  </w:num>
  <w:num w:numId="10">
    <w:abstractNumId w:val="10"/>
  </w:num>
  <w:num w:numId="11">
    <w:abstractNumId w:val="4"/>
  </w:num>
  <w:num w:numId="12">
    <w:abstractNumId w:val="8"/>
  </w:num>
  <w:num w:numId="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1E7"/>
    <w:rsid w:val="00007B20"/>
    <w:rsid w:val="00010B51"/>
    <w:rsid w:val="000115C0"/>
    <w:rsid w:val="00012416"/>
    <w:rsid w:val="0001268D"/>
    <w:rsid w:val="000163D8"/>
    <w:rsid w:val="0002087F"/>
    <w:rsid w:val="000213BD"/>
    <w:rsid w:val="00021A24"/>
    <w:rsid w:val="00022E4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0CA9"/>
    <w:rsid w:val="00051B13"/>
    <w:rsid w:val="00052A98"/>
    <w:rsid w:val="00060CDD"/>
    <w:rsid w:val="00060E76"/>
    <w:rsid w:val="000624BA"/>
    <w:rsid w:val="000634C5"/>
    <w:rsid w:val="000642BA"/>
    <w:rsid w:val="000643D0"/>
    <w:rsid w:val="00064E30"/>
    <w:rsid w:val="0006549B"/>
    <w:rsid w:val="00070997"/>
    <w:rsid w:val="00071E54"/>
    <w:rsid w:val="00072CAF"/>
    <w:rsid w:val="0007508F"/>
    <w:rsid w:val="0007715E"/>
    <w:rsid w:val="00080223"/>
    <w:rsid w:val="00080291"/>
    <w:rsid w:val="000851F6"/>
    <w:rsid w:val="00085A66"/>
    <w:rsid w:val="00087217"/>
    <w:rsid w:val="000876A9"/>
    <w:rsid w:val="00087DEC"/>
    <w:rsid w:val="000900C2"/>
    <w:rsid w:val="00091BAA"/>
    <w:rsid w:val="00092936"/>
    <w:rsid w:val="00092B29"/>
    <w:rsid w:val="0009496C"/>
    <w:rsid w:val="00095632"/>
    <w:rsid w:val="00096061"/>
    <w:rsid w:val="000A07BB"/>
    <w:rsid w:val="000A5872"/>
    <w:rsid w:val="000A6394"/>
    <w:rsid w:val="000A6A35"/>
    <w:rsid w:val="000A7C90"/>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1161"/>
    <w:rsid w:val="000F33E4"/>
    <w:rsid w:val="000F6684"/>
    <w:rsid w:val="000F72BC"/>
    <w:rsid w:val="00101A2E"/>
    <w:rsid w:val="00103AB6"/>
    <w:rsid w:val="00103BEE"/>
    <w:rsid w:val="001112F1"/>
    <w:rsid w:val="00111708"/>
    <w:rsid w:val="00113787"/>
    <w:rsid w:val="00114026"/>
    <w:rsid w:val="0011402B"/>
    <w:rsid w:val="00122053"/>
    <w:rsid w:val="00124FAB"/>
    <w:rsid w:val="001268CC"/>
    <w:rsid w:val="00126DB5"/>
    <w:rsid w:val="0013424F"/>
    <w:rsid w:val="00134DE7"/>
    <w:rsid w:val="00134E80"/>
    <w:rsid w:val="00135A68"/>
    <w:rsid w:val="001370A8"/>
    <w:rsid w:val="001406B8"/>
    <w:rsid w:val="0014217A"/>
    <w:rsid w:val="00144F3D"/>
    <w:rsid w:val="00145609"/>
    <w:rsid w:val="00145AA7"/>
    <w:rsid w:val="00145D43"/>
    <w:rsid w:val="001463BE"/>
    <w:rsid w:val="00146C7D"/>
    <w:rsid w:val="00151312"/>
    <w:rsid w:val="00151568"/>
    <w:rsid w:val="00152BDE"/>
    <w:rsid w:val="00154AB9"/>
    <w:rsid w:val="00154FE0"/>
    <w:rsid w:val="00155F4C"/>
    <w:rsid w:val="00156F03"/>
    <w:rsid w:val="001612CF"/>
    <w:rsid w:val="00161F6C"/>
    <w:rsid w:val="00162AFB"/>
    <w:rsid w:val="00163B08"/>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0EF6"/>
    <w:rsid w:val="001C1B4D"/>
    <w:rsid w:val="001C7303"/>
    <w:rsid w:val="001D0ABC"/>
    <w:rsid w:val="001D0ACD"/>
    <w:rsid w:val="001D0B7B"/>
    <w:rsid w:val="001D0BDD"/>
    <w:rsid w:val="001D1246"/>
    <w:rsid w:val="001D5C3B"/>
    <w:rsid w:val="001D6FB8"/>
    <w:rsid w:val="001D7F9A"/>
    <w:rsid w:val="001E060B"/>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0184"/>
    <w:rsid w:val="002069FE"/>
    <w:rsid w:val="00207071"/>
    <w:rsid w:val="002072AC"/>
    <w:rsid w:val="002118D3"/>
    <w:rsid w:val="002150EC"/>
    <w:rsid w:val="00216434"/>
    <w:rsid w:val="00217057"/>
    <w:rsid w:val="002177A9"/>
    <w:rsid w:val="00223C1E"/>
    <w:rsid w:val="00226143"/>
    <w:rsid w:val="00232A57"/>
    <w:rsid w:val="00234A79"/>
    <w:rsid w:val="00235E0B"/>
    <w:rsid w:val="00237087"/>
    <w:rsid w:val="00243E2D"/>
    <w:rsid w:val="00244B72"/>
    <w:rsid w:val="00245F1E"/>
    <w:rsid w:val="00245F54"/>
    <w:rsid w:val="0025020B"/>
    <w:rsid w:val="002512D8"/>
    <w:rsid w:val="00251E5D"/>
    <w:rsid w:val="002549B3"/>
    <w:rsid w:val="0026004D"/>
    <w:rsid w:val="00263376"/>
    <w:rsid w:val="002640DD"/>
    <w:rsid w:val="0026557A"/>
    <w:rsid w:val="00271FFF"/>
    <w:rsid w:val="002725DF"/>
    <w:rsid w:val="00275D12"/>
    <w:rsid w:val="00280EA4"/>
    <w:rsid w:val="00281258"/>
    <w:rsid w:val="00281646"/>
    <w:rsid w:val="00282043"/>
    <w:rsid w:val="00284FEB"/>
    <w:rsid w:val="0028594C"/>
    <w:rsid w:val="00285FF7"/>
    <w:rsid w:val="002860C4"/>
    <w:rsid w:val="00286862"/>
    <w:rsid w:val="00286D29"/>
    <w:rsid w:val="00287307"/>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2B90"/>
    <w:rsid w:val="002C2E32"/>
    <w:rsid w:val="002C5229"/>
    <w:rsid w:val="002C6EFE"/>
    <w:rsid w:val="002C7F62"/>
    <w:rsid w:val="002D0F20"/>
    <w:rsid w:val="002D1B15"/>
    <w:rsid w:val="002D1F88"/>
    <w:rsid w:val="002D6149"/>
    <w:rsid w:val="002D679F"/>
    <w:rsid w:val="002D6C39"/>
    <w:rsid w:val="002D73A2"/>
    <w:rsid w:val="002E0CB3"/>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7621"/>
    <w:rsid w:val="00317ADD"/>
    <w:rsid w:val="00321A3B"/>
    <w:rsid w:val="00321EE6"/>
    <w:rsid w:val="00322D0F"/>
    <w:rsid w:val="00322ED7"/>
    <w:rsid w:val="0032619F"/>
    <w:rsid w:val="00327408"/>
    <w:rsid w:val="00327B7A"/>
    <w:rsid w:val="003302D7"/>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66687"/>
    <w:rsid w:val="003706ED"/>
    <w:rsid w:val="00371388"/>
    <w:rsid w:val="00371C58"/>
    <w:rsid w:val="00374DD4"/>
    <w:rsid w:val="0037554F"/>
    <w:rsid w:val="00377701"/>
    <w:rsid w:val="0038158C"/>
    <w:rsid w:val="00385BCC"/>
    <w:rsid w:val="00386F6A"/>
    <w:rsid w:val="00390ABD"/>
    <w:rsid w:val="003939F2"/>
    <w:rsid w:val="00396887"/>
    <w:rsid w:val="00397D5E"/>
    <w:rsid w:val="003A2101"/>
    <w:rsid w:val="003A2D73"/>
    <w:rsid w:val="003A5386"/>
    <w:rsid w:val="003B3C84"/>
    <w:rsid w:val="003B4E28"/>
    <w:rsid w:val="003B4F1F"/>
    <w:rsid w:val="003B50BC"/>
    <w:rsid w:val="003B5C0F"/>
    <w:rsid w:val="003B7FAE"/>
    <w:rsid w:val="003C2E8E"/>
    <w:rsid w:val="003C72F3"/>
    <w:rsid w:val="003D00FE"/>
    <w:rsid w:val="003D115B"/>
    <w:rsid w:val="003D3FB9"/>
    <w:rsid w:val="003D70A8"/>
    <w:rsid w:val="003E0F10"/>
    <w:rsid w:val="003E1A36"/>
    <w:rsid w:val="003E485B"/>
    <w:rsid w:val="003E543A"/>
    <w:rsid w:val="003E5810"/>
    <w:rsid w:val="003E72E8"/>
    <w:rsid w:val="003E767C"/>
    <w:rsid w:val="003E7F15"/>
    <w:rsid w:val="003F1BC5"/>
    <w:rsid w:val="003F1EFC"/>
    <w:rsid w:val="003F4BBD"/>
    <w:rsid w:val="003F6F03"/>
    <w:rsid w:val="003F70CA"/>
    <w:rsid w:val="00400D97"/>
    <w:rsid w:val="0040189E"/>
    <w:rsid w:val="004020BE"/>
    <w:rsid w:val="00403885"/>
    <w:rsid w:val="004042B8"/>
    <w:rsid w:val="0040577E"/>
    <w:rsid w:val="00407233"/>
    <w:rsid w:val="00407B00"/>
    <w:rsid w:val="00407F37"/>
    <w:rsid w:val="00410371"/>
    <w:rsid w:val="0041211C"/>
    <w:rsid w:val="0041413D"/>
    <w:rsid w:val="0041474C"/>
    <w:rsid w:val="004166B8"/>
    <w:rsid w:val="00422A16"/>
    <w:rsid w:val="00422A38"/>
    <w:rsid w:val="00423EDA"/>
    <w:rsid w:val="004242F1"/>
    <w:rsid w:val="00425B5A"/>
    <w:rsid w:val="004270BD"/>
    <w:rsid w:val="00427CEA"/>
    <w:rsid w:val="00430427"/>
    <w:rsid w:val="00431A3C"/>
    <w:rsid w:val="00434B12"/>
    <w:rsid w:val="00435E04"/>
    <w:rsid w:val="00436F59"/>
    <w:rsid w:val="00437780"/>
    <w:rsid w:val="00437B44"/>
    <w:rsid w:val="00437B84"/>
    <w:rsid w:val="00443E18"/>
    <w:rsid w:val="00446A67"/>
    <w:rsid w:val="004508F7"/>
    <w:rsid w:val="00453517"/>
    <w:rsid w:val="00455C67"/>
    <w:rsid w:val="00455D9B"/>
    <w:rsid w:val="00456689"/>
    <w:rsid w:val="00456BF9"/>
    <w:rsid w:val="00460D74"/>
    <w:rsid w:val="004620DB"/>
    <w:rsid w:val="004638AA"/>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653C"/>
    <w:rsid w:val="00496CFB"/>
    <w:rsid w:val="00497593"/>
    <w:rsid w:val="004A265E"/>
    <w:rsid w:val="004A4906"/>
    <w:rsid w:val="004A7B4F"/>
    <w:rsid w:val="004B034F"/>
    <w:rsid w:val="004B0561"/>
    <w:rsid w:val="004B174E"/>
    <w:rsid w:val="004B3176"/>
    <w:rsid w:val="004B34F7"/>
    <w:rsid w:val="004B38A9"/>
    <w:rsid w:val="004B3CF7"/>
    <w:rsid w:val="004B4BB9"/>
    <w:rsid w:val="004B4C4B"/>
    <w:rsid w:val="004B6FB6"/>
    <w:rsid w:val="004B75B7"/>
    <w:rsid w:val="004C12A9"/>
    <w:rsid w:val="004D43B9"/>
    <w:rsid w:val="004D535F"/>
    <w:rsid w:val="004D5DC8"/>
    <w:rsid w:val="004E22E7"/>
    <w:rsid w:val="004E23B5"/>
    <w:rsid w:val="004E2E10"/>
    <w:rsid w:val="004E5D46"/>
    <w:rsid w:val="004E7BD2"/>
    <w:rsid w:val="004F1355"/>
    <w:rsid w:val="004F2C53"/>
    <w:rsid w:val="004F4C73"/>
    <w:rsid w:val="004F5EB5"/>
    <w:rsid w:val="005002F1"/>
    <w:rsid w:val="00501AA3"/>
    <w:rsid w:val="00503340"/>
    <w:rsid w:val="0050349C"/>
    <w:rsid w:val="0050377D"/>
    <w:rsid w:val="00503792"/>
    <w:rsid w:val="005043DC"/>
    <w:rsid w:val="00504403"/>
    <w:rsid w:val="005046DE"/>
    <w:rsid w:val="005048EF"/>
    <w:rsid w:val="00507255"/>
    <w:rsid w:val="005077C9"/>
    <w:rsid w:val="0051417A"/>
    <w:rsid w:val="00514831"/>
    <w:rsid w:val="0051580D"/>
    <w:rsid w:val="0051669F"/>
    <w:rsid w:val="00516AEE"/>
    <w:rsid w:val="00520CAA"/>
    <w:rsid w:val="005214B9"/>
    <w:rsid w:val="005214CB"/>
    <w:rsid w:val="00522CAE"/>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36FD"/>
    <w:rsid w:val="005544D6"/>
    <w:rsid w:val="005570AB"/>
    <w:rsid w:val="00562067"/>
    <w:rsid w:val="00567DB0"/>
    <w:rsid w:val="00571B64"/>
    <w:rsid w:val="00573109"/>
    <w:rsid w:val="005736B9"/>
    <w:rsid w:val="00575080"/>
    <w:rsid w:val="005765F5"/>
    <w:rsid w:val="0057697D"/>
    <w:rsid w:val="005822FC"/>
    <w:rsid w:val="00583E9F"/>
    <w:rsid w:val="00583FD3"/>
    <w:rsid w:val="005843F2"/>
    <w:rsid w:val="005850EC"/>
    <w:rsid w:val="00585A00"/>
    <w:rsid w:val="00585E94"/>
    <w:rsid w:val="00586C04"/>
    <w:rsid w:val="00590B57"/>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7ED"/>
    <w:rsid w:val="00626EF2"/>
    <w:rsid w:val="0062729D"/>
    <w:rsid w:val="00627AE7"/>
    <w:rsid w:val="0063048C"/>
    <w:rsid w:val="00632F46"/>
    <w:rsid w:val="0063507D"/>
    <w:rsid w:val="0063584E"/>
    <w:rsid w:val="006373C0"/>
    <w:rsid w:val="00640795"/>
    <w:rsid w:val="00642806"/>
    <w:rsid w:val="00642EE5"/>
    <w:rsid w:val="00643A13"/>
    <w:rsid w:val="00644EBC"/>
    <w:rsid w:val="00647DD5"/>
    <w:rsid w:val="006516B5"/>
    <w:rsid w:val="006544E0"/>
    <w:rsid w:val="00655A37"/>
    <w:rsid w:val="006577F8"/>
    <w:rsid w:val="006605AA"/>
    <w:rsid w:val="00663852"/>
    <w:rsid w:val="00664067"/>
    <w:rsid w:val="00667EFD"/>
    <w:rsid w:val="006719E4"/>
    <w:rsid w:val="00672CE0"/>
    <w:rsid w:val="006730BA"/>
    <w:rsid w:val="0067588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4F55"/>
    <w:rsid w:val="006B7215"/>
    <w:rsid w:val="006C1984"/>
    <w:rsid w:val="006C26DB"/>
    <w:rsid w:val="006C2744"/>
    <w:rsid w:val="006C31EE"/>
    <w:rsid w:val="006C3B6A"/>
    <w:rsid w:val="006C7636"/>
    <w:rsid w:val="006D1E69"/>
    <w:rsid w:val="006D4F9D"/>
    <w:rsid w:val="006D562C"/>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269D"/>
    <w:rsid w:val="00714388"/>
    <w:rsid w:val="00715400"/>
    <w:rsid w:val="00715D6C"/>
    <w:rsid w:val="0071601F"/>
    <w:rsid w:val="00716D1F"/>
    <w:rsid w:val="0071740F"/>
    <w:rsid w:val="00717C3D"/>
    <w:rsid w:val="007212DD"/>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911"/>
    <w:rsid w:val="007506DE"/>
    <w:rsid w:val="007513FC"/>
    <w:rsid w:val="0075199C"/>
    <w:rsid w:val="00751AFB"/>
    <w:rsid w:val="00756629"/>
    <w:rsid w:val="00757701"/>
    <w:rsid w:val="007667BD"/>
    <w:rsid w:val="00766C0E"/>
    <w:rsid w:val="00770419"/>
    <w:rsid w:val="00770FEB"/>
    <w:rsid w:val="007711D2"/>
    <w:rsid w:val="00773A15"/>
    <w:rsid w:val="00773A5B"/>
    <w:rsid w:val="007750CA"/>
    <w:rsid w:val="007757C6"/>
    <w:rsid w:val="00775DF6"/>
    <w:rsid w:val="00776340"/>
    <w:rsid w:val="00776466"/>
    <w:rsid w:val="007811F6"/>
    <w:rsid w:val="0078387A"/>
    <w:rsid w:val="00783AD5"/>
    <w:rsid w:val="00784DA8"/>
    <w:rsid w:val="007870DF"/>
    <w:rsid w:val="007906EC"/>
    <w:rsid w:val="00790868"/>
    <w:rsid w:val="00790CA1"/>
    <w:rsid w:val="00791A65"/>
    <w:rsid w:val="00792342"/>
    <w:rsid w:val="007937CC"/>
    <w:rsid w:val="00795581"/>
    <w:rsid w:val="00796358"/>
    <w:rsid w:val="007971D0"/>
    <w:rsid w:val="007977A8"/>
    <w:rsid w:val="007A2CF4"/>
    <w:rsid w:val="007A3115"/>
    <w:rsid w:val="007A4B57"/>
    <w:rsid w:val="007A7BF2"/>
    <w:rsid w:val="007B1EB1"/>
    <w:rsid w:val="007B4496"/>
    <w:rsid w:val="007B512A"/>
    <w:rsid w:val="007B51F5"/>
    <w:rsid w:val="007B56DD"/>
    <w:rsid w:val="007B5BA9"/>
    <w:rsid w:val="007B6878"/>
    <w:rsid w:val="007B7627"/>
    <w:rsid w:val="007C0371"/>
    <w:rsid w:val="007C0EAA"/>
    <w:rsid w:val="007C118C"/>
    <w:rsid w:val="007C1BD2"/>
    <w:rsid w:val="007C1F9B"/>
    <w:rsid w:val="007C2097"/>
    <w:rsid w:val="007C2F4A"/>
    <w:rsid w:val="007C3492"/>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5C8"/>
    <w:rsid w:val="007E4453"/>
    <w:rsid w:val="007E53C2"/>
    <w:rsid w:val="007E5DD1"/>
    <w:rsid w:val="007E6B0D"/>
    <w:rsid w:val="007E7149"/>
    <w:rsid w:val="007F0775"/>
    <w:rsid w:val="007F0A21"/>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327D"/>
    <w:rsid w:val="00823864"/>
    <w:rsid w:val="00823C79"/>
    <w:rsid w:val="00823F8E"/>
    <w:rsid w:val="008246C4"/>
    <w:rsid w:val="00824CF2"/>
    <w:rsid w:val="00824E00"/>
    <w:rsid w:val="00825836"/>
    <w:rsid w:val="008279FA"/>
    <w:rsid w:val="00827D42"/>
    <w:rsid w:val="00830E38"/>
    <w:rsid w:val="0083244A"/>
    <w:rsid w:val="00832F4F"/>
    <w:rsid w:val="0083592A"/>
    <w:rsid w:val="00841218"/>
    <w:rsid w:val="00843DF5"/>
    <w:rsid w:val="00845B4C"/>
    <w:rsid w:val="00847171"/>
    <w:rsid w:val="00847E19"/>
    <w:rsid w:val="00855543"/>
    <w:rsid w:val="0085705D"/>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A6332"/>
    <w:rsid w:val="008B1760"/>
    <w:rsid w:val="008B2A80"/>
    <w:rsid w:val="008B3797"/>
    <w:rsid w:val="008B3A8B"/>
    <w:rsid w:val="008B46FE"/>
    <w:rsid w:val="008B4CAB"/>
    <w:rsid w:val="008B7E2D"/>
    <w:rsid w:val="008C275A"/>
    <w:rsid w:val="008C301F"/>
    <w:rsid w:val="008C4238"/>
    <w:rsid w:val="008C4900"/>
    <w:rsid w:val="008C4B50"/>
    <w:rsid w:val="008C4BF1"/>
    <w:rsid w:val="008C5260"/>
    <w:rsid w:val="008D06D3"/>
    <w:rsid w:val="008D0FD1"/>
    <w:rsid w:val="008D2C32"/>
    <w:rsid w:val="008D613A"/>
    <w:rsid w:val="008D6457"/>
    <w:rsid w:val="008D670D"/>
    <w:rsid w:val="008D6FE9"/>
    <w:rsid w:val="008E0EB8"/>
    <w:rsid w:val="008E2AE4"/>
    <w:rsid w:val="008E2CD5"/>
    <w:rsid w:val="008E50E6"/>
    <w:rsid w:val="008E5B9C"/>
    <w:rsid w:val="008F086E"/>
    <w:rsid w:val="008F08B1"/>
    <w:rsid w:val="008F1FFD"/>
    <w:rsid w:val="008F25CE"/>
    <w:rsid w:val="008F4488"/>
    <w:rsid w:val="008F686C"/>
    <w:rsid w:val="00901468"/>
    <w:rsid w:val="0090273A"/>
    <w:rsid w:val="00910DB5"/>
    <w:rsid w:val="00913D8F"/>
    <w:rsid w:val="009148DE"/>
    <w:rsid w:val="0091782F"/>
    <w:rsid w:val="00920B89"/>
    <w:rsid w:val="009225D0"/>
    <w:rsid w:val="00933015"/>
    <w:rsid w:val="00936AD4"/>
    <w:rsid w:val="00940AD9"/>
    <w:rsid w:val="009412FC"/>
    <w:rsid w:val="00941979"/>
    <w:rsid w:val="00941E30"/>
    <w:rsid w:val="0094299E"/>
    <w:rsid w:val="00943265"/>
    <w:rsid w:val="00943D68"/>
    <w:rsid w:val="00944B4B"/>
    <w:rsid w:val="00946381"/>
    <w:rsid w:val="009506B6"/>
    <w:rsid w:val="00955E6A"/>
    <w:rsid w:val="009566EC"/>
    <w:rsid w:val="00956CEB"/>
    <w:rsid w:val="009647FA"/>
    <w:rsid w:val="00967E2D"/>
    <w:rsid w:val="009751D9"/>
    <w:rsid w:val="009770BA"/>
    <w:rsid w:val="009777D9"/>
    <w:rsid w:val="00981444"/>
    <w:rsid w:val="00982C93"/>
    <w:rsid w:val="009842D3"/>
    <w:rsid w:val="00985AE4"/>
    <w:rsid w:val="00986F81"/>
    <w:rsid w:val="00991B88"/>
    <w:rsid w:val="00992BFB"/>
    <w:rsid w:val="00996843"/>
    <w:rsid w:val="00996B4A"/>
    <w:rsid w:val="009A1063"/>
    <w:rsid w:val="009A301D"/>
    <w:rsid w:val="009A30C3"/>
    <w:rsid w:val="009A3F62"/>
    <w:rsid w:val="009A5753"/>
    <w:rsid w:val="009A579D"/>
    <w:rsid w:val="009A696E"/>
    <w:rsid w:val="009B24B2"/>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0D63"/>
    <w:rsid w:val="009D1D9B"/>
    <w:rsid w:val="009D25B2"/>
    <w:rsid w:val="009D5718"/>
    <w:rsid w:val="009E08E3"/>
    <w:rsid w:val="009E3297"/>
    <w:rsid w:val="009E541D"/>
    <w:rsid w:val="009E5810"/>
    <w:rsid w:val="009F0174"/>
    <w:rsid w:val="009F089C"/>
    <w:rsid w:val="009F17ED"/>
    <w:rsid w:val="009F29F6"/>
    <w:rsid w:val="009F3F04"/>
    <w:rsid w:val="009F4562"/>
    <w:rsid w:val="009F6F6F"/>
    <w:rsid w:val="009F734F"/>
    <w:rsid w:val="00A00506"/>
    <w:rsid w:val="00A018C6"/>
    <w:rsid w:val="00A0490C"/>
    <w:rsid w:val="00A05D20"/>
    <w:rsid w:val="00A05EFE"/>
    <w:rsid w:val="00A148F5"/>
    <w:rsid w:val="00A14EDE"/>
    <w:rsid w:val="00A20163"/>
    <w:rsid w:val="00A20881"/>
    <w:rsid w:val="00A209D8"/>
    <w:rsid w:val="00A246B6"/>
    <w:rsid w:val="00A26BA1"/>
    <w:rsid w:val="00A27463"/>
    <w:rsid w:val="00A2790B"/>
    <w:rsid w:val="00A31D44"/>
    <w:rsid w:val="00A339FE"/>
    <w:rsid w:val="00A33F23"/>
    <w:rsid w:val="00A348AC"/>
    <w:rsid w:val="00A37DC3"/>
    <w:rsid w:val="00A412B1"/>
    <w:rsid w:val="00A41537"/>
    <w:rsid w:val="00A47E70"/>
    <w:rsid w:val="00A506DB"/>
    <w:rsid w:val="00A50CF0"/>
    <w:rsid w:val="00A5180D"/>
    <w:rsid w:val="00A53868"/>
    <w:rsid w:val="00A5504A"/>
    <w:rsid w:val="00A55753"/>
    <w:rsid w:val="00A565AD"/>
    <w:rsid w:val="00A57FAE"/>
    <w:rsid w:val="00A61372"/>
    <w:rsid w:val="00A62929"/>
    <w:rsid w:val="00A62CEA"/>
    <w:rsid w:val="00A63896"/>
    <w:rsid w:val="00A64F81"/>
    <w:rsid w:val="00A6750D"/>
    <w:rsid w:val="00A67E68"/>
    <w:rsid w:val="00A7016F"/>
    <w:rsid w:val="00A70AD1"/>
    <w:rsid w:val="00A7100D"/>
    <w:rsid w:val="00A727BE"/>
    <w:rsid w:val="00A739DA"/>
    <w:rsid w:val="00A7580D"/>
    <w:rsid w:val="00A7671C"/>
    <w:rsid w:val="00A77A6E"/>
    <w:rsid w:val="00A81952"/>
    <w:rsid w:val="00A83B12"/>
    <w:rsid w:val="00A84302"/>
    <w:rsid w:val="00A84762"/>
    <w:rsid w:val="00A85A7B"/>
    <w:rsid w:val="00A86027"/>
    <w:rsid w:val="00A8751A"/>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1FE5"/>
    <w:rsid w:val="00AF2FF7"/>
    <w:rsid w:val="00AF33C4"/>
    <w:rsid w:val="00AF3B93"/>
    <w:rsid w:val="00AF66BE"/>
    <w:rsid w:val="00B05751"/>
    <w:rsid w:val="00B058DD"/>
    <w:rsid w:val="00B076BF"/>
    <w:rsid w:val="00B112E1"/>
    <w:rsid w:val="00B12A12"/>
    <w:rsid w:val="00B1326F"/>
    <w:rsid w:val="00B13705"/>
    <w:rsid w:val="00B148FA"/>
    <w:rsid w:val="00B17C0D"/>
    <w:rsid w:val="00B17CC6"/>
    <w:rsid w:val="00B22F6A"/>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5DB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498"/>
    <w:rsid w:val="00BB3754"/>
    <w:rsid w:val="00BB3CCC"/>
    <w:rsid w:val="00BB5DFC"/>
    <w:rsid w:val="00BB634F"/>
    <w:rsid w:val="00BB7EEC"/>
    <w:rsid w:val="00BC1FCD"/>
    <w:rsid w:val="00BD096C"/>
    <w:rsid w:val="00BD0FDA"/>
    <w:rsid w:val="00BD279D"/>
    <w:rsid w:val="00BD6BB8"/>
    <w:rsid w:val="00BE2D0C"/>
    <w:rsid w:val="00BE3CF6"/>
    <w:rsid w:val="00BE42A2"/>
    <w:rsid w:val="00BE50A7"/>
    <w:rsid w:val="00BE73A1"/>
    <w:rsid w:val="00BF0430"/>
    <w:rsid w:val="00BF0547"/>
    <w:rsid w:val="00BF0733"/>
    <w:rsid w:val="00BF10A7"/>
    <w:rsid w:val="00BF148D"/>
    <w:rsid w:val="00BF1537"/>
    <w:rsid w:val="00BF2C5D"/>
    <w:rsid w:val="00BF598F"/>
    <w:rsid w:val="00BF703F"/>
    <w:rsid w:val="00C00EBE"/>
    <w:rsid w:val="00C01181"/>
    <w:rsid w:val="00C0196A"/>
    <w:rsid w:val="00C01FFE"/>
    <w:rsid w:val="00C0417A"/>
    <w:rsid w:val="00C07C80"/>
    <w:rsid w:val="00C118AE"/>
    <w:rsid w:val="00C12AF6"/>
    <w:rsid w:val="00C13216"/>
    <w:rsid w:val="00C17B88"/>
    <w:rsid w:val="00C20A07"/>
    <w:rsid w:val="00C2194E"/>
    <w:rsid w:val="00C232A1"/>
    <w:rsid w:val="00C2548F"/>
    <w:rsid w:val="00C2586F"/>
    <w:rsid w:val="00C30D83"/>
    <w:rsid w:val="00C36E60"/>
    <w:rsid w:val="00C403CB"/>
    <w:rsid w:val="00C4146B"/>
    <w:rsid w:val="00C43FC7"/>
    <w:rsid w:val="00C53387"/>
    <w:rsid w:val="00C53FE7"/>
    <w:rsid w:val="00C54685"/>
    <w:rsid w:val="00C5746B"/>
    <w:rsid w:val="00C61DCE"/>
    <w:rsid w:val="00C6485E"/>
    <w:rsid w:val="00C648EC"/>
    <w:rsid w:val="00C64FA4"/>
    <w:rsid w:val="00C660DA"/>
    <w:rsid w:val="00C6688B"/>
    <w:rsid w:val="00C668B3"/>
    <w:rsid w:val="00C66BA2"/>
    <w:rsid w:val="00C7425A"/>
    <w:rsid w:val="00C7432E"/>
    <w:rsid w:val="00C77D5D"/>
    <w:rsid w:val="00C8030E"/>
    <w:rsid w:val="00C80559"/>
    <w:rsid w:val="00C81EBC"/>
    <w:rsid w:val="00C82A10"/>
    <w:rsid w:val="00C82B12"/>
    <w:rsid w:val="00C83C94"/>
    <w:rsid w:val="00C84C00"/>
    <w:rsid w:val="00C867E8"/>
    <w:rsid w:val="00C86D90"/>
    <w:rsid w:val="00C86EAF"/>
    <w:rsid w:val="00C90F67"/>
    <w:rsid w:val="00C90FD2"/>
    <w:rsid w:val="00C91803"/>
    <w:rsid w:val="00C93D8A"/>
    <w:rsid w:val="00C949E3"/>
    <w:rsid w:val="00C95079"/>
    <w:rsid w:val="00C95985"/>
    <w:rsid w:val="00C96A0D"/>
    <w:rsid w:val="00C96F14"/>
    <w:rsid w:val="00CA0049"/>
    <w:rsid w:val="00CA0A76"/>
    <w:rsid w:val="00CA0FC6"/>
    <w:rsid w:val="00CA1D47"/>
    <w:rsid w:val="00CA2540"/>
    <w:rsid w:val="00CA4B90"/>
    <w:rsid w:val="00CA54F5"/>
    <w:rsid w:val="00CA59F0"/>
    <w:rsid w:val="00CB0027"/>
    <w:rsid w:val="00CB071C"/>
    <w:rsid w:val="00CB0B25"/>
    <w:rsid w:val="00CB0ECF"/>
    <w:rsid w:val="00CB171A"/>
    <w:rsid w:val="00CB23EF"/>
    <w:rsid w:val="00CB32FA"/>
    <w:rsid w:val="00CB39A7"/>
    <w:rsid w:val="00CB3A14"/>
    <w:rsid w:val="00CB4D1E"/>
    <w:rsid w:val="00CB4D30"/>
    <w:rsid w:val="00CB7902"/>
    <w:rsid w:val="00CC15C3"/>
    <w:rsid w:val="00CC2D01"/>
    <w:rsid w:val="00CC2FD0"/>
    <w:rsid w:val="00CC407D"/>
    <w:rsid w:val="00CC5026"/>
    <w:rsid w:val="00CC68D0"/>
    <w:rsid w:val="00CC700C"/>
    <w:rsid w:val="00CC7BDE"/>
    <w:rsid w:val="00CD1543"/>
    <w:rsid w:val="00CD2270"/>
    <w:rsid w:val="00CD2D54"/>
    <w:rsid w:val="00CD3D72"/>
    <w:rsid w:val="00CD604E"/>
    <w:rsid w:val="00CE0C46"/>
    <w:rsid w:val="00CE2A76"/>
    <w:rsid w:val="00CE3226"/>
    <w:rsid w:val="00CE640F"/>
    <w:rsid w:val="00CE7204"/>
    <w:rsid w:val="00CE7D02"/>
    <w:rsid w:val="00CF1E17"/>
    <w:rsid w:val="00CF2C02"/>
    <w:rsid w:val="00CF40BD"/>
    <w:rsid w:val="00CF4E62"/>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1737E"/>
    <w:rsid w:val="00D20C4E"/>
    <w:rsid w:val="00D22A7A"/>
    <w:rsid w:val="00D23306"/>
    <w:rsid w:val="00D24991"/>
    <w:rsid w:val="00D27CFE"/>
    <w:rsid w:val="00D32A3F"/>
    <w:rsid w:val="00D33157"/>
    <w:rsid w:val="00D409F8"/>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2AA"/>
    <w:rsid w:val="00D676B9"/>
    <w:rsid w:val="00D7069E"/>
    <w:rsid w:val="00D725C7"/>
    <w:rsid w:val="00D764F3"/>
    <w:rsid w:val="00D76AA3"/>
    <w:rsid w:val="00D76F0D"/>
    <w:rsid w:val="00D80052"/>
    <w:rsid w:val="00D80F8C"/>
    <w:rsid w:val="00D827E8"/>
    <w:rsid w:val="00D83946"/>
    <w:rsid w:val="00D9234B"/>
    <w:rsid w:val="00D92ED7"/>
    <w:rsid w:val="00D94FCB"/>
    <w:rsid w:val="00DA1CED"/>
    <w:rsid w:val="00DA2527"/>
    <w:rsid w:val="00DA2E6B"/>
    <w:rsid w:val="00DA495D"/>
    <w:rsid w:val="00DA5438"/>
    <w:rsid w:val="00DA7BBB"/>
    <w:rsid w:val="00DB219C"/>
    <w:rsid w:val="00DB2320"/>
    <w:rsid w:val="00DB5249"/>
    <w:rsid w:val="00DB6556"/>
    <w:rsid w:val="00DC0C92"/>
    <w:rsid w:val="00DC1BBD"/>
    <w:rsid w:val="00DC3278"/>
    <w:rsid w:val="00DC3C56"/>
    <w:rsid w:val="00DC4C58"/>
    <w:rsid w:val="00DC4DE9"/>
    <w:rsid w:val="00DC56CD"/>
    <w:rsid w:val="00DC5907"/>
    <w:rsid w:val="00DD0054"/>
    <w:rsid w:val="00DD0F34"/>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071FA"/>
    <w:rsid w:val="00E10036"/>
    <w:rsid w:val="00E10C6A"/>
    <w:rsid w:val="00E13561"/>
    <w:rsid w:val="00E13F3D"/>
    <w:rsid w:val="00E17093"/>
    <w:rsid w:val="00E17B60"/>
    <w:rsid w:val="00E200EC"/>
    <w:rsid w:val="00E23B8B"/>
    <w:rsid w:val="00E261D1"/>
    <w:rsid w:val="00E30587"/>
    <w:rsid w:val="00E30DBA"/>
    <w:rsid w:val="00E32B63"/>
    <w:rsid w:val="00E33F82"/>
    <w:rsid w:val="00E34898"/>
    <w:rsid w:val="00E40F3C"/>
    <w:rsid w:val="00E41617"/>
    <w:rsid w:val="00E42111"/>
    <w:rsid w:val="00E4422E"/>
    <w:rsid w:val="00E50099"/>
    <w:rsid w:val="00E50A96"/>
    <w:rsid w:val="00E51E62"/>
    <w:rsid w:val="00E51F5F"/>
    <w:rsid w:val="00E5390A"/>
    <w:rsid w:val="00E54872"/>
    <w:rsid w:val="00E60184"/>
    <w:rsid w:val="00E60422"/>
    <w:rsid w:val="00E60768"/>
    <w:rsid w:val="00E60B8D"/>
    <w:rsid w:val="00E667E4"/>
    <w:rsid w:val="00E66C1E"/>
    <w:rsid w:val="00E679A8"/>
    <w:rsid w:val="00E70544"/>
    <w:rsid w:val="00E70686"/>
    <w:rsid w:val="00E707DB"/>
    <w:rsid w:val="00E72C57"/>
    <w:rsid w:val="00E73515"/>
    <w:rsid w:val="00E74610"/>
    <w:rsid w:val="00E74A73"/>
    <w:rsid w:val="00E74D94"/>
    <w:rsid w:val="00E767EB"/>
    <w:rsid w:val="00E76DF1"/>
    <w:rsid w:val="00E77DA4"/>
    <w:rsid w:val="00E80530"/>
    <w:rsid w:val="00E82BA9"/>
    <w:rsid w:val="00E833D7"/>
    <w:rsid w:val="00E838F3"/>
    <w:rsid w:val="00E853B2"/>
    <w:rsid w:val="00E8672A"/>
    <w:rsid w:val="00E90364"/>
    <w:rsid w:val="00E96EF5"/>
    <w:rsid w:val="00EA0303"/>
    <w:rsid w:val="00EA11EF"/>
    <w:rsid w:val="00EA27ED"/>
    <w:rsid w:val="00EA350A"/>
    <w:rsid w:val="00EA3AFA"/>
    <w:rsid w:val="00EA47C1"/>
    <w:rsid w:val="00EA7D47"/>
    <w:rsid w:val="00EB09B7"/>
    <w:rsid w:val="00EB1ACF"/>
    <w:rsid w:val="00EB248E"/>
    <w:rsid w:val="00EB3511"/>
    <w:rsid w:val="00EB5CCE"/>
    <w:rsid w:val="00EB5E6D"/>
    <w:rsid w:val="00EB6D95"/>
    <w:rsid w:val="00EB6EA2"/>
    <w:rsid w:val="00EC2EBF"/>
    <w:rsid w:val="00EC3777"/>
    <w:rsid w:val="00EC39E8"/>
    <w:rsid w:val="00EC4D6F"/>
    <w:rsid w:val="00EC62A0"/>
    <w:rsid w:val="00EC64CE"/>
    <w:rsid w:val="00EC65ED"/>
    <w:rsid w:val="00EC6B2D"/>
    <w:rsid w:val="00ED0071"/>
    <w:rsid w:val="00ED2FB8"/>
    <w:rsid w:val="00ED520A"/>
    <w:rsid w:val="00ED565F"/>
    <w:rsid w:val="00ED6AA5"/>
    <w:rsid w:val="00EE1994"/>
    <w:rsid w:val="00EE7D7C"/>
    <w:rsid w:val="00EF17F4"/>
    <w:rsid w:val="00EF5A8A"/>
    <w:rsid w:val="00EF5F9E"/>
    <w:rsid w:val="00EF67F7"/>
    <w:rsid w:val="00EF75A9"/>
    <w:rsid w:val="00F00D75"/>
    <w:rsid w:val="00F03399"/>
    <w:rsid w:val="00F03A2C"/>
    <w:rsid w:val="00F03D43"/>
    <w:rsid w:val="00F046AD"/>
    <w:rsid w:val="00F046D0"/>
    <w:rsid w:val="00F0618B"/>
    <w:rsid w:val="00F067CF"/>
    <w:rsid w:val="00F077D5"/>
    <w:rsid w:val="00F11626"/>
    <w:rsid w:val="00F13705"/>
    <w:rsid w:val="00F206F6"/>
    <w:rsid w:val="00F210BD"/>
    <w:rsid w:val="00F22DAA"/>
    <w:rsid w:val="00F22FBE"/>
    <w:rsid w:val="00F23D4C"/>
    <w:rsid w:val="00F2445C"/>
    <w:rsid w:val="00F25B13"/>
    <w:rsid w:val="00F25D98"/>
    <w:rsid w:val="00F300FB"/>
    <w:rsid w:val="00F30843"/>
    <w:rsid w:val="00F31F1B"/>
    <w:rsid w:val="00F328A4"/>
    <w:rsid w:val="00F33115"/>
    <w:rsid w:val="00F35240"/>
    <w:rsid w:val="00F364A8"/>
    <w:rsid w:val="00F3797B"/>
    <w:rsid w:val="00F41333"/>
    <w:rsid w:val="00F42987"/>
    <w:rsid w:val="00F42DCD"/>
    <w:rsid w:val="00F432EC"/>
    <w:rsid w:val="00F455A9"/>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3259"/>
    <w:rsid w:val="00F76467"/>
    <w:rsid w:val="00F8111D"/>
    <w:rsid w:val="00F81CC8"/>
    <w:rsid w:val="00F82C86"/>
    <w:rsid w:val="00F83071"/>
    <w:rsid w:val="00F85044"/>
    <w:rsid w:val="00F9385C"/>
    <w:rsid w:val="00F96C35"/>
    <w:rsid w:val="00F9747C"/>
    <w:rsid w:val="00FA047C"/>
    <w:rsid w:val="00FA140E"/>
    <w:rsid w:val="00FA1C49"/>
    <w:rsid w:val="00FA28A6"/>
    <w:rsid w:val="00FA2914"/>
    <w:rsid w:val="00FA32C2"/>
    <w:rsid w:val="00FA353E"/>
    <w:rsid w:val="00FA535B"/>
    <w:rsid w:val="00FA627D"/>
    <w:rsid w:val="00FA643B"/>
    <w:rsid w:val="00FB1AB3"/>
    <w:rsid w:val="00FB209A"/>
    <w:rsid w:val="00FB2AE7"/>
    <w:rsid w:val="00FB35C7"/>
    <w:rsid w:val="00FB4D52"/>
    <w:rsid w:val="00FB6386"/>
    <w:rsid w:val="00FC2BA5"/>
    <w:rsid w:val="00FC46AB"/>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9E581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2</Pages>
  <Words>266</Words>
  <Characters>1522</Characters>
  <Application>Microsoft Office Word</Application>
  <DocSecurity>0</DocSecurity>
  <Lines>12</Lines>
  <Paragraphs>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1900-01-01T05:00:00Z</cp:lastPrinted>
  <dcterms:created xsi:type="dcterms:W3CDTF">2022-03-30T19:08:00Z</dcterms:created>
  <dcterms:modified xsi:type="dcterms:W3CDTF">2022-03-30T19:09:00Z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