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580CDB3"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FC46AB">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BB3498" w:rsidRPr="00D33157">
        <w:rPr>
          <w:b/>
          <w:noProof/>
          <w:sz w:val="24"/>
          <w:lang w:val="de-DE"/>
        </w:rPr>
        <w:t>22</w:t>
      </w:r>
      <w:r w:rsidR="00BB3498">
        <w:rPr>
          <w:b/>
          <w:noProof/>
          <w:sz w:val="24"/>
          <w:lang w:val="de-DE"/>
        </w:rPr>
        <w:t>0</w:t>
      </w:r>
      <w:r w:rsidR="00FC46AB">
        <w:rPr>
          <w:b/>
          <w:noProof/>
          <w:sz w:val="24"/>
          <w:lang w:val="de-DE"/>
        </w:rPr>
        <w:t>35</w:t>
      </w:r>
      <w:r w:rsidR="003D70A8">
        <w:rPr>
          <w:b/>
          <w:noProof/>
          <w:sz w:val="24"/>
          <w:lang w:val="de-DE"/>
        </w:rPr>
        <w:t>1</w:t>
      </w:r>
    </w:p>
    <w:p w14:paraId="52D4CE2D" w14:textId="31BC8803"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7937CC">
        <w:rPr>
          <w:b/>
          <w:noProof/>
          <w:sz w:val="24"/>
        </w:rPr>
        <w:t>6</w:t>
      </w:r>
      <w:r w:rsidRPr="00544256">
        <w:rPr>
          <w:b/>
          <w:noProof/>
          <w:sz w:val="24"/>
        </w:rPr>
        <w:t xml:space="preserve">th – </w:t>
      </w:r>
      <w:r w:rsidR="007937CC">
        <w:rPr>
          <w:b/>
          <w:noProof/>
          <w:sz w:val="24"/>
        </w:rPr>
        <w:t>14th</w:t>
      </w:r>
      <w:r w:rsidRPr="00544256">
        <w:rPr>
          <w:b/>
          <w:noProof/>
          <w:sz w:val="24"/>
        </w:rPr>
        <w:t xml:space="preserve"> </w:t>
      </w:r>
      <w:r w:rsidR="007937CC">
        <w:rPr>
          <w:b/>
          <w:noProof/>
          <w:sz w:val="24"/>
        </w:rPr>
        <w:t>April</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1760137C" w:rsidR="001E41F3" w:rsidRDefault="00A97B2A">
            <w:pPr>
              <w:pStyle w:val="CRCoverPage"/>
              <w:spacing w:after="0"/>
              <w:jc w:val="center"/>
              <w:rPr>
                <w:noProof/>
              </w:rPr>
            </w:pPr>
            <w:r w:rsidRPr="00A97B2A">
              <w:rPr>
                <w:b/>
                <w:noProof/>
                <w:sz w:val="32"/>
                <w:highlight w:val="yellow"/>
              </w:rPr>
              <w:t>DRAFT</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5F01E1C" w:rsidR="001E41F3" w:rsidRPr="00410371" w:rsidRDefault="00DC3278" w:rsidP="00DC3278">
            <w:pPr>
              <w:pStyle w:val="CRCoverPage"/>
              <w:spacing w:after="0"/>
              <w:jc w:val="center"/>
              <w:rPr>
                <w:b/>
                <w:noProof/>
                <w:sz w:val="28"/>
              </w:rPr>
            </w:pPr>
            <w:r w:rsidRPr="00DC3278">
              <w:rPr>
                <w:b/>
                <w:noProof/>
                <w:sz w:val="28"/>
              </w:rPr>
              <w:t>26</w:t>
            </w:r>
            <w:r>
              <w:t>.</w:t>
            </w:r>
            <w:r w:rsidR="003D70A8">
              <w:rPr>
                <w:b/>
                <w:noProof/>
                <w:sz w:val="28"/>
              </w:rPr>
              <w:t>348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115A2C" w:rsidR="001E41F3" w:rsidRPr="00410371" w:rsidRDefault="00A97B2A" w:rsidP="00547111">
            <w:pPr>
              <w:pStyle w:val="CRCoverPage"/>
              <w:spacing w:after="0"/>
              <w:rPr>
                <w:noProof/>
              </w:rPr>
            </w:pPr>
            <w:r>
              <w:rPr>
                <w:noProof/>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F4EAB9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1ADED8F5" w:rsidR="001E41F3" w:rsidRPr="00195208" w:rsidRDefault="00CE3226">
            <w:pPr>
              <w:pStyle w:val="CRCoverPage"/>
              <w:spacing w:after="0"/>
              <w:jc w:val="center"/>
              <w:rPr>
                <w:b/>
                <w:bCs/>
                <w:noProof/>
                <w:sz w:val="28"/>
              </w:rPr>
            </w:pPr>
            <w:r>
              <w:rPr>
                <w:b/>
                <w:bCs/>
                <w:noProof/>
                <w:sz w:val="28"/>
              </w:rPr>
              <w:t>1</w:t>
            </w:r>
            <w:r w:rsidR="00010B51">
              <w:rPr>
                <w:b/>
                <w:bCs/>
                <w:noProof/>
                <w:sz w:val="28"/>
              </w:rPr>
              <w:t>6</w:t>
            </w:r>
            <w:r>
              <w:rPr>
                <w:b/>
                <w:bCs/>
                <w:noProof/>
                <w:sz w:val="28"/>
              </w:rPr>
              <w:t>.</w:t>
            </w:r>
            <w:r w:rsidR="00010B51">
              <w:rPr>
                <w:b/>
                <w:bCs/>
                <w:noProof/>
                <w:sz w:val="2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5677103" w:rsidR="001E41F3" w:rsidRPr="004F2C53" w:rsidRDefault="007C3492">
            <w:pPr>
              <w:pStyle w:val="CRCoverPage"/>
              <w:spacing w:after="0"/>
              <w:ind w:left="100"/>
              <w:rPr>
                <w:b/>
                <w:bCs/>
                <w:noProof/>
              </w:rPr>
            </w:pPr>
            <w:r w:rsidRPr="007C3492">
              <w:rPr>
                <w:b/>
                <w:bCs/>
              </w:rPr>
              <w:t xml:space="preserve">[5MBP3] </w:t>
            </w:r>
            <w:proofErr w:type="spellStart"/>
            <w:r w:rsidRPr="007C3492">
              <w:rPr>
                <w:b/>
                <w:bCs/>
              </w:rPr>
              <w:t>xMB</w:t>
            </w:r>
            <w:proofErr w:type="spellEnd"/>
            <w:r w:rsidRPr="007C3492">
              <w:rPr>
                <w:b/>
                <w:bCs/>
              </w:rPr>
              <w:t xml:space="preserve"> Extensions for 5GMS via </w:t>
            </w:r>
            <w:proofErr w:type="spellStart"/>
            <w:r w:rsidRPr="007C3492">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B22CCB4"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3171B186" w:rsidR="001E41F3" w:rsidRDefault="00DB5249"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2A3422C" w:rsidR="001E41F3" w:rsidRDefault="00E41617">
            <w:pPr>
              <w:pStyle w:val="CRCoverPage"/>
              <w:spacing w:after="0"/>
              <w:ind w:left="100"/>
              <w:rPr>
                <w:noProof/>
              </w:rPr>
            </w:pPr>
            <w:r>
              <w:t>5MB</w:t>
            </w:r>
            <w:r w:rsidR="00DB5249">
              <w:t>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D892F31" w:rsidR="001E41F3" w:rsidRDefault="00DB5249">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3B4F1F">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73BA93C" w:rsidR="005C5269" w:rsidRDefault="008977C3" w:rsidP="005C5269">
            <w:pPr>
              <w:pStyle w:val="CRCoverPage"/>
              <w:spacing w:after="0"/>
              <w:ind w:left="100"/>
              <w:rPr>
                <w:noProof/>
              </w:rPr>
            </w:pPr>
            <w:r>
              <w:rPr>
                <w:noProof/>
              </w:rPr>
              <w:t xml:space="preserve">See </w:t>
            </w:r>
            <w:r w:rsidR="00675880">
              <w:rPr>
                <w:noProof/>
              </w:rPr>
              <w:t xml:space="preserve">work item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FC65CF4" w:rsidR="001E41F3" w:rsidRDefault="002A0B00" w:rsidP="002A0B00">
            <w:pPr>
              <w:pStyle w:val="B10"/>
              <w:ind w:left="0" w:firstLine="0"/>
            </w:pPr>
            <w:r>
              <w:t xml:space="preserve">Add 5GMS via </w:t>
            </w:r>
            <w:proofErr w:type="spellStart"/>
            <w:r>
              <w:t>eMBMS</w:t>
            </w:r>
            <w:proofErr w:type="spellEnd"/>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0943B00" w:rsidR="001E41F3" w:rsidRDefault="00E50099">
            <w:pPr>
              <w:pStyle w:val="CRCoverPage"/>
              <w:spacing w:after="0"/>
              <w:ind w:left="100"/>
              <w:rPr>
                <w:noProof/>
              </w:rPr>
            </w:pPr>
            <w:r>
              <w:rPr>
                <w:noProof/>
              </w:rPr>
              <w:t>See attached</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051E8ED6" w:rsidR="001E41F3" w:rsidRDefault="00C82B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8C4683B" w:rsidR="008B1760" w:rsidRDefault="008A6332" w:rsidP="008223BC">
            <w:pPr>
              <w:pStyle w:val="CRCoverPage"/>
              <w:spacing w:after="0"/>
              <w:rPr>
                <w:noProof/>
              </w:rPr>
            </w:pPr>
            <w:r>
              <w:rPr>
                <w:noProof/>
              </w:rPr>
              <w:t xml:space="preserve">It seems that no stage-3 updates in </w:t>
            </w:r>
            <w:r w:rsidR="001C0EF6">
              <w:rPr>
                <w:noProof/>
              </w:rPr>
              <w:t>CT3 are needed on this for now which is good.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2069FE"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FBB2119" w14:textId="0C135696" w:rsidR="00B32127" w:rsidRPr="007A2CF4" w:rsidRDefault="00C00EBE" w:rsidP="008052DE">
      <w:r>
        <w:t>Changes are attached</w:t>
      </w:r>
    </w:p>
    <w:sectPr w:rsidR="00B32127" w:rsidRPr="007A2C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AB72C" w14:textId="77777777" w:rsidR="003B4F1F" w:rsidRDefault="003B4F1F">
      <w:r>
        <w:separator/>
      </w:r>
    </w:p>
  </w:endnote>
  <w:endnote w:type="continuationSeparator" w:id="0">
    <w:p w14:paraId="532E7E0F" w14:textId="77777777" w:rsidR="003B4F1F" w:rsidRDefault="003B4F1F">
      <w:r>
        <w:continuationSeparator/>
      </w:r>
    </w:p>
  </w:endnote>
  <w:endnote w:type="continuationNotice" w:id="1">
    <w:p w14:paraId="511EB392" w14:textId="77777777" w:rsidR="003B4F1F" w:rsidRDefault="003B4F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F462" w14:textId="77777777" w:rsidR="003B4F1F" w:rsidRDefault="003B4F1F">
      <w:r>
        <w:separator/>
      </w:r>
    </w:p>
  </w:footnote>
  <w:footnote w:type="continuationSeparator" w:id="0">
    <w:p w14:paraId="28C0E2C7" w14:textId="77777777" w:rsidR="003B4F1F" w:rsidRDefault="003B4F1F">
      <w:r>
        <w:continuationSeparator/>
      </w:r>
    </w:p>
  </w:footnote>
  <w:footnote w:type="continuationNotice" w:id="1">
    <w:p w14:paraId="5091789D" w14:textId="77777777" w:rsidR="003B4F1F" w:rsidRDefault="003B4F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36234F"/>
    <w:multiLevelType w:val="hybridMultilevel"/>
    <w:tmpl w:val="BE52D934"/>
    <w:lvl w:ilvl="0" w:tplc="E80810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9"/>
  </w:num>
  <w:num w:numId="4">
    <w:abstractNumId w:val="0"/>
  </w:num>
  <w:num w:numId="5">
    <w:abstractNumId w:val="6"/>
  </w:num>
  <w:num w:numId="6">
    <w:abstractNumId w:val="11"/>
  </w:num>
  <w:num w:numId="7">
    <w:abstractNumId w:val="1"/>
  </w:num>
  <w:num w:numId="8">
    <w:abstractNumId w:val="12"/>
  </w:num>
  <w:num w:numId="9">
    <w:abstractNumId w:val="7"/>
  </w:num>
  <w:num w:numId="10">
    <w:abstractNumId w:val="10"/>
  </w:num>
  <w:num w:numId="11">
    <w:abstractNumId w:val="4"/>
  </w:num>
  <w:num w:numId="12">
    <w:abstractNumId w:val="8"/>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1E7"/>
    <w:rsid w:val="00007B20"/>
    <w:rsid w:val="00010B51"/>
    <w:rsid w:val="000115C0"/>
    <w:rsid w:val="00012416"/>
    <w:rsid w:val="0001268D"/>
    <w:rsid w:val="000163D8"/>
    <w:rsid w:val="0002087F"/>
    <w:rsid w:val="000213BD"/>
    <w:rsid w:val="00021A24"/>
    <w:rsid w:val="00022E4A"/>
    <w:rsid w:val="00024CB5"/>
    <w:rsid w:val="0002516F"/>
    <w:rsid w:val="000267D5"/>
    <w:rsid w:val="000312F9"/>
    <w:rsid w:val="00032626"/>
    <w:rsid w:val="0003433B"/>
    <w:rsid w:val="00035A26"/>
    <w:rsid w:val="00035AEC"/>
    <w:rsid w:val="000377F3"/>
    <w:rsid w:val="00037FC5"/>
    <w:rsid w:val="00040943"/>
    <w:rsid w:val="00041E6E"/>
    <w:rsid w:val="00042761"/>
    <w:rsid w:val="00045B00"/>
    <w:rsid w:val="0004622A"/>
    <w:rsid w:val="00050CA9"/>
    <w:rsid w:val="00051B13"/>
    <w:rsid w:val="00052A98"/>
    <w:rsid w:val="00060CDD"/>
    <w:rsid w:val="00060E76"/>
    <w:rsid w:val="000624BA"/>
    <w:rsid w:val="000634C5"/>
    <w:rsid w:val="000642BA"/>
    <w:rsid w:val="000643D0"/>
    <w:rsid w:val="00064E30"/>
    <w:rsid w:val="0006549B"/>
    <w:rsid w:val="00070997"/>
    <w:rsid w:val="00071E54"/>
    <w:rsid w:val="00072CAF"/>
    <w:rsid w:val="0007508F"/>
    <w:rsid w:val="0007715E"/>
    <w:rsid w:val="00080223"/>
    <w:rsid w:val="00080291"/>
    <w:rsid w:val="000851F6"/>
    <w:rsid w:val="00085A66"/>
    <w:rsid w:val="00087217"/>
    <w:rsid w:val="000876A9"/>
    <w:rsid w:val="00087DEC"/>
    <w:rsid w:val="000900C2"/>
    <w:rsid w:val="00091BAA"/>
    <w:rsid w:val="00092936"/>
    <w:rsid w:val="00092B29"/>
    <w:rsid w:val="0009496C"/>
    <w:rsid w:val="00095632"/>
    <w:rsid w:val="00096061"/>
    <w:rsid w:val="000A07BB"/>
    <w:rsid w:val="000A5872"/>
    <w:rsid w:val="000A6394"/>
    <w:rsid w:val="000A6A35"/>
    <w:rsid w:val="000A7C90"/>
    <w:rsid w:val="000B24F3"/>
    <w:rsid w:val="000B576F"/>
    <w:rsid w:val="000B7FED"/>
    <w:rsid w:val="000C038A"/>
    <w:rsid w:val="000C1CA4"/>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5211"/>
    <w:rsid w:val="000E5386"/>
    <w:rsid w:val="000F0AB6"/>
    <w:rsid w:val="000F0BE0"/>
    <w:rsid w:val="000F1161"/>
    <w:rsid w:val="000F33E4"/>
    <w:rsid w:val="000F6684"/>
    <w:rsid w:val="000F72BC"/>
    <w:rsid w:val="00101A2E"/>
    <w:rsid w:val="00103AB6"/>
    <w:rsid w:val="00103BEE"/>
    <w:rsid w:val="001112F1"/>
    <w:rsid w:val="00111708"/>
    <w:rsid w:val="00113787"/>
    <w:rsid w:val="00114026"/>
    <w:rsid w:val="0011402B"/>
    <w:rsid w:val="00122053"/>
    <w:rsid w:val="00124FAB"/>
    <w:rsid w:val="001268CC"/>
    <w:rsid w:val="00126DB5"/>
    <w:rsid w:val="0013424F"/>
    <w:rsid w:val="00134DE7"/>
    <w:rsid w:val="00134E80"/>
    <w:rsid w:val="00135A68"/>
    <w:rsid w:val="001370A8"/>
    <w:rsid w:val="001406B8"/>
    <w:rsid w:val="0014217A"/>
    <w:rsid w:val="00144F3D"/>
    <w:rsid w:val="00145609"/>
    <w:rsid w:val="00145AA7"/>
    <w:rsid w:val="00145D43"/>
    <w:rsid w:val="001463BE"/>
    <w:rsid w:val="00146C7D"/>
    <w:rsid w:val="00151312"/>
    <w:rsid w:val="00151568"/>
    <w:rsid w:val="00152BDE"/>
    <w:rsid w:val="00154AB9"/>
    <w:rsid w:val="00154FE0"/>
    <w:rsid w:val="00155F4C"/>
    <w:rsid w:val="00156F03"/>
    <w:rsid w:val="001612CF"/>
    <w:rsid w:val="00161F6C"/>
    <w:rsid w:val="00162AFB"/>
    <w:rsid w:val="00163B08"/>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0EF6"/>
    <w:rsid w:val="001C1B4D"/>
    <w:rsid w:val="001C7303"/>
    <w:rsid w:val="001D0ABC"/>
    <w:rsid w:val="001D0ACD"/>
    <w:rsid w:val="001D0B7B"/>
    <w:rsid w:val="001D0BDD"/>
    <w:rsid w:val="001D1246"/>
    <w:rsid w:val="001D5C3B"/>
    <w:rsid w:val="001D6FB8"/>
    <w:rsid w:val="001D7F9A"/>
    <w:rsid w:val="001E060B"/>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0184"/>
    <w:rsid w:val="002069FE"/>
    <w:rsid w:val="00207071"/>
    <w:rsid w:val="002072AC"/>
    <w:rsid w:val="002118D3"/>
    <w:rsid w:val="002150EC"/>
    <w:rsid w:val="00216434"/>
    <w:rsid w:val="00217057"/>
    <w:rsid w:val="002177A9"/>
    <w:rsid w:val="00223C1E"/>
    <w:rsid w:val="00226143"/>
    <w:rsid w:val="00232A57"/>
    <w:rsid w:val="00234A79"/>
    <w:rsid w:val="00235E0B"/>
    <w:rsid w:val="00237087"/>
    <w:rsid w:val="00243E2D"/>
    <w:rsid w:val="00244B72"/>
    <w:rsid w:val="00245F1E"/>
    <w:rsid w:val="00245F54"/>
    <w:rsid w:val="0025020B"/>
    <w:rsid w:val="002512D8"/>
    <w:rsid w:val="00251E5D"/>
    <w:rsid w:val="002549B3"/>
    <w:rsid w:val="0026004D"/>
    <w:rsid w:val="00263376"/>
    <w:rsid w:val="002640DD"/>
    <w:rsid w:val="0026557A"/>
    <w:rsid w:val="00271FFF"/>
    <w:rsid w:val="002725DF"/>
    <w:rsid w:val="00275D12"/>
    <w:rsid w:val="00280EA4"/>
    <w:rsid w:val="00281258"/>
    <w:rsid w:val="00281646"/>
    <w:rsid w:val="00282043"/>
    <w:rsid w:val="00284FEB"/>
    <w:rsid w:val="0028594C"/>
    <w:rsid w:val="00285FF7"/>
    <w:rsid w:val="002860C4"/>
    <w:rsid w:val="00286862"/>
    <w:rsid w:val="00286D29"/>
    <w:rsid w:val="00287307"/>
    <w:rsid w:val="002949C8"/>
    <w:rsid w:val="00296518"/>
    <w:rsid w:val="00296788"/>
    <w:rsid w:val="002A0B00"/>
    <w:rsid w:val="002A3F0C"/>
    <w:rsid w:val="002A468B"/>
    <w:rsid w:val="002A4757"/>
    <w:rsid w:val="002A50A1"/>
    <w:rsid w:val="002A50EB"/>
    <w:rsid w:val="002A6398"/>
    <w:rsid w:val="002A6847"/>
    <w:rsid w:val="002B0D43"/>
    <w:rsid w:val="002B1287"/>
    <w:rsid w:val="002B464D"/>
    <w:rsid w:val="002B5741"/>
    <w:rsid w:val="002C20CB"/>
    <w:rsid w:val="002C2B90"/>
    <w:rsid w:val="002C2E32"/>
    <w:rsid w:val="002C5229"/>
    <w:rsid w:val="002C6EFE"/>
    <w:rsid w:val="002C7F62"/>
    <w:rsid w:val="002D0F20"/>
    <w:rsid w:val="002D1B15"/>
    <w:rsid w:val="002D1F88"/>
    <w:rsid w:val="002D6149"/>
    <w:rsid w:val="002D679F"/>
    <w:rsid w:val="002D6C39"/>
    <w:rsid w:val="002D73A2"/>
    <w:rsid w:val="002E0CB3"/>
    <w:rsid w:val="002E2E47"/>
    <w:rsid w:val="002E324E"/>
    <w:rsid w:val="002E59D5"/>
    <w:rsid w:val="002F06D9"/>
    <w:rsid w:val="002F5557"/>
    <w:rsid w:val="00302902"/>
    <w:rsid w:val="00303CD6"/>
    <w:rsid w:val="00303F8F"/>
    <w:rsid w:val="00304339"/>
    <w:rsid w:val="00305409"/>
    <w:rsid w:val="003066FB"/>
    <w:rsid w:val="00312ECC"/>
    <w:rsid w:val="003133A9"/>
    <w:rsid w:val="00313C5A"/>
    <w:rsid w:val="00313CF4"/>
    <w:rsid w:val="0031406E"/>
    <w:rsid w:val="00314C90"/>
    <w:rsid w:val="003151B0"/>
    <w:rsid w:val="0031673B"/>
    <w:rsid w:val="00317621"/>
    <w:rsid w:val="00317ADD"/>
    <w:rsid w:val="00321A3B"/>
    <w:rsid w:val="00321EE6"/>
    <w:rsid w:val="00322D0F"/>
    <w:rsid w:val="00322ED7"/>
    <w:rsid w:val="0032619F"/>
    <w:rsid w:val="00327408"/>
    <w:rsid w:val="00327B7A"/>
    <w:rsid w:val="003302D7"/>
    <w:rsid w:val="00331EEA"/>
    <w:rsid w:val="00332419"/>
    <w:rsid w:val="00332CE8"/>
    <w:rsid w:val="00333720"/>
    <w:rsid w:val="00334F00"/>
    <w:rsid w:val="0033748E"/>
    <w:rsid w:val="00344713"/>
    <w:rsid w:val="00347812"/>
    <w:rsid w:val="003503C2"/>
    <w:rsid w:val="00350CA2"/>
    <w:rsid w:val="0035356D"/>
    <w:rsid w:val="003546B9"/>
    <w:rsid w:val="003609EF"/>
    <w:rsid w:val="0036231A"/>
    <w:rsid w:val="003706ED"/>
    <w:rsid w:val="00371388"/>
    <w:rsid w:val="00371C58"/>
    <w:rsid w:val="00374DD4"/>
    <w:rsid w:val="0037554F"/>
    <w:rsid w:val="00377701"/>
    <w:rsid w:val="0038158C"/>
    <w:rsid w:val="00385BCC"/>
    <w:rsid w:val="00386F6A"/>
    <w:rsid w:val="00390ABD"/>
    <w:rsid w:val="003939F2"/>
    <w:rsid w:val="00396887"/>
    <w:rsid w:val="00397D5E"/>
    <w:rsid w:val="003A2101"/>
    <w:rsid w:val="003A2D73"/>
    <w:rsid w:val="003A5386"/>
    <w:rsid w:val="003B3C84"/>
    <w:rsid w:val="003B4E28"/>
    <w:rsid w:val="003B4F1F"/>
    <w:rsid w:val="003B50BC"/>
    <w:rsid w:val="003B5C0F"/>
    <w:rsid w:val="003B7FAE"/>
    <w:rsid w:val="003C2E8E"/>
    <w:rsid w:val="003C72F3"/>
    <w:rsid w:val="003D00FE"/>
    <w:rsid w:val="003D115B"/>
    <w:rsid w:val="003D3FB9"/>
    <w:rsid w:val="003D70A8"/>
    <w:rsid w:val="003E0F10"/>
    <w:rsid w:val="003E1A36"/>
    <w:rsid w:val="003E485B"/>
    <w:rsid w:val="003E543A"/>
    <w:rsid w:val="003E5810"/>
    <w:rsid w:val="003E72E8"/>
    <w:rsid w:val="003E767C"/>
    <w:rsid w:val="003E7F15"/>
    <w:rsid w:val="003F1BC5"/>
    <w:rsid w:val="003F1EFC"/>
    <w:rsid w:val="003F4BBD"/>
    <w:rsid w:val="003F6F03"/>
    <w:rsid w:val="003F70CA"/>
    <w:rsid w:val="00400D97"/>
    <w:rsid w:val="0040189E"/>
    <w:rsid w:val="004020BE"/>
    <w:rsid w:val="00403885"/>
    <w:rsid w:val="004042B8"/>
    <w:rsid w:val="0040577E"/>
    <w:rsid w:val="00407233"/>
    <w:rsid w:val="00407B00"/>
    <w:rsid w:val="00407F37"/>
    <w:rsid w:val="00410371"/>
    <w:rsid w:val="0041211C"/>
    <w:rsid w:val="0041413D"/>
    <w:rsid w:val="0041474C"/>
    <w:rsid w:val="004166B8"/>
    <w:rsid w:val="00422A16"/>
    <w:rsid w:val="00422A38"/>
    <w:rsid w:val="00423EDA"/>
    <w:rsid w:val="004242F1"/>
    <w:rsid w:val="00425B5A"/>
    <w:rsid w:val="004270BD"/>
    <w:rsid w:val="00427CEA"/>
    <w:rsid w:val="00430427"/>
    <w:rsid w:val="00431A3C"/>
    <w:rsid w:val="00434B12"/>
    <w:rsid w:val="00435E04"/>
    <w:rsid w:val="00436F59"/>
    <w:rsid w:val="00437780"/>
    <w:rsid w:val="00437B44"/>
    <w:rsid w:val="00437B84"/>
    <w:rsid w:val="00443E18"/>
    <w:rsid w:val="00446A67"/>
    <w:rsid w:val="004508F7"/>
    <w:rsid w:val="00453517"/>
    <w:rsid w:val="00455C67"/>
    <w:rsid w:val="00455D9B"/>
    <w:rsid w:val="00456689"/>
    <w:rsid w:val="00456BF9"/>
    <w:rsid w:val="00460D74"/>
    <w:rsid w:val="004620DB"/>
    <w:rsid w:val="004638AA"/>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653C"/>
    <w:rsid w:val="00496CFB"/>
    <w:rsid w:val="00497593"/>
    <w:rsid w:val="004A265E"/>
    <w:rsid w:val="004A4906"/>
    <w:rsid w:val="004A7B4F"/>
    <w:rsid w:val="004B034F"/>
    <w:rsid w:val="004B0561"/>
    <w:rsid w:val="004B174E"/>
    <w:rsid w:val="004B3176"/>
    <w:rsid w:val="004B34F7"/>
    <w:rsid w:val="004B38A9"/>
    <w:rsid w:val="004B3CF7"/>
    <w:rsid w:val="004B4BB9"/>
    <w:rsid w:val="004B4C4B"/>
    <w:rsid w:val="004B6FB6"/>
    <w:rsid w:val="004B75B7"/>
    <w:rsid w:val="004C12A9"/>
    <w:rsid w:val="004D43B9"/>
    <w:rsid w:val="004D535F"/>
    <w:rsid w:val="004D5DC8"/>
    <w:rsid w:val="004E22E7"/>
    <w:rsid w:val="004E23B5"/>
    <w:rsid w:val="004E2E10"/>
    <w:rsid w:val="004E5D46"/>
    <w:rsid w:val="004E7BD2"/>
    <w:rsid w:val="004F1355"/>
    <w:rsid w:val="004F2C53"/>
    <w:rsid w:val="004F4C73"/>
    <w:rsid w:val="004F5EB5"/>
    <w:rsid w:val="005002F1"/>
    <w:rsid w:val="00501AA3"/>
    <w:rsid w:val="00503340"/>
    <w:rsid w:val="0050349C"/>
    <w:rsid w:val="0050377D"/>
    <w:rsid w:val="00503792"/>
    <w:rsid w:val="005043DC"/>
    <w:rsid w:val="00504403"/>
    <w:rsid w:val="005046DE"/>
    <w:rsid w:val="005048EF"/>
    <w:rsid w:val="00507255"/>
    <w:rsid w:val="005077C9"/>
    <w:rsid w:val="0051417A"/>
    <w:rsid w:val="00514831"/>
    <w:rsid w:val="0051580D"/>
    <w:rsid w:val="0051669F"/>
    <w:rsid w:val="00516AEE"/>
    <w:rsid w:val="00520CAA"/>
    <w:rsid w:val="005214B9"/>
    <w:rsid w:val="005214CB"/>
    <w:rsid w:val="00522CAE"/>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36FD"/>
    <w:rsid w:val="005544D6"/>
    <w:rsid w:val="005570AB"/>
    <w:rsid w:val="00562067"/>
    <w:rsid w:val="00567DB0"/>
    <w:rsid w:val="00571B64"/>
    <w:rsid w:val="00573109"/>
    <w:rsid w:val="005736B9"/>
    <w:rsid w:val="00575080"/>
    <w:rsid w:val="005765F5"/>
    <w:rsid w:val="0057697D"/>
    <w:rsid w:val="005822FC"/>
    <w:rsid w:val="00583E9F"/>
    <w:rsid w:val="00583FD3"/>
    <w:rsid w:val="005843F2"/>
    <w:rsid w:val="005850EC"/>
    <w:rsid w:val="00585A00"/>
    <w:rsid w:val="00585E94"/>
    <w:rsid w:val="00586C04"/>
    <w:rsid w:val="00590B57"/>
    <w:rsid w:val="00591F71"/>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C034B"/>
    <w:rsid w:val="005C1D49"/>
    <w:rsid w:val="005C4592"/>
    <w:rsid w:val="005C46B2"/>
    <w:rsid w:val="005C4A37"/>
    <w:rsid w:val="005C522F"/>
    <w:rsid w:val="005C5269"/>
    <w:rsid w:val="005C571B"/>
    <w:rsid w:val="005C7393"/>
    <w:rsid w:val="005C7D2C"/>
    <w:rsid w:val="005D5D12"/>
    <w:rsid w:val="005D74B5"/>
    <w:rsid w:val="005D7645"/>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7ED"/>
    <w:rsid w:val="00626EF2"/>
    <w:rsid w:val="0062729D"/>
    <w:rsid w:val="00627AE7"/>
    <w:rsid w:val="0063048C"/>
    <w:rsid w:val="00632F46"/>
    <w:rsid w:val="0063507D"/>
    <w:rsid w:val="0063584E"/>
    <w:rsid w:val="006373C0"/>
    <w:rsid w:val="00640795"/>
    <w:rsid w:val="00642806"/>
    <w:rsid w:val="00642EE5"/>
    <w:rsid w:val="00643A13"/>
    <w:rsid w:val="00644EBC"/>
    <w:rsid w:val="00647DD5"/>
    <w:rsid w:val="006516B5"/>
    <w:rsid w:val="006544E0"/>
    <w:rsid w:val="00655A37"/>
    <w:rsid w:val="006577F8"/>
    <w:rsid w:val="006605AA"/>
    <w:rsid w:val="00663852"/>
    <w:rsid w:val="00664067"/>
    <w:rsid w:val="00667EFD"/>
    <w:rsid w:val="006719E4"/>
    <w:rsid w:val="00672CE0"/>
    <w:rsid w:val="006730BA"/>
    <w:rsid w:val="0067588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A083B"/>
    <w:rsid w:val="006A1905"/>
    <w:rsid w:val="006A236F"/>
    <w:rsid w:val="006A6658"/>
    <w:rsid w:val="006A667E"/>
    <w:rsid w:val="006A6830"/>
    <w:rsid w:val="006A7ED1"/>
    <w:rsid w:val="006B082B"/>
    <w:rsid w:val="006B1401"/>
    <w:rsid w:val="006B1A6A"/>
    <w:rsid w:val="006B46FB"/>
    <w:rsid w:val="006B4F55"/>
    <w:rsid w:val="006B7215"/>
    <w:rsid w:val="006C1984"/>
    <w:rsid w:val="006C26DB"/>
    <w:rsid w:val="006C2744"/>
    <w:rsid w:val="006C31EE"/>
    <w:rsid w:val="006C3B6A"/>
    <w:rsid w:val="006C7636"/>
    <w:rsid w:val="006D1E69"/>
    <w:rsid w:val="006D4F9D"/>
    <w:rsid w:val="006D562C"/>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269D"/>
    <w:rsid w:val="00714388"/>
    <w:rsid w:val="00715400"/>
    <w:rsid w:val="00715D6C"/>
    <w:rsid w:val="0071601F"/>
    <w:rsid w:val="00716D1F"/>
    <w:rsid w:val="0071740F"/>
    <w:rsid w:val="00717C3D"/>
    <w:rsid w:val="007212DD"/>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911"/>
    <w:rsid w:val="007506DE"/>
    <w:rsid w:val="007513FC"/>
    <w:rsid w:val="0075199C"/>
    <w:rsid w:val="00751AFB"/>
    <w:rsid w:val="00756629"/>
    <w:rsid w:val="00757701"/>
    <w:rsid w:val="007667BD"/>
    <w:rsid w:val="00766C0E"/>
    <w:rsid w:val="00770419"/>
    <w:rsid w:val="00770FEB"/>
    <w:rsid w:val="007711D2"/>
    <w:rsid w:val="00773A15"/>
    <w:rsid w:val="00773A5B"/>
    <w:rsid w:val="007750CA"/>
    <w:rsid w:val="007757C6"/>
    <w:rsid w:val="00775DF6"/>
    <w:rsid w:val="00776340"/>
    <w:rsid w:val="00776466"/>
    <w:rsid w:val="007811F6"/>
    <w:rsid w:val="0078387A"/>
    <w:rsid w:val="00783AD5"/>
    <w:rsid w:val="00784DA8"/>
    <w:rsid w:val="007870DF"/>
    <w:rsid w:val="007906EC"/>
    <w:rsid w:val="00790868"/>
    <w:rsid w:val="00790CA1"/>
    <w:rsid w:val="00791A65"/>
    <w:rsid w:val="00792342"/>
    <w:rsid w:val="007937CC"/>
    <w:rsid w:val="00795581"/>
    <w:rsid w:val="00796358"/>
    <w:rsid w:val="007971D0"/>
    <w:rsid w:val="007977A8"/>
    <w:rsid w:val="007A2CF4"/>
    <w:rsid w:val="007A3115"/>
    <w:rsid w:val="007A4B57"/>
    <w:rsid w:val="007A7BF2"/>
    <w:rsid w:val="007B1EB1"/>
    <w:rsid w:val="007B4496"/>
    <w:rsid w:val="007B512A"/>
    <w:rsid w:val="007B51F5"/>
    <w:rsid w:val="007B56DD"/>
    <w:rsid w:val="007B5BA9"/>
    <w:rsid w:val="007B6878"/>
    <w:rsid w:val="007B7627"/>
    <w:rsid w:val="007C0371"/>
    <w:rsid w:val="007C0EAA"/>
    <w:rsid w:val="007C118C"/>
    <w:rsid w:val="007C1BD2"/>
    <w:rsid w:val="007C1F9B"/>
    <w:rsid w:val="007C2097"/>
    <w:rsid w:val="007C2F4A"/>
    <w:rsid w:val="007C3492"/>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5C8"/>
    <w:rsid w:val="007E4453"/>
    <w:rsid w:val="007E53C2"/>
    <w:rsid w:val="007E5DD1"/>
    <w:rsid w:val="007E6B0D"/>
    <w:rsid w:val="007E7149"/>
    <w:rsid w:val="007F0775"/>
    <w:rsid w:val="007F0A21"/>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1173C"/>
    <w:rsid w:val="00812C8E"/>
    <w:rsid w:val="00812E14"/>
    <w:rsid w:val="00814B3F"/>
    <w:rsid w:val="00814BE6"/>
    <w:rsid w:val="008204C8"/>
    <w:rsid w:val="008210BF"/>
    <w:rsid w:val="008212A5"/>
    <w:rsid w:val="008223BC"/>
    <w:rsid w:val="0082327D"/>
    <w:rsid w:val="00823864"/>
    <w:rsid w:val="00823C79"/>
    <w:rsid w:val="00823F8E"/>
    <w:rsid w:val="008246C4"/>
    <w:rsid w:val="00824CF2"/>
    <w:rsid w:val="00824E00"/>
    <w:rsid w:val="00825836"/>
    <w:rsid w:val="008279FA"/>
    <w:rsid w:val="00827D42"/>
    <w:rsid w:val="00830E38"/>
    <w:rsid w:val="0083244A"/>
    <w:rsid w:val="00832F4F"/>
    <w:rsid w:val="0083592A"/>
    <w:rsid w:val="00841218"/>
    <w:rsid w:val="00843DF5"/>
    <w:rsid w:val="00845B4C"/>
    <w:rsid w:val="00847171"/>
    <w:rsid w:val="00847E19"/>
    <w:rsid w:val="00855543"/>
    <w:rsid w:val="0085705D"/>
    <w:rsid w:val="00860DCB"/>
    <w:rsid w:val="008626E7"/>
    <w:rsid w:val="00863932"/>
    <w:rsid w:val="00870C8C"/>
    <w:rsid w:val="00870EE7"/>
    <w:rsid w:val="0087121D"/>
    <w:rsid w:val="00874CD5"/>
    <w:rsid w:val="00880303"/>
    <w:rsid w:val="00881178"/>
    <w:rsid w:val="0088270E"/>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A6332"/>
    <w:rsid w:val="008B1760"/>
    <w:rsid w:val="008B2A80"/>
    <w:rsid w:val="008B3797"/>
    <w:rsid w:val="008B3A8B"/>
    <w:rsid w:val="008B46FE"/>
    <w:rsid w:val="008B4CAB"/>
    <w:rsid w:val="008B7E2D"/>
    <w:rsid w:val="008C275A"/>
    <w:rsid w:val="008C301F"/>
    <w:rsid w:val="008C4238"/>
    <w:rsid w:val="008C4900"/>
    <w:rsid w:val="008C4B50"/>
    <w:rsid w:val="008C4BF1"/>
    <w:rsid w:val="008C5260"/>
    <w:rsid w:val="008D06D3"/>
    <w:rsid w:val="008D0FD1"/>
    <w:rsid w:val="008D2C32"/>
    <w:rsid w:val="008D613A"/>
    <w:rsid w:val="008D6457"/>
    <w:rsid w:val="008D670D"/>
    <w:rsid w:val="008D6FE9"/>
    <w:rsid w:val="008E0EB8"/>
    <w:rsid w:val="008E2AE4"/>
    <w:rsid w:val="008E2CD5"/>
    <w:rsid w:val="008E50E6"/>
    <w:rsid w:val="008E5B9C"/>
    <w:rsid w:val="008F086E"/>
    <w:rsid w:val="008F08B1"/>
    <w:rsid w:val="008F1FFD"/>
    <w:rsid w:val="008F25CE"/>
    <w:rsid w:val="008F4488"/>
    <w:rsid w:val="008F686C"/>
    <w:rsid w:val="00901468"/>
    <w:rsid w:val="0090273A"/>
    <w:rsid w:val="00910DB5"/>
    <w:rsid w:val="00913D8F"/>
    <w:rsid w:val="009148DE"/>
    <w:rsid w:val="0091782F"/>
    <w:rsid w:val="00920B89"/>
    <w:rsid w:val="009225D0"/>
    <w:rsid w:val="00933015"/>
    <w:rsid w:val="00936AD4"/>
    <w:rsid w:val="00940AD9"/>
    <w:rsid w:val="009412FC"/>
    <w:rsid w:val="00941979"/>
    <w:rsid w:val="00941E30"/>
    <w:rsid w:val="0094299E"/>
    <w:rsid w:val="00943265"/>
    <w:rsid w:val="00943D68"/>
    <w:rsid w:val="00944B4B"/>
    <w:rsid w:val="00946381"/>
    <w:rsid w:val="009506B6"/>
    <w:rsid w:val="00955E6A"/>
    <w:rsid w:val="009566EC"/>
    <w:rsid w:val="00956CEB"/>
    <w:rsid w:val="009647FA"/>
    <w:rsid w:val="00967E2D"/>
    <w:rsid w:val="009751D9"/>
    <w:rsid w:val="009770BA"/>
    <w:rsid w:val="009777D9"/>
    <w:rsid w:val="00981444"/>
    <w:rsid w:val="00982C93"/>
    <w:rsid w:val="009842D3"/>
    <w:rsid w:val="00985AE4"/>
    <w:rsid w:val="00986F81"/>
    <w:rsid w:val="00991B88"/>
    <w:rsid w:val="00992BFB"/>
    <w:rsid w:val="00996843"/>
    <w:rsid w:val="00996B4A"/>
    <w:rsid w:val="009A1063"/>
    <w:rsid w:val="009A301D"/>
    <w:rsid w:val="009A30C3"/>
    <w:rsid w:val="009A3F62"/>
    <w:rsid w:val="009A5753"/>
    <w:rsid w:val="009A579D"/>
    <w:rsid w:val="009A696E"/>
    <w:rsid w:val="009B24B2"/>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D63"/>
    <w:rsid w:val="009D1D9B"/>
    <w:rsid w:val="009D25B2"/>
    <w:rsid w:val="009D5718"/>
    <w:rsid w:val="009E08E3"/>
    <w:rsid w:val="009E3297"/>
    <w:rsid w:val="009E541D"/>
    <w:rsid w:val="009E5810"/>
    <w:rsid w:val="009F0174"/>
    <w:rsid w:val="009F089C"/>
    <w:rsid w:val="009F17ED"/>
    <w:rsid w:val="009F29F6"/>
    <w:rsid w:val="009F3F04"/>
    <w:rsid w:val="009F4562"/>
    <w:rsid w:val="009F6F6F"/>
    <w:rsid w:val="009F734F"/>
    <w:rsid w:val="00A00506"/>
    <w:rsid w:val="00A018C6"/>
    <w:rsid w:val="00A0490C"/>
    <w:rsid w:val="00A05D20"/>
    <w:rsid w:val="00A05EFE"/>
    <w:rsid w:val="00A148F5"/>
    <w:rsid w:val="00A14EDE"/>
    <w:rsid w:val="00A20163"/>
    <w:rsid w:val="00A20881"/>
    <w:rsid w:val="00A209D8"/>
    <w:rsid w:val="00A246B6"/>
    <w:rsid w:val="00A26BA1"/>
    <w:rsid w:val="00A27463"/>
    <w:rsid w:val="00A2790B"/>
    <w:rsid w:val="00A31D44"/>
    <w:rsid w:val="00A339FE"/>
    <w:rsid w:val="00A33F23"/>
    <w:rsid w:val="00A348AC"/>
    <w:rsid w:val="00A37DC3"/>
    <w:rsid w:val="00A412B1"/>
    <w:rsid w:val="00A41537"/>
    <w:rsid w:val="00A47E70"/>
    <w:rsid w:val="00A506DB"/>
    <w:rsid w:val="00A50CF0"/>
    <w:rsid w:val="00A5180D"/>
    <w:rsid w:val="00A53868"/>
    <w:rsid w:val="00A5504A"/>
    <w:rsid w:val="00A55753"/>
    <w:rsid w:val="00A565AD"/>
    <w:rsid w:val="00A57FAE"/>
    <w:rsid w:val="00A61372"/>
    <w:rsid w:val="00A62929"/>
    <w:rsid w:val="00A62CEA"/>
    <w:rsid w:val="00A63896"/>
    <w:rsid w:val="00A64F81"/>
    <w:rsid w:val="00A6750D"/>
    <w:rsid w:val="00A67E68"/>
    <w:rsid w:val="00A7016F"/>
    <w:rsid w:val="00A70AD1"/>
    <w:rsid w:val="00A7100D"/>
    <w:rsid w:val="00A727BE"/>
    <w:rsid w:val="00A739DA"/>
    <w:rsid w:val="00A7580D"/>
    <w:rsid w:val="00A7671C"/>
    <w:rsid w:val="00A77A6E"/>
    <w:rsid w:val="00A81952"/>
    <w:rsid w:val="00A83B12"/>
    <w:rsid w:val="00A84302"/>
    <w:rsid w:val="00A84762"/>
    <w:rsid w:val="00A85A7B"/>
    <w:rsid w:val="00A86027"/>
    <w:rsid w:val="00A8751A"/>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E22C2"/>
    <w:rsid w:val="00AE633C"/>
    <w:rsid w:val="00AF1FE5"/>
    <w:rsid w:val="00AF2FF7"/>
    <w:rsid w:val="00AF33C4"/>
    <w:rsid w:val="00AF3B93"/>
    <w:rsid w:val="00AF66BE"/>
    <w:rsid w:val="00B05751"/>
    <w:rsid w:val="00B058DD"/>
    <w:rsid w:val="00B076BF"/>
    <w:rsid w:val="00B112E1"/>
    <w:rsid w:val="00B12A12"/>
    <w:rsid w:val="00B1326F"/>
    <w:rsid w:val="00B13705"/>
    <w:rsid w:val="00B148FA"/>
    <w:rsid w:val="00B17C0D"/>
    <w:rsid w:val="00B17CC6"/>
    <w:rsid w:val="00B22F6A"/>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5DB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498"/>
    <w:rsid w:val="00BB3754"/>
    <w:rsid w:val="00BB3CCC"/>
    <w:rsid w:val="00BB5DFC"/>
    <w:rsid w:val="00BB634F"/>
    <w:rsid w:val="00BB7EEC"/>
    <w:rsid w:val="00BC1FCD"/>
    <w:rsid w:val="00BD096C"/>
    <w:rsid w:val="00BD0FDA"/>
    <w:rsid w:val="00BD279D"/>
    <w:rsid w:val="00BD6BB8"/>
    <w:rsid w:val="00BE2D0C"/>
    <w:rsid w:val="00BE3CF6"/>
    <w:rsid w:val="00BE50A7"/>
    <w:rsid w:val="00BE73A1"/>
    <w:rsid w:val="00BF0430"/>
    <w:rsid w:val="00BF0547"/>
    <w:rsid w:val="00BF0733"/>
    <w:rsid w:val="00BF10A7"/>
    <w:rsid w:val="00BF148D"/>
    <w:rsid w:val="00BF1537"/>
    <w:rsid w:val="00BF2C5D"/>
    <w:rsid w:val="00BF598F"/>
    <w:rsid w:val="00BF703F"/>
    <w:rsid w:val="00C00EBE"/>
    <w:rsid w:val="00C01181"/>
    <w:rsid w:val="00C0196A"/>
    <w:rsid w:val="00C01FFE"/>
    <w:rsid w:val="00C0417A"/>
    <w:rsid w:val="00C07C80"/>
    <w:rsid w:val="00C118AE"/>
    <w:rsid w:val="00C12AF6"/>
    <w:rsid w:val="00C13216"/>
    <w:rsid w:val="00C17B88"/>
    <w:rsid w:val="00C20A07"/>
    <w:rsid w:val="00C2194E"/>
    <w:rsid w:val="00C232A1"/>
    <w:rsid w:val="00C2548F"/>
    <w:rsid w:val="00C2586F"/>
    <w:rsid w:val="00C30D83"/>
    <w:rsid w:val="00C36E60"/>
    <w:rsid w:val="00C403CB"/>
    <w:rsid w:val="00C4146B"/>
    <w:rsid w:val="00C43FC7"/>
    <w:rsid w:val="00C53387"/>
    <w:rsid w:val="00C53FE7"/>
    <w:rsid w:val="00C54685"/>
    <w:rsid w:val="00C5746B"/>
    <w:rsid w:val="00C61DCE"/>
    <w:rsid w:val="00C6485E"/>
    <w:rsid w:val="00C648EC"/>
    <w:rsid w:val="00C64FA4"/>
    <w:rsid w:val="00C660DA"/>
    <w:rsid w:val="00C6688B"/>
    <w:rsid w:val="00C668B3"/>
    <w:rsid w:val="00C66BA2"/>
    <w:rsid w:val="00C7425A"/>
    <w:rsid w:val="00C7432E"/>
    <w:rsid w:val="00C77D5D"/>
    <w:rsid w:val="00C8030E"/>
    <w:rsid w:val="00C80559"/>
    <w:rsid w:val="00C81EBC"/>
    <w:rsid w:val="00C82A10"/>
    <w:rsid w:val="00C82B12"/>
    <w:rsid w:val="00C83C94"/>
    <w:rsid w:val="00C84C00"/>
    <w:rsid w:val="00C867E8"/>
    <w:rsid w:val="00C86D90"/>
    <w:rsid w:val="00C86EAF"/>
    <w:rsid w:val="00C90F67"/>
    <w:rsid w:val="00C90FD2"/>
    <w:rsid w:val="00C91803"/>
    <w:rsid w:val="00C93D8A"/>
    <w:rsid w:val="00C949E3"/>
    <w:rsid w:val="00C95079"/>
    <w:rsid w:val="00C95985"/>
    <w:rsid w:val="00C96A0D"/>
    <w:rsid w:val="00C96F14"/>
    <w:rsid w:val="00CA0049"/>
    <w:rsid w:val="00CA0A76"/>
    <w:rsid w:val="00CA0FC6"/>
    <w:rsid w:val="00CA1D47"/>
    <w:rsid w:val="00CA2540"/>
    <w:rsid w:val="00CA4B90"/>
    <w:rsid w:val="00CA54F5"/>
    <w:rsid w:val="00CA59F0"/>
    <w:rsid w:val="00CB0027"/>
    <w:rsid w:val="00CB071C"/>
    <w:rsid w:val="00CB0B25"/>
    <w:rsid w:val="00CB0ECF"/>
    <w:rsid w:val="00CB171A"/>
    <w:rsid w:val="00CB23EF"/>
    <w:rsid w:val="00CB32FA"/>
    <w:rsid w:val="00CB39A7"/>
    <w:rsid w:val="00CB3A14"/>
    <w:rsid w:val="00CB4D1E"/>
    <w:rsid w:val="00CB4D30"/>
    <w:rsid w:val="00CB7902"/>
    <w:rsid w:val="00CC15C3"/>
    <w:rsid w:val="00CC2D01"/>
    <w:rsid w:val="00CC2FD0"/>
    <w:rsid w:val="00CC407D"/>
    <w:rsid w:val="00CC5026"/>
    <w:rsid w:val="00CC68D0"/>
    <w:rsid w:val="00CC700C"/>
    <w:rsid w:val="00CC7BDE"/>
    <w:rsid w:val="00CD1543"/>
    <w:rsid w:val="00CD2270"/>
    <w:rsid w:val="00CD2D54"/>
    <w:rsid w:val="00CD3D72"/>
    <w:rsid w:val="00CD604E"/>
    <w:rsid w:val="00CE0C46"/>
    <w:rsid w:val="00CE2A76"/>
    <w:rsid w:val="00CE3226"/>
    <w:rsid w:val="00CE640F"/>
    <w:rsid w:val="00CE7204"/>
    <w:rsid w:val="00CE7D02"/>
    <w:rsid w:val="00CF1E17"/>
    <w:rsid w:val="00CF2C02"/>
    <w:rsid w:val="00CF40BD"/>
    <w:rsid w:val="00CF4E62"/>
    <w:rsid w:val="00D00675"/>
    <w:rsid w:val="00D011E1"/>
    <w:rsid w:val="00D02C31"/>
    <w:rsid w:val="00D03185"/>
    <w:rsid w:val="00D038BC"/>
    <w:rsid w:val="00D03F9A"/>
    <w:rsid w:val="00D0579E"/>
    <w:rsid w:val="00D06D51"/>
    <w:rsid w:val="00D06F95"/>
    <w:rsid w:val="00D07E18"/>
    <w:rsid w:val="00D118F1"/>
    <w:rsid w:val="00D1256B"/>
    <w:rsid w:val="00D13871"/>
    <w:rsid w:val="00D16099"/>
    <w:rsid w:val="00D1737E"/>
    <w:rsid w:val="00D20C4E"/>
    <w:rsid w:val="00D22A7A"/>
    <w:rsid w:val="00D23306"/>
    <w:rsid w:val="00D24991"/>
    <w:rsid w:val="00D27CFE"/>
    <w:rsid w:val="00D32A3F"/>
    <w:rsid w:val="00D33157"/>
    <w:rsid w:val="00D409F8"/>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2AA"/>
    <w:rsid w:val="00D676B9"/>
    <w:rsid w:val="00D7069E"/>
    <w:rsid w:val="00D725C7"/>
    <w:rsid w:val="00D764F3"/>
    <w:rsid w:val="00D76AA3"/>
    <w:rsid w:val="00D76F0D"/>
    <w:rsid w:val="00D80052"/>
    <w:rsid w:val="00D80F8C"/>
    <w:rsid w:val="00D827E8"/>
    <w:rsid w:val="00D83946"/>
    <w:rsid w:val="00D9234B"/>
    <w:rsid w:val="00D92ED7"/>
    <w:rsid w:val="00D94FCB"/>
    <w:rsid w:val="00DA1CED"/>
    <w:rsid w:val="00DA2527"/>
    <w:rsid w:val="00DA2E6B"/>
    <w:rsid w:val="00DA5438"/>
    <w:rsid w:val="00DA7BBB"/>
    <w:rsid w:val="00DB219C"/>
    <w:rsid w:val="00DB2320"/>
    <w:rsid w:val="00DB5249"/>
    <w:rsid w:val="00DB6556"/>
    <w:rsid w:val="00DC0C92"/>
    <w:rsid w:val="00DC1BBD"/>
    <w:rsid w:val="00DC3278"/>
    <w:rsid w:val="00DC3C56"/>
    <w:rsid w:val="00DC4C58"/>
    <w:rsid w:val="00DC4DE9"/>
    <w:rsid w:val="00DC56CD"/>
    <w:rsid w:val="00DC5907"/>
    <w:rsid w:val="00DD0054"/>
    <w:rsid w:val="00DD0F34"/>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071FA"/>
    <w:rsid w:val="00E10036"/>
    <w:rsid w:val="00E10C6A"/>
    <w:rsid w:val="00E13561"/>
    <w:rsid w:val="00E13F3D"/>
    <w:rsid w:val="00E17093"/>
    <w:rsid w:val="00E17B60"/>
    <w:rsid w:val="00E200EC"/>
    <w:rsid w:val="00E23B8B"/>
    <w:rsid w:val="00E261D1"/>
    <w:rsid w:val="00E30587"/>
    <w:rsid w:val="00E30DBA"/>
    <w:rsid w:val="00E32B63"/>
    <w:rsid w:val="00E33F82"/>
    <w:rsid w:val="00E34898"/>
    <w:rsid w:val="00E40F3C"/>
    <w:rsid w:val="00E41617"/>
    <w:rsid w:val="00E42111"/>
    <w:rsid w:val="00E4422E"/>
    <w:rsid w:val="00E50099"/>
    <w:rsid w:val="00E50A96"/>
    <w:rsid w:val="00E51E62"/>
    <w:rsid w:val="00E51F5F"/>
    <w:rsid w:val="00E5390A"/>
    <w:rsid w:val="00E54872"/>
    <w:rsid w:val="00E60184"/>
    <w:rsid w:val="00E60422"/>
    <w:rsid w:val="00E60768"/>
    <w:rsid w:val="00E60B8D"/>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7C1"/>
    <w:rsid w:val="00EA7D47"/>
    <w:rsid w:val="00EB09B7"/>
    <w:rsid w:val="00EB1ACF"/>
    <w:rsid w:val="00EB248E"/>
    <w:rsid w:val="00EB3511"/>
    <w:rsid w:val="00EB5CCE"/>
    <w:rsid w:val="00EB5E6D"/>
    <w:rsid w:val="00EB6D95"/>
    <w:rsid w:val="00EB6EA2"/>
    <w:rsid w:val="00EC2EBF"/>
    <w:rsid w:val="00EC3777"/>
    <w:rsid w:val="00EC39E8"/>
    <w:rsid w:val="00EC4D6F"/>
    <w:rsid w:val="00EC62A0"/>
    <w:rsid w:val="00EC64CE"/>
    <w:rsid w:val="00EC65ED"/>
    <w:rsid w:val="00EC6B2D"/>
    <w:rsid w:val="00ED0071"/>
    <w:rsid w:val="00ED2FB8"/>
    <w:rsid w:val="00ED520A"/>
    <w:rsid w:val="00ED565F"/>
    <w:rsid w:val="00ED6AA5"/>
    <w:rsid w:val="00EE1994"/>
    <w:rsid w:val="00EE7D7C"/>
    <w:rsid w:val="00EF17F4"/>
    <w:rsid w:val="00EF5A8A"/>
    <w:rsid w:val="00EF5F9E"/>
    <w:rsid w:val="00EF67F7"/>
    <w:rsid w:val="00EF75A9"/>
    <w:rsid w:val="00F00D75"/>
    <w:rsid w:val="00F03399"/>
    <w:rsid w:val="00F03A2C"/>
    <w:rsid w:val="00F03D43"/>
    <w:rsid w:val="00F046AD"/>
    <w:rsid w:val="00F046D0"/>
    <w:rsid w:val="00F0618B"/>
    <w:rsid w:val="00F067CF"/>
    <w:rsid w:val="00F077D5"/>
    <w:rsid w:val="00F11626"/>
    <w:rsid w:val="00F13705"/>
    <w:rsid w:val="00F206F6"/>
    <w:rsid w:val="00F210BD"/>
    <w:rsid w:val="00F22DAA"/>
    <w:rsid w:val="00F22FBE"/>
    <w:rsid w:val="00F23D4C"/>
    <w:rsid w:val="00F2445C"/>
    <w:rsid w:val="00F25B13"/>
    <w:rsid w:val="00F25D98"/>
    <w:rsid w:val="00F300FB"/>
    <w:rsid w:val="00F30843"/>
    <w:rsid w:val="00F31F1B"/>
    <w:rsid w:val="00F328A4"/>
    <w:rsid w:val="00F33115"/>
    <w:rsid w:val="00F35240"/>
    <w:rsid w:val="00F364A8"/>
    <w:rsid w:val="00F3797B"/>
    <w:rsid w:val="00F41333"/>
    <w:rsid w:val="00F42987"/>
    <w:rsid w:val="00F42DCD"/>
    <w:rsid w:val="00F432EC"/>
    <w:rsid w:val="00F455A9"/>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3259"/>
    <w:rsid w:val="00F76467"/>
    <w:rsid w:val="00F8111D"/>
    <w:rsid w:val="00F81CC8"/>
    <w:rsid w:val="00F82C86"/>
    <w:rsid w:val="00F83071"/>
    <w:rsid w:val="00F85044"/>
    <w:rsid w:val="00F9385C"/>
    <w:rsid w:val="00F96C35"/>
    <w:rsid w:val="00F9747C"/>
    <w:rsid w:val="00FA047C"/>
    <w:rsid w:val="00FA140E"/>
    <w:rsid w:val="00FA1C49"/>
    <w:rsid w:val="00FA28A6"/>
    <w:rsid w:val="00FA2914"/>
    <w:rsid w:val="00FA32C2"/>
    <w:rsid w:val="00FA353E"/>
    <w:rsid w:val="00FA535B"/>
    <w:rsid w:val="00FA627D"/>
    <w:rsid w:val="00FA643B"/>
    <w:rsid w:val="00FB1AB3"/>
    <w:rsid w:val="00FB209A"/>
    <w:rsid w:val="00FB2AE7"/>
    <w:rsid w:val="00FB35C7"/>
    <w:rsid w:val="00FB4D52"/>
    <w:rsid w:val="00FB6386"/>
    <w:rsid w:val="00FC2BA5"/>
    <w:rsid w:val="00FC46AB"/>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9E581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2</Pages>
  <Words>233</Words>
  <Characters>1625</Characters>
  <Application>Microsoft Office Word</Application>
  <DocSecurity>0</DocSecurity>
  <Lines>13</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1900-01-01T05:00:00Z</cp:lastPrinted>
  <dcterms:created xsi:type="dcterms:W3CDTF">2022-03-30T17:59:00Z</dcterms:created>
  <dcterms:modified xsi:type="dcterms:W3CDTF">2022-03-30T18:24:00Z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