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3BC8BF" w:rsidR="001E41F3" w:rsidRDefault="00675D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#115-e</w:t>
      </w:r>
      <w:r w:rsidR="001E41F3">
        <w:rPr>
          <w:b/>
          <w:i/>
          <w:noProof/>
          <w:sz w:val="28"/>
        </w:rPr>
        <w:tab/>
      </w:r>
      <w:r w:rsidR="002C42D3" w:rsidRPr="002C42D3">
        <w:rPr>
          <w:b/>
          <w:bCs/>
          <w:sz w:val="24"/>
          <w:szCs w:val="24"/>
        </w:rPr>
        <w:t>S4-211</w:t>
      </w:r>
      <w:r w:rsidR="00F40977" w:rsidRPr="00F40977">
        <w:rPr>
          <w:b/>
          <w:bCs/>
          <w:color w:val="000000" w:themeColor="text1"/>
          <w:sz w:val="24"/>
          <w:szCs w:val="24"/>
        </w:rPr>
        <w:t>305</w:t>
      </w:r>
    </w:p>
    <w:p w14:paraId="7CB45193" w14:textId="6AA86D41" w:rsidR="001E41F3" w:rsidRDefault="00675D07" w:rsidP="00675D07">
      <w:pPr>
        <w:pStyle w:val="CRCoverPage"/>
        <w:outlineLvl w:val="0"/>
        <w:rPr>
          <w:b/>
          <w:noProof/>
          <w:sz w:val="24"/>
        </w:rPr>
      </w:pPr>
      <w:r w:rsidRPr="003B7448">
        <w:rPr>
          <w:b/>
          <w:noProof/>
          <w:sz w:val="24"/>
        </w:rPr>
        <w:t>Online</w:t>
      </w:r>
      <w:r>
        <w:rPr>
          <w:b/>
          <w:noProof/>
          <w:sz w:val="24"/>
        </w:rPr>
        <w:t>, 18</w:t>
      </w:r>
      <w:r w:rsidRPr="00616CF7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27th</w:t>
      </w:r>
      <w:r w:rsidRPr="00616C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616CF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</w:r>
      <w:r w:rsidR="00CE02C4">
        <w:rPr>
          <w:b/>
          <w:noProof/>
          <w:sz w:val="24"/>
        </w:rPr>
        <w:tab/>
        <w:t xml:space="preserve">Revision of </w:t>
      </w:r>
      <w:r w:rsidR="00CE02C4" w:rsidRPr="002C42D3">
        <w:rPr>
          <w:b/>
          <w:bCs/>
          <w:sz w:val="24"/>
          <w:szCs w:val="24"/>
        </w:rPr>
        <w:t>S4-21112</w:t>
      </w:r>
      <w:r w:rsidR="00CE02C4">
        <w:rPr>
          <w:b/>
          <w:bCs/>
          <w:sz w:val="24"/>
          <w:szCs w:val="24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6F5BBE" w:rsidR="001E41F3" w:rsidRPr="00410371" w:rsidRDefault="00EE44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5D07">
              <w:rPr>
                <w:b/>
                <w:noProof/>
                <w:sz w:val="28"/>
              </w:rPr>
              <w:t>26.4</w:t>
            </w:r>
            <w:r w:rsidR="00CE02C4">
              <w:rPr>
                <w:b/>
                <w:noProof/>
                <w:sz w:val="28"/>
              </w:rPr>
              <w:t>4</w:t>
            </w:r>
            <w:r w:rsidR="00675D0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B3804C" w:rsidR="001E41F3" w:rsidRPr="00675D07" w:rsidRDefault="00675D07" w:rsidP="00675D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003</w:t>
            </w:r>
            <w:r w:rsidR="00AF744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C6253" w:rsidR="001E41F3" w:rsidRPr="00CE02C4" w:rsidRDefault="00CE02C4" w:rsidP="00CE02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E02C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BC3F6E" w:rsidR="001E41F3" w:rsidRPr="00410371" w:rsidRDefault="00675D07" w:rsidP="00675D0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75D07">
              <w:rPr>
                <w:b/>
                <w:noProof/>
                <w:sz w:val="28"/>
              </w:rPr>
              <w:t>1</w:t>
            </w:r>
            <w:r w:rsidR="00AF7449">
              <w:rPr>
                <w:b/>
                <w:noProof/>
                <w:sz w:val="28"/>
              </w:rPr>
              <w:t>3</w:t>
            </w:r>
            <w:r w:rsidRPr="00675D07">
              <w:rPr>
                <w:b/>
                <w:noProof/>
                <w:sz w:val="28"/>
              </w:rPr>
              <w:t>.</w:t>
            </w:r>
            <w:r w:rsidR="00AF7449">
              <w:rPr>
                <w:b/>
                <w:noProof/>
                <w:sz w:val="28"/>
              </w:rPr>
              <w:t>7</w:t>
            </w:r>
            <w:r w:rsidRPr="00675D0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195A9C" w:rsidR="00F25D98" w:rsidRDefault="00675D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12737D" w:rsidR="00F25D98" w:rsidRDefault="009B21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10F16" w:rsidR="001E41F3" w:rsidRDefault="0023191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test vectors for the EVS codec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5D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75D07" w:rsidRDefault="00675D07" w:rsidP="00675D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EC0D4" w:rsidR="00675D07" w:rsidRDefault="00675D07" w:rsidP="00675D07">
            <w:pPr>
              <w:pStyle w:val="CRCoverPage"/>
              <w:spacing w:after="0"/>
              <w:ind w:left="100"/>
              <w:rPr>
                <w:noProof/>
              </w:rPr>
            </w:pPr>
            <w:r w:rsidRPr="00713727">
              <w:rPr>
                <w:lang w:val="en-US" w:eastAsia="zh-CN"/>
              </w:rPr>
              <w:t>Ericsson LM, Fraunhofer IIS,</w:t>
            </w:r>
            <w:r>
              <w:rPr>
                <w:lang w:val="en-US" w:eastAsia="zh-CN"/>
              </w:rPr>
              <w:t xml:space="preserve"> </w:t>
            </w:r>
            <w:r w:rsidR="002C42D3">
              <w:rPr>
                <w:color w:val="000000"/>
                <w:lang w:val="de-DE"/>
              </w:rPr>
              <w:t xml:space="preserve">Huawei Technologies Co., </w:t>
            </w:r>
            <w:proofErr w:type="spellStart"/>
            <w:r>
              <w:rPr>
                <w:lang w:val="en-US" w:eastAsia="zh-CN"/>
              </w:rPr>
              <w:t>VoiceAge</w:t>
            </w:r>
            <w:proofErr w:type="spellEnd"/>
            <w:r>
              <w:rPr>
                <w:lang w:val="en-US"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FF95A2" w:rsidR="001E41F3" w:rsidRDefault="00675D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634C2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EVS_</w:t>
            </w:r>
            <w:r w:rsidR="00CE02C4">
              <w:t>c</w:t>
            </w:r>
            <w:r>
              <w:t>odec</w:t>
            </w:r>
            <w:r w:rsidR="00CE02C4">
              <w:t>-SA4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585DD" w:rsidR="001E41F3" w:rsidRDefault="00675D07" w:rsidP="00675D07">
            <w:pPr>
              <w:pStyle w:val="CRCoverPage"/>
              <w:spacing w:after="0"/>
              <w:rPr>
                <w:noProof/>
              </w:rPr>
            </w:pPr>
            <w:r>
              <w:t>2021-08-</w:t>
            </w:r>
            <w:r w:rsidR="00CE02C4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16AFAD" w:rsidR="001E41F3" w:rsidRDefault="00AF74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C4C204" w:rsidR="001E41F3" w:rsidRDefault="00675D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F7449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41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2964C" w14:textId="77777777" w:rsidR="001E41F3" w:rsidRDefault="003E2660" w:rsidP="005D26D5">
            <w:pPr>
              <w:pStyle w:val="CRCoverPage"/>
              <w:spacing w:after="0"/>
            </w:pPr>
            <w:r w:rsidRPr="00A66339">
              <w:t>CRs to the fixed point and floating point EVS source code make a set of updated test vectors for testing conformance necessary.</w:t>
            </w:r>
          </w:p>
          <w:p w14:paraId="708AA7DE" w14:textId="458F4FBB" w:rsidR="003E2660" w:rsidRPr="005D4105" w:rsidRDefault="003E2660" w:rsidP="005D26D5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5D41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410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4105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A5C742" w:rsidR="00443F9A" w:rsidRPr="00FA50D8" w:rsidRDefault="003E2660" w:rsidP="003E2660">
            <w:pPr>
              <w:pStyle w:val="CRCoverPage"/>
              <w:spacing w:after="0"/>
              <w:rPr>
                <w:noProof/>
                <w:lang w:val="en-US"/>
              </w:rPr>
            </w:pPr>
            <w:r>
              <w:t>Update of the test vectors for the fixed</w:t>
            </w:r>
            <w:r w:rsidR="00C84198">
              <w:t>-</w:t>
            </w:r>
            <w:r>
              <w:t>point and floating</w:t>
            </w:r>
            <w:r w:rsidR="00C84198">
              <w:t>-</w:t>
            </w:r>
            <w:r>
              <w:t>point conformance testing.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0A18CC" w:rsidR="001E41F3" w:rsidRDefault="003E2660" w:rsidP="003E2660">
            <w:pPr>
              <w:pStyle w:val="CRCoverPage"/>
              <w:spacing w:after="0"/>
              <w:rPr>
                <w:noProof/>
              </w:rPr>
            </w:pPr>
            <w:r w:rsidRPr="00A66339">
              <w:t>The test vectors in TS 26.444 do not match the output from the EVS codec implementations in TS 26.442 and TS 26.443.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2660" w:rsidRPr="003E26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2660" w:rsidRDefault="003E2660" w:rsidP="003E2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37674" w:rsidR="003E2660" w:rsidRPr="00FA50D8" w:rsidRDefault="003E2660" w:rsidP="003E2660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Electronic attachment to 26.444</w:t>
            </w:r>
          </w:p>
        </w:tc>
      </w:tr>
      <w:tr w:rsidR="001E41F3" w:rsidRPr="003E26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A50D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A50D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A50D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E26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5CC3C" w:rsidR="001E41F3" w:rsidRDefault="006A12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93A524" w:rsidR="001E41F3" w:rsidRPr="003E2660" w:rsidRDefault="00145D43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 w:rsidRPr="003E2660">
              <w:rPr>
                <w:noProof/>
                <w:lang w:val="fr-FR"/>
              </w:rPr>
              <w:t>TS</w:t>
            </w:r>
            <w:r w:rsidR="006A1268" w:rsidRPr="003E2660">
              <w:rPr>
                <w:noProof/>
                <w:lang w:val="fr-FR"/>
              </w:rPr>
              <w:t xml:space="preserve"> 26.44</w:t>
            </w:r>
            <w:r w:rsidR="00FA50D8" w:rsidRPr="003E2660">
              <w:rPr>
                <w:noProof/>
                <w:lang w:val="fr-FR"/>
              </w:rPr>
              <w:t>2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40</w:t>
            </w:r>
            <w:r w:rsidR="006A1268" w:rsidRPr="003E2660">
              <w:rPr>
                <w:noProof/>
                <w:lang w:val="fr-FR"/>
              </w:rPr>
              <w:t xml:space="preserve">, </w:t>
            </w:r>
            <w:r w:rsidR="003E2660" w:rsidRPr="003E2660">
              <w:rPr>
                <w:noProof/>
                <w:lang w:val="fr-FR"/>
              </w:rPr>
              <w:t>TS 26.</w:t>
            </w:r>
            <w:r w:rsidR="002C42D3">
              <w:rPr>
                <w:noProof/>
                <w:lang w:val="fr-FR"/>
              </w:rPr>
              <w:t>443</w:t>
            </w:r>
            <w:r w:rsidR="003E2660" w:rsidRPr="003E2660">
              <w:rPr>
                <w:noProof/>
                <w:lang w:val="fr-FR"/>
              </w:rPr>
              <w:t xml:space="preserve"> CR00</w:t>
            </w:r>
            <w:r w:rsidR="00AF7449">
              <w:rPr>
                <w:noProof/>
                <w:lang w:val="fr-FR"/>
              </w:rPr>
              <w:t>37</w:t>
            </w:r>
            <w:r w:rsidRPr="003E2660">
              <w:rPr>
                <w:noProof/>
                <w:lang w:val="fr-FR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7BF0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C7AF21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9AFA87" w:rsidR="001E41F3" w:rsidRDefault="003E26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8D6F9" w:rsidR="001E41F3" w:rsidRDefault="003E2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E6BD71" w:rsidR="008863B9" w:rsidRDefault="0067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 Corrected various formal issues in CR form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74681C" w14:textId="77777777" w:rsidR="001E41F3" w:rsidRDefault="001E41F3">
      <w:pPr>
        <w:rPr>
          <w:noProof/>
        </w:rPr>
      </w:pPr>
    </w:p>
    <w:p w14:paraId="358E65EB" w14:textId="4FF1DE4B" w:rsidR="006A1268" w:rsidRPr="00713727" w:rsidRDefault="006A1268" w:rsidP="006A1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Start change 1</w:t>
      </w:r>
    </w:p>
    <w:p w14:paraId="0A78FA61" w14:textId="2BB3136D" w:rsidR="003E2660" w:rsidRPr="000D7B5A" w:rsidRDefault="003E2660" w:rsidP="003E2660">
      <w:pPr>
        <w:pStyle w:val="CRCoverPage"/>
        <w:spacing w:after="0"/>
        <w:rPr>
          <w:lang w:eastAsia="ja-JP"/>
        </w:rPr>
      </w:pPr>
      <w:r>
        <w:rPr>
          <w:rFonts w:ascii="Times New Roman" w:hAnsi="Times New Roman"/>
        </w:rPr>
        <w:t>The test vectors found in the electronic attachment to TS 26.444 will be exchanged with new test vectors that are relevant for the latest updates of the EVS fixed</w:t>
      </w:r>
      <w:r w:rsidR="00C84198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TS26.442 and floating</w:t>
      </w:r>
      <w:r w:rsidR="00C84198">
        <w:rPr>
          <w:rFonts w:ascii="Times New Roman" w:hAnsi="Times New Roman"/>
        </w:rPr>
        <w:t>-</w:t>
      </w:r>
      <w:r>
        <w:rPr>
          <w:rFonts w:ascii="Times New Roman" w:hAnsi="Times New Roman"/>
        </w:rPr>
        <w:t>point code in TS26.443.</w:t>
      </w:r>
    </w:p>
    <w:p w14:paraId="3D854014" w14:textId="5E2A1023" w:rsidR="00FA50D8" w:rsidRPr="003E2660" w:rsidRDefault="00FA50D8" w:rsidP="003E2660">
      <w:pPr>
        <w:contextualSpacing/>
        <w:rPr>
          <w:rFonts w:ascii="Courier New" w:hAnsi="Courier New" w:cs="Courier New"/>
          <w:noProof/>
          <w:sz w:val="18"/>
          <w:szCs w:val="18"/>
        </w:rPr>
      </w:pPr>
    </w:p>
    <w:p w14:paraId="2C3FDEA1" w14:textId="2905228F" w:rsidR="006A1268" w:rsidRPr="003D6912" w:rsidRDefault="006A1268" w:rsidP="006A1268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>End change 1</w:t>
      </w:r>
    </w:p>
    <w:p w14:paraId="1557EA72" w14:textId="360092A3" w:rsidR="006A1268" w:rsidRDefault="006A1268">
      <w:pPr>
        <w:rPr>
          <w:noProof/>
        </w:rPr>
        <w:sectPr w:rsidR="006A126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B4EF1" w14:textId="77777777" w:rsidR="00EE44D2" w:rsidRDefault="00EE44D2">
      <w:r>
        <w:separator/>
      </w:r>
    </w:p>
  </w:endnote>
  <w:endnote w:type="continuationSeparator" w:id="0">
    <w:p w14:paraId="500EC809" w14:textId="77777777" w:rsidR="00EE44D2" w:rsidRDefault="00EE4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E4F6F" w14:textId="77777777" w:rsidR="00EE44D2" w:rsidRDefault="00EE44D2">
      <w:r>
        <w:separator/>
      </w:r>
    </w:p>
  </w:footnote>
  <w:footnote w:type="continuationSeparator" w:id="0">
    <w:p w14:paraId="3ECDA0EE" w14:textId="77777777" w:rsidR="00EE44D2" w:rsidRDefault="00EE44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A53E8"/>
    <w:multiLevelType w:val="hybridMultilevel"/>
    <w:tmpl w:val="CAACB91E"/>
    <w:lvl w:ilvl="0" w:tplc="4BE878D4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2A780E"/>
    <w:multiLevelType w:val="hybridMultilevel"/>
    <w:tmpl w:val="D1D09D96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C8506B"/>
    <w:multiLevelType w:val="hybridMultilevel"/>
    <w:tmpl w:val="4112BF24"/>
    <w:lvl w:ilvl="0" w:tplc="0407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885ABF"/>
    <w:multiLevelType w:val="hybridMultilevel"/>
    <w:tmpl w:val="1C44C6E8"/>
    <w:lvl w:ilvl="0" w:tplc="040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2E"/>
    <w:rsid w:val="000A6394"/>
    <w:rsid w:val="000B7FED"/>
    <w:rsid w:val="000C038A"/>
    <w:rsid w:val="000C6598"/>
    <w:rsid w:val="000D23D5"/>
    <w:rsid w:val="000D44B3"/>
    <w:rsid w:val="001216FA"/>
    <w:rsid w:val="00145D43"/>
    <w:rsid w:val="00192C46"/>
    <w:rsid w:val="001A08B3"/>
    <w:rsid w:val="001A7B60"/>
    <w:rsid w:val="001B52F0"/>
    <w:rsid w:val="001B7A65"/>
    <w:rsid w:val="001E41F3"/>
    <w:rsid w:val="001F4B47"/>
    <w:rsid w:val="00231914"/>
    <w:rsid w:val="00245386"/>
    <w:rsid w:val="002556B7"/>
    <w:rsid w:val="0026004D"/>
    <w:rsid w:val="002640DD"/>
    <w:rsid w:val="00275D12"/>
    <w:rsid w:val="00284FEB"/>
    <w:rsid w:val="002860C4"/>
    <w:rsid w:val="002B5741"/>
    <w:rsid w:val="002C42D3"/>
    <w:rsid w:val="002E472E"/>
    <w:rsid w:val="00305409"/>
    <w:rsid w:val="003609EF"/>
    <w:rsid w:val="0036231A"/>
    <w:rsid w:val="00374DD4"/>
    <w:rsid w:val="003E1A36"/>
    <w:rsid w:val="003E2660"/>
    <w:rsid w:val="00410371"/>
    <w:rsid w:val="004242F1"/>
    <w:rsid w:val="00443F9A"/>
    <w:rsid w:val="00455E1A"/>
    <w:rsid w:val="00480F39"/>
    <w:rsid w:val="004B4E49"/>
    <w:rsid w:val="004B75B7"/>
    <w:rsid w:val="0051580D"/>
    <w:rsid w:val="00547111"/>
    <w:rsid w:val="00575260"/>
    <w:rsid w:val="00592D74"/>
    <w:rsid w:val="005D26D5"/>
    <w:rsid w:val="005D4105"/>
    <w:rsid w:val="005E2C44"/>
    <w:rsid w:val="0060744B"/>
    <w:rsid w:val="00621188"/>
    <w:rsid w:val="006257ED"/>
    <w:rsid w:val="00637EE2"/>
    <w:rsid w:val="00665C47"/>
    <w:rsid w:val="006700C8"/>
    <w:rsid w:val="00675D07"/>
    <w:rsid w:val="00695808"/>
    <w:rsid w:val="006A1268"/>
    <w:rsid w:val="006B46FB"/>
    <w:rsid w:val="006B73D0"/>
    <w:rsid w:val="006E21FB"/>
    <w:rsid w:val="006E557C"/>
    <w:rsid w:val="00792342"/>
    <w:rsid w:val="007977A8"/>
    <w:rsid w:val="007B512A"/>
    <w:rsid w:val="007C2097"/>
    <w:rsid w:val="007D6A07"/>
    <w:rsid w:val="007F7259"/>
    <w:rsid w:val="008040A8"/>
    <w:rsid w:val="008279FA"/>
    <w:rsid w:val="00856663"/>
    <w:rsid w:val="008626E7"/>
    <w:rsid w:val="00870EE7"/>
    <w:rsid w:val="008863B9"/>
    <w:rsid w:val="008A45A6"/>
    <w:rsid w:val="008B2541"/>
    <w:rsid w:val="008F3789"/>
    <w:rsid w:val="008F686C"/>
    <w:rsid w:val="009148DE"/>
    <w:rsid w:val="00941E30"/>
    <w:rsid w:val="009555E5"/>
    <w:rsid w:val="009777D9"/>
    <w:rsid w:val="00991B88"/>
    <w:rsid w:val="009A5753"/>
    <w:rsid w:val="009A579D"/>
    <w:rsid w:val="009B214E"/>
    <w:rsid w:val="009E3297"/>
    <w:rsid w:val="009F734F"/>
    <w:rsid w:val="00A102BD"/>
    <w:rsid w:val="00A246B6"/>
    <w:rsid w:val="00A47E70"/>
    <w:rsid w:val="00A50CF0"/>
    <w:rsid w:val="00A7671C"/>
    <w:rsid w:val="00A8274C"/>
    <w:rsid w:val="00AA2CBC"/>
    <w:rsid w:val="00AC5820"/>
    <w:rsid w:val="00AD1CD8"/>
    <w:rsid w:val="00AF7449"/>
    <w:rsid w:val="00B258BB"/>
    <w:rsid w:val="00B67B97"/>
    <w:rsid w:val="00B968C8"/>
    <w:rsid w:val="00BA3EC5"/>
    <w:rsid w:val="00BA51D9"/>
    <w:rsid w:val="00BB0256"/>
    <w:rsid w:val="00BB5DFC"/>
    <w:rsid w:val="00BD279D"/>
    <w:rsid w:val="00BD6BB8"/>
    <w:rsid w:val="00BF2359"/>
    <w:rsid w:val="00C25171"/>
    <w:rsid w:val="00C66BA2"/>
    <w:rsid w:val="00C84198"/>
    <w:rsid w:val="00C95985"/>
    <w:rsid w:val="00CB0063"/>
    <w:rsid w:val="00CC5026"/>
    <w:rsid w:val="00CC68D0"/>
    <w:rsid w:val="00CE02C4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51ED"/>
    <w:rsid w:val="00EE44D2"/>
    <w:rsid w:val="00EE7D7C"/>
    <w:rsid w:val="00F25D98"/>
    <w:rsid w:val="00F300FB"/>
    <w:rsid w:val="00F40977"/>
    <w:rsid w:val="00F91567"/>
    <w:rsid w:val="00FA50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A50D8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6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2</Pages>
  <Words>326</Words>
  <Characters>2054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Multrus, Markus</cp:lastModifiedBy>
  <cp:revision>15</cp:revision>
  <cp:lastPrinted>1899-12-31T23:00:00Z</cp:lastPrinted>
  <dcterms:created xsi:type="dcterms:W3CDTF">2021-08-05T12:57:00Z</dcterms:created>
  <dcterms:modified xsi:type="dcterms:W3CDTF">2021-08-24T12:14:00Z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