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056E88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S4-211</w:t>
      </w:r>
      <w:r w:rsidR="0092548F" w:rsidRPr="0092548F">
        <w:rPr>
          <w:b/>
          <w:bCs/>
          <w:color w:val="000000" w:themeColor="text1"/>
          <w:sz w:val="24"/>
          <w:szCs w:val="24"/>
        </w:rPr>
        <w:t>304</w:t>
      </w:r>
    </w:p>
    <w:p w14:paraId="7CB45193" w14:textId="343447A6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</w:r>
      <w:r w:rsidR="00BB59A0">
        <w:rPr>
          <w:b/>
          <w:noProof/>
          <w:sz w:val="24"/>
        </w:rPr>
        <w:tab/>
        <w:t xml:space="preserve">Revision of </w:t>
      </w:r>
      <w:r w:rsidR="00BB59A0" w:rsidRPr="002C42D3">
        <w:rPr>
          <w:b/>
          <w:bCs/>
          <w:sz w:val="24"/>
          <w:szCs w:val="24"/>
        </w:rPr>
        <w:t>S4-211127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B6C24" w:rsidR="001E41F3" w:rsidRPr="00410371" w:rsidRDefault="00783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26.</w:t>
            </w:r>
            <w:r w:rsidR="00061F7B">
              <w:rPr>
                <w:b/>
                <w:noProof/>
                <w:sz w:val="28"/>
              </w:rPr>
              <w:t>4</w:t>
            </w:r>
            <w:r w:rsidR="00675D07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D5501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2C42D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EFE84" w:rsidR="001E41F3" w:rsidRPr="00410371" w:rsidRDefault="00BB59A0" w:rsidP="00BB59A0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BB59A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754FC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12.1</w:t>
            </w:r>
            <w:r w:rsidR="003E2660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52B604" w:rsidR="00F25D98" w:rsidRDefault="000C7E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EC0D4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2C42D3">
              <w:rPr>
                <w:color w:val="000000"/>
                <w:lang w:val="de-DE"/>
              </w:rPr>
              <w:t xml:space="preserve">Huawei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3C25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BB59A0">
              <w:t>c</w:t>
            </w:r>
            <w:r>
              <w:t>odec</w:t>
            </w:r>
            <w:r w:rsidR="00BB59A0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0BDF2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BB59A0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37DB" w:rsidR="001E41F3" w:rsidRDefault="00675D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9C7414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1E41F3" w:rsidRDefault="003E2660" w:rsidP="005D26D5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3E2660" w:rsidRPr="005D4105" w:rsidRDefault="003E2660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F8148" w:rsidR="00443F9A" w:rsidRPr="00FA50D8" w:rsidRDefault="003E2660" w:rsidP="003E266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</w:t>
            </w:r>
            <w:r w:rsidR="00472508">
              <w:t>-</w:t>
            </w:r>
            <w:r>
              <w:t>point and floating</w:t>
            </w:r>
            <w:r w:rsidR="00472508">
              <w:t>-</w:t>
            </w:r>
            <w:r>
              <w:t>point conformance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1E41F3" w:rsidRDefault="003E2660" w:rsidP="003E2660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660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2660" w:rsidRDefault="003E2660" w:rsidP="003E2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3E2660" w:rsidRPr="00FA50D8" w:rsidRDefault="003E2660" w:rsidP="003E2660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1E41F3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59AA13" w:rsidR="001E41F3" w:rsidRPr="003E2660" w:rsidRDefault="00145D4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</w:t>
            </w:r>
            <w:r w:rsidR="006A1268" w:rsidRPr="003E2660">
              <w:rPr>
                <w:noProof/>
                <w:lang w:val="fr-FR"/>
              </w:rPr>
              <w:t xml:space="preserve"> 26.44</w:t>
            </w:r>
            <w:r w:rsidR="00FA50D8" w:rsidRPr="003E2660">
              <w:rPr>
                <w:noProof/>
                <w:lang w:val="fr-FR"/>
              </w:rPr>
              <w:t>2</w:t>
            </w:r>
            <w:r w:rsidR="003E2660" w:rsidRPr="003E2660">
              <w:rPr>
                <w:noProof/>
                <w:lang w:val="fr-FR"/>
              </w:rPr>
              <w:t xml:space="preserve"> CR0039</w:t>
            </w:r>
            <w:r w:rsidR="006A1268" w:rsidRPr="003E2660">
              <w:rPr>
                <w:noProof/>
                <w:lang w:val="fr-FR"/>
              </w:rPr>
              <w:t xml:space="preserve">, </w:t>
            </w:r>
            <w:r w:rsidR="003E2660" w:rsidRPr="003E2660">
              <w:rPr>
                <w:noProof/>
                <w:lang w:val="fr-FR"/>
              </w:rPr>
              <w:t>TS 26.</w:t>
            </w:r>
            <w:r w:rsidR="002C42D3">
              <w:rPr>
                <w:noProof/>
                <w:lang w:val="fr-FR"/>
              </w:rPr>
              <w:t>443</w:t>
            </w:r>
            <w:r w:rsidR="003E2660" w:rsidRPr="003E2660">
              <w:rPr>
                <w:noProof/>
                <w:lang w:val="fr-FR"/>
              </w:rPr>
              <w:t xml:space="preserve"> CR003</w:t>
            </w:r>
            <w:r w:rsidR="002C42D3">
              <w:rPr>
                <w:noProof/>
                <w:lang w:val="fr-FR"/>
              </w:rPr>
              <w:t>6</w:t>
            </w:r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1E41F3" w:rsidRDefault="003E2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ED5AB5" w:rsidR="008863B9" w:rsidRDefault="00B14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4D5537E1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32462F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7C407" w14:textId="77777777" w:rsidR="007836E7" w:rsidRDefault="007836E7">
      <w:r>
        <w:separator/>
      </w:r>
    </w:p>
  </w:endnote>
  <w:endnote w:type="continuationSeparator" w:id="0">
    <w:p w14:paraId="53021FD1" w14:textId="77777777" w:rsidR="007836E7" w:rsidRDefault="0078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61DD9" w14:textId="77777777" w:rsidR="007836E7" w:rsidRDefault="007836E7">
      <w:r>
        <w:separator/>
      </w:r>
    </w:p>
  </w:footnote>
  <w:footnote w:type="continuationSeparator" w:id="0">
    <w:p w14:paraId="022E6D6F" w14:textId="77777777" w:rsidR="007836E7" w:rsidRDefault="00783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61F7B"/>
    <w:rsid w:val="000A6394"/>
    <w:rsid w:val="000B7FED"/>
    <w:rsid w:val="000C038A"/>
    <w:rsid w:val="000C6598"/>
    <w:rsid w:val="000C7E2A"/>
    <w:rsid w:val="000D23D5"/>
    <w:rsid w:val="000D44B3"/>
    <w:rsid w:val="001216FA"/>
    <w:rsid w:val="00145D43"/>
    <w:rsid w:val="00180FE3"/>
    <w:rsid w:val="00192C46"/>
    <w:rsid w:val="001A08B3"/>
    <w:rsid w:val="001A7B60"/>
    <w:rsid w:val="001B52F0"/>
    <w:rsid w:val="001B7A65"/>
    <w:rsid w:val="001E41F3"/>
    <w:rsid w:val="001F4B47"/>
    <w:rsid w:val="00231914"/>
    <w:rsid w:val="002556B7"/>
    <w:rsid w:val="0026004D"/>
    <w:rsid w:val="002632A5"/>
    <w:rsid w:val="002640DD"/>
    <w:rsid w:val="00275D12"/>
    <w:rsid w:val="00284FEB"/>
    <w:rsid w:val="002860C4"/>
    <w:rsid w:val="002B5741"/>
    <w:rsid w:val="002C42D3"/>
    <w:rsid w:val="002E472E"/>
    <w:rsid w:val="00305409"/>
    <w:rsid w:val="0032462F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72508"/>
    <w:rsid w:val="00480F39"/>
    <w:rsid w:val="004B4E49"/>
    <w:rsid w:val="004B75B7"/>
    <w:rsid w:val="0051580D"/>
    <w:rsid w:val="00547111"/>
    <w:rsid w:val="00575260"/>
    <w:rsid w:val="00592D74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836E7"/>
    <w:rsid w:val="00792342"/>
    <w:rsid w:val="007977A8"/>
    <w:rsid w:val="007B512A"/>
    <w:rsid w:val="007C2097"/>
    <w:rsid w:val="007D6A07"/>
    <w:rsid w:val="007F7259"/>
    <w:rsid w:val="008040A8"/>
    <w:rsid w:val="008279FA"/>
    <w:rsid w:val="00856663"/>
    <w:rsid w:val="008626E7"/>
    <w:rsid w:val="00870EE7"/>
    <w:rsid w:val="008863B9"/>
    <w:rsid w:val="008A45A6"/>
    <w:rsid w:val="008B2541"/>
    <w:rsid w:val="008F3789"/>
    <w:rsid w:val="008F686C"/>
    <w:rsid w:val="009148DE"/>
    <w:rsid w:val="0092548F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A4BA6"/>
    <w:rsid w:val="00AC5820"/>
    <w:rsid w:val="00AD1CD8"/>
    <w:rsid w:val="00B14442"/>
    <w:rsid w:val="00B258BB"/>
    <w:rsid w:val="00B67B97"/>
    <w:rsid w:val="00B968C8"/>
    <w:rsid w:val="00BA3EC5"/>
    <w:rsid w:val="00BA51D9"/>
    <w:rsid w:val="00BB0256"/>
    <w:rsid w:val="00BB59A0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51C18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326</Words>
  <Characters>2055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16</cp:revision>
  <cp:lastPrinted>1899-12-31T23:00:00Z</cp:lastPrinted>
  <dcterms:created xsi:type="dcterms:W3CDTF">2021-08-05T12:57:00Z</dcterms:created>
  <dcterms:modified xsi:type="dcterms:W3CDTF">2021-08-24T12:14:00Z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