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2C1F71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924D0B" w:rsidRPr="00924D0B">
        <w:rPr>
          <w:b/>
          <w:bCs/>
          <w:sz w:val="24"/>
          <w:szCs w:val="24"/>
        </w:rPr>
        <w:t>S4-211</w:t>
      </w:r>
      <w:r w:rsidR="00491BD2" w:rsidRPr="00491BD2">
        <w:rPr>
          <w:b/>
          <w:bCs/>
          <w:color w:val="000000" w:themeColor="text1"/>
          <w:sz w:val="24"/>
          <w:szCs w:val="24"/>
        </w:rPr>
        <w:t>298</w:t>
      </w:r>
    </w:p>
    <w:p w14:paraId="7CB45193" w14:textId="5DFE485A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C30A35">
        <w:rPr>
          <w:b/>
          <w:noProof/>
          <w:sz w:val="24"/>
        </w:rPr>
        <w:tab/>
      </w:r>
      <w:r w:rsidR="00C30A35">
        <w:rPr>
          <w:b/>
          <w:noProof/>
          <w:sz w:val="24"/>
        </w:rPr>
        <w:tab/>
      </w:r>
      <w:r w:rsidR="00C30A35">
        <w:rPr>
          <w:b/>
          <w:noProof/>
          <w:sz w:val="24"/>
        </w:rPr>
        <w:tab/>
      </w:r>
      <w:r w:rsidR="00C30A35">
        <w:rPr>
          <w:b/>
          <w:noProof/>
          <w:sz w:val="24"/>
        </w:rPr>
        <w:tab/>
      </w:r>
      <w:r w:rsidR="00C30A35">
        <w:rPr>
          <w:b/>
          <w:noProof/>
          <w:sz w:val="24"/>
        </w:rPr>
        <w:tab/>
      </w:r>
      <w:r w:rsidR="00C30A35">
        <w:rPr>
          <w:b/>
          <w:noProof/>
          <w:sz w:val="24"/>
        </w:rPr>
        <w:tab/>
      </w:r>
      <w:r w:rsidR="00C30A35">
        <w:rPr>
          <w:b/>
          <w:noProof/>
          <w:sz w:val="24"/>
        </w:rPr>
        <w:tab/>
      </w:r>
      <w:r w:rsidR="00C30A35">
        <w:rPr>
          <w:b/>
          <w:noProof/>
          <w:sz w:val="24"/>
        </w:rPr>
        <w:tab/>
      </w:r>
      <w:r w:rsidR="00C30A35">
        <w:rPr>
          <w:b/>
          <w:noProof/>
          <w:sz w:val="24"/>
        </w:rPr>
        <w:tab/>
      </w:r>
      <w:r w:rsidR="00C30A35">
        <w:rPr>
          <w:b/>
          <w:noProof/>
          <w:sz w:val="24"/>
        </w:rPr>
        <w:tab/>
      </w:r>
      <w:r w:rsidR="00C30A35">
        <w:rPr>
          <w:b/>
          <w:noProof/>
          <w:sz w:val="24"/>
        </w:rPr>
        <w:tab/>
      </w:r>
      <w:r w:rsidR="00C30A35">
        <w:rPr>
          <w:b/>
          <w:noProof/>
          <w:sz w:val="24"/>
        </w:rPr>
        <w:tab/>
      </w:r>
      <w:r w:rsidR="00C30A35">
        <w:rPr>
          <w:b/>
          <w:noProof/>
          <w:sz w:val="24"/>
        </w:rPr>
        <w:tab/>
        <w:t xml:space="preserve">Revision of </w:t>
      </w:r>
      <w:r w:rsidR="00C30A35" w:rsidRPr="00924D0B">
        <w:rPr>
          <w:b/>
          <w:bCs/>
          <w:sz w:val="24"/>
          <w:szCs w:val="24"/>
        </w:rPr>
        <w:t>S4-2111</w:t>
      </w:r>
      <w:r w:rsidR="00C30A35">
        <w:rPr>
          <w:b/>
          <w:bCs/>
          <w:sz w:val="24"/>
          <w:szCs w:val="24"/>
        </w:rPr>
        <w:t>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E0CA4" w:rsidR="001E41F3" w:rsidRPr="00410371" w:rsidRDefault="00A848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D07">
              <w:rPr>
                <w:b/>
                <w:noProof/>
                <w:sz w:val="28"/>
              </w:rPr>
              <w:t>26.442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AA8EE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</w:t>
            </w:r>
            <w:r w:rsidR="00753F43">
              <w:rPr>
                <w:b/>
                <w:noProof/>
                <w:sz w:val="28"/>
              </w:rPr>
              <w:t>4</w:t>
            </w:r>
            <w:r w:rsidR="00C0452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E3D17" w:rsidR="001E41F3" w:rsidRPr="00410371" w:rsidRDefault="00C30A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0A3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FFEF4B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C04523">
              <w:rPr>
                <w:b/>
                <w:noProof/>
                <w:sz w:val="28"/>
              </w:rPr>
              <w:t>6</w:t>
            </w:r>
            <w:r w:rsidRPr="00675D07">
              <w:rPr>
                <w:b/>
                <w:noProof/>
                <w:sz w:val="28"/>
              </w:rPr>
              <w:t>.</w:t>
            </w:r>
            <w:r w:rsidR="004C6ADF">
              <w:rPr>
                <w:b/>
                <w:noProof/>
                <w:sz w:val="28"/>
              </w:rPr>
              <w:t>2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9EE6D3" w:rsidR="00F25D98" w:rsidRDefault="001859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0AFB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Fixed-Point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30CF5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924D0B">
              <w:rPr>
                <w:color w:val="000000"/>
                <w:lang w:val="de-DE"/>
              </w:rPr>
              <w:t xml:space="preserve">Huawei Technologies Co., </w:t>
            </w:r>
            <w:r>
              <w:rPr>
                <w:lang w:val="en-US" w:eastAsia="zh-CN"/>
              </w:rPr>
              <w:t>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D98ACB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</w:t>
            </w:r>
            <w:r w:rsidR="00C30A35">
              <w:t>c</w:t>
            </w:r>
            <w:r>
              <w:t>odec</w:t>
            </w:r>
            <w:r w:rsidR="00C30A35">
              <w:t>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264FF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</w:t>
            </w:r>
            <w:r w:rsidR="00C30A35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831BD" w:rsidR="001E41F3" w:rsidRDefault="00753F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3FCB1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452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6360EA8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708AA7DE" w14:textId="41479891" w:rsidR="001E41F3" w:rsidRDefault="001E41F3" w:rsidP="005D26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13E9EC2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ResetSHBbuffer_Dec_fx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wb_tbe_dec_fx(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49A0CD3D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dtx_fx(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943C1D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pre_proc_fx(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init_encoder_fx(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7C0C2C2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init_decoder_fx(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23EB914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re8_decode_base_index_fx(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7777777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located in </w:t>
            </w:r>
            <w:r w:rsidRPr="00BF2359">
              <w:rPr>
                <w:noProof/>
              </w:rPr>
              <w:t>swb_pre_proc_fx(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45092184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evs_dec_fx(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GenTransition_fx(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21B5584C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acelp_core_switch_enc_fx(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3A0E85A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vad_param_updt_fx(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31C656EC" w14:textId="173EAC4D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57643" w14:textId="2C2F2892" w:rsidR="003879BC" w:rsidRPr="003879BC" w:rsidRDefault="003879BC" w:rsidP="0038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26.442, specifically:</w:t>
            </w:r>
          </w:p>
          <w:p w14:paraId="1A377A1A" w14:textId="548782E5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136EC9E3" w14:textId="54F01A8D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c-code/Workspace_msvc/evs_dec.vcxproj</w:t>
            </w:r>
          </w:p>
          <w:p w14:paraId="1C43C58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c-code/lib_com/bitstream_fx.c</w:t>
            </w:r>
          </w:p>
          <w:p w14:paraId="6EFECC5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c-code/lib_com/cnst_fx.h</w:t>
            </w:r>
          </w:p>
          <w:p w14:paraId="3FF2648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c-code/lib_com/core_com_config_fx.c</w:t>
            </w:r>
          </w:p>
          <w:p w14:paraId="51073BA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c-code/lib_com/disclaimer.c</w:t>
            </w:r>
          </w:p>
          <w:p w14:paraId="1D8745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c-code/lib_com/fd_cng_com.c</w:t>
            </w:r>
          </w:p>
          <w:p w14:paraId="6990EA5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c-code/lib_com/prot_fx.h</w:t>
            </w:r>
          </w:p>
          <w:p w14:paraId="777B9D8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c-code/lib_com/residu_fx.c</w:t>
            </w:r>
          </w:p>
          <w:p w14:paraId="5C57BA5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c-code/lib_dec/EvsRXlib.c</w:t>
            </w:r>
          </w:p>
          <w:p w14:paraId="2C942AD1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c-code/lib_dec/EvsRXlib.h</w:t>
            </w:r>
          </w:p>
          <w:p w14:paraId="4B3B68E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c-code/lib_dec/FEC_adapt_codebook_fx.c</w:t>
            </w:r>
          </w:p>
          <w:p w14:paraId="4133F24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c-code/lib_dec/cng_dec_fx.c</w:t>
            </w:r>
          </w:p>
          <w:p w14:paraId="00E28CE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c-code/lib_dec/core_dec_init.c</w:t>
            </w:r>
          </w:p>
          <w:p w14:paraId="0E43234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c-code/lib_dec/dec_LPD.c</w:t>
            </w:r>
          </w:p>
          <w:p w14:paraId="40AC18B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c-code/lib_dec/dec_prm.c</w:t>
            </w:r>
          </w:p>
          <w:p w14:paraId="253D920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c-code/lib_dec/dec_tcx.c</w:t>
            </w:r>
          </w:p>
          <w:p w14:paraId="4618728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c-code/lib_dec/evs_dec_fx.c</w:t>
            </w:r>
          </w:p>
          <w:p w14:paraId="32EEB0A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c-code/lib_dec/evs_rtp_payload.c</w:t>
            </w:r>
          </w:p>
          <w:p w14:paraId="09FB1FE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c-code/lib_dec/evs_rtp_payload.h</w:t>
            </w:r>
          </w:p>
          <w:p w14:paraId="0203ADB9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c-code/lib_dec/fd_cng_dec.c</w:t>
            </w:r>
          </w:p>
          <w:p w14:paraId="622C4CA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c-code/lib_dec/init_dec_fx.c</w:t>
            </w:r>
          </w:p>
          <w:p w14:paraId="5885703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c-code/lib_dec/io_dec_fx.c</w:t>
            </w:r>
          </w:p>
          <w:p w14:paraId="122F051D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c-code/lib_dec/jbm_jb4sb.h</w:t>
            </w:r>
          </w:p>
          <w:p w14:paraId="30E3EB2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c-code/lib_dec/lead_deindexing_fx.c</w:t>
            </w:r>
          </w:p>
          <w:p w14:paraId="32C1D552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c-code/lib_dec/rtpdump.c</w:t>
            </w:r>
          </w:p>
          <w:p w14:paraId="51217890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c-code/lib_dec/rtpdump.h</w:t>
            </w:r>
          </w:p>
          <w:p w14:paraId="0C1B1AF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c-code/lib_dec/stat_dec_fx.h</w:t>
            </w:r>
          </w:p>
          <w:p w14:paraId="06E6F3E4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c-code/lib_dec/swb_tbe_dec_fx.c</w:t>
            </w:r>
          </w:p>
          <w:p w14:paraId="65272A1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c-code/lib_dec/voip_client.c</w:t>
            </w:r>
          </w:p>
          <w:p w14:paraId="2A86EAB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c-code/lib_enc/SNR_calc.c</w:t>
            </w:r>
          </w:p>
          <w:p w14:paraId="14E7E61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c-code/lib_enc/acelp_core_enc_fx.c</w:t>
            </w:r>
          </w:p>
          <w:p w14:paraId="1F73F31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c-code/lib_enc/acelp_core_switch_enc_fx.c</w:t>
            </w:r>
          </w:p>
          <w:p w14:paraId="3E41FCF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c-code/lib_enc/amr_wb_enc_fx.c</w:t>
            </w:r>
          </w:p>
          <w:p w14:paraId="0493803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c-code/lib_enc/cng_enc_fx.c</w:t>
            </w:r>
          </w:p>
          <w:p w14:paraId="29AB16C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c-code/lib_enc/comvad_decision.c</w:t>
            </w:r>
          </w:p>
          <w:p w14:paraId="239489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c-code/lib_enc/core_enc_ol.c</w:t>
            </w:r>
          </w:p>
          <w:p w14:paraId="147A7D8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c-code/lib_enc/dtx_fx.c</w:t>
            </w:r>
          </w:p>
          <w:p w14:paraId="3A2EFA3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c-code/lib_enc/enc_acelp_tcx_main.c</w:t>
            </w:r>
          </w:p>
          <w:p w14:paraId="3740E23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c-code/lib_enc/energy.c</w:t>
            </w:r>
          </w:p>
          <w:p w14:paraId="4F3375E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c-code/lib_enc/evs_enc_fx.c</w:t>
            </w:r>
          </w:p>
          <w:p w14:paraId="0440016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c-code/lib_enc/init_enc_fx.c</w:t>
            </w:r>
          </w:p>
          <w:p w14:paraId="2682B35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c-code/lib_enc/io_enc_fx.c</w:t>
            </w:r>
          </w:p>
          <w:p w14:paraId="7F280D0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c-code/lib_enc/pre_proc_fx.c</w:t>
            </w:r>
          </w:p>
          <w:p w14:paraId="3E88339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c-code/lib_enc/stat_enc_fx.h</w:t>
            </w:r>
          </w:p>
          <w:p w14:paraId="0A2EDE6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c-code/lib_enc/swb_pre_proc_fx.c</w:t>
            </w:r>
          </w:p>
          <w:p w14:paraId="4315D22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c-code/lib_enc/vad_param_updt_fx.c</w:t>
            </w:r>
          </w:p>
          <w:p w14:paraId="372C14BC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c-code/readme.txt</w:t>
            </w:r>
          </w:p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53360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26.443</w:t>
            </w:r>
            <w:r w:rsidR="00363D41">
              <w:rPr>
                <w:noProof/>
              </w:rPr>
              <w:t xml:space="preserve"> CR00</w:t>
            </w:r>
            <w:r w:rsidR="00C04523">
              <w:rPr>
                <w:noProof/>
              </w:rPr>
              <w:t>40</w:t>
            </w:r>
            <w:r w:rsidR="00AF7ACC">
              <w:rPr>
                <w:noProof/>
              </w:rPr>
              <w:t>, TS 26.452 CR0004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1EAD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363D41">
              <w:rPr>
                <w:noProof/>
              </w:rPr>
              <w:t>00</w:t>
            </w:r>
            <w:r w:rsidR="00C04523">
              <w:rPr>
                <w:noProof/>
              </w:rPr>
              <w:t>40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E17351" w:rsidR="001E41F3" w:rsidRDefault="00BC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FE71F9" w:rsidR="008863B9" w:rsidRDefault="00B71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Corrected various formal issues in CR form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0C137E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26442-g20/c-code/Workspace_msvc/evs_dec.vcxproj 26442-g30/c-code/Workspace_msvc/evs_dec.vcxproj</w:t>
      </w:r>
    </w:p>
    <w:p w14:paraId="62F8F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16:35:41.000000000 +0200</w:t>
      </w:r>
    </w:p>
    <w:p w14:paraId="0569B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16:47:59.316425000 +0200</w:t>
      </w:r>
    </w:p>
    <w:p w14:paraId="44D01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@@ -190,6 +190,7 @@</w:t>
      </w:r>
    </w:p>
    <w:p w14:paraId="7E758C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E95A9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4E96E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Include="..\lib_dec\evs_dec_fx.c" /&gt;</w:t>
      </w:r>
    </w:p>
    <w:p w14:paraId="0F7F1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1ADED7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1F98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Include="..\lib_dec\FEC_adapt_codebook_fx.c" /&gt;</w:t>
      </w:r>
    </w:p>
    <w:p w14:paraId="0D5AC0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Include="..\lib_dec\FEC_clas_estim_fx.c" /&gt;</w:t>
      </w:r>
    </w:p>
    <w:p w14:paraId="6D954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-241,6 +242,7 @@</w:t>
      </w:r>
    </w:p>
    <w:p w14:paraId="12E6D5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Include="..\lib_dec\re8_dec_fx.c" /&gt;</w:t>
      </w:r>
    </w:p>
    <w:p w14:paraId="3C90A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Include="..\lib_dec\rom_dec_fx.c" /&gt;</w:t>
      </w:r>
    </w:p>
    <w:p w14:paraId="150B9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Include="..\lib_dec\rst_dec_fx.c" /&gt;</w:t>
      </w:r>
    </w:p>
    <w:p w14:paraId="78AC0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Include="..\lib_dec\rtpdump.c" /&gt;</w:t>
      </w:r>
    </w:p>
    <w:p w14:paraId="7A8FD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Include="..\lib_dec\stat_noise_uv_dec_fx.c" /&gt;</w:t>
      </w:r>
    </w:p>
    <w:p w14:paraId="7BADC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Include="..\lib_dec\swb_bwe_dec_fx.c" /&gt;</w:t>
      </w:r>
    </w:p>
    <w:p w14:paraId="55DA4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Include="..\lib_dec\swb_bwe_dec_hr_fx.c" /&gt;</w:t>
      </w:r>
    </w:p>
    <w:p w14:paraId="3197D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-263,6 +265,7 @@</w:t>
      </w:r>
    </w:p>
    <w:p w14:paraId="29EDB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1EAE3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Include="..\lib_dec\basop_util_jbm.h" /&gt;</w:t>
      </w:r>
    </w:p>
    <w:p w14:paraId="1C280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767AB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6F25A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1230A8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6FC9F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32C31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@@ -271,6 +274,7 @@</w:t>
      </w:r>
    </w:p>
    <w:p w14:paraId="028CA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Include="..\lib_dec\jbm_pcmdsp_fifo.h" /&gt;</w:t>
      </w:r>
    </w:p>
    <w:p w14:paraId="68D39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Include="..\lib_dec\jbm_pcmdsp_similarityestimation.h" /&gt;</w:t>
      </w:r>
    </w:p>
    <w:p w14:paraId="18EE4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Include="..\lib_dec\rom_dec_fx.h" /&gt;</w:t>
      </w:r>
    </w:p>
    <w:p w14:paraId="08D1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6EE7E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Include="..\lib_dec\stat_dec_fx.h" /&gt;</w:t>
      </w:r>
    </w:p>
    <w:p w14:paraId="521AB9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665B0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4C698C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26442-g20/c-code/lib_com/bitstream_fx.c 26442-g30/c-code/lib_com/bitstream_fx.c</w:t>
      </w:r>
    </w:p>
    <w:p w14:paraId="08522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16:35:16.000000000 +0200</w:t>
      </w:r>
    </w:p>
    <w:p w14:paraId="520CB2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16:48:00.416384000 +0200</w:t>
      </w:r>
    </w:p>
    <w:p w14:paraId="4C1AC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-1430,8 +1430,7 @@</w:t>
      </w:r>
    </w:p>
    <w:p w14:paraId="3A9DC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zeroes, 35 ones   */</w:t>
      </w:r>
    </w:p>
    <w:p w14:paraId="5213B6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95EE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293CA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5E0D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6D41F5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16700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likley)  */</w:t>
      </w:r>
    </w:p>
    <w:p w14:paraId="639A22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B2A14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669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-1564,6 +1563,204 @@</w:t>
      </w:r>
    </w:p>
    <w:p w14:paraId="63640D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0693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572F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B5D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2B01F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04C3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5F9C28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04D5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1606AA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8BA6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57D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3EA7E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49FAB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317D4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F682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4954E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58F85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4A2C8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2A8DF3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2BB5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7159A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62DC0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2E697D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20113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4FC3B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917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657172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4C51B8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6162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!= 1 )   /* so  far derived from q bit in AMRWB/AMRWBIO cases   */</w:t>
      </w:r>
    </w:p>
    <w:p w14:paraId="4B27E0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E6A4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52337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CA0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16E2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73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0DD46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28670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2AAD8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3F46FA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 = 1;     /* override  qbit */</w:t>
      </w:r>
    </w:p>
    <w:p w14:paraId="20F96D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F6A4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0249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77765D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DF5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111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/* SID_UPDATE check */</w:t>
      </w:r>
    </w:p>
    <w:p w14:paraId="11293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== SID_1k75 || total_brate == SID_2k40 )</w:t>
      </w:r>
    </w:p>
    <w:p w14:paraId="76413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FF066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== 0 )</w:t>
      </w:r>
    </w:p>
    <w:p w14:paraId="04894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1D21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14F4A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07C2E1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A449C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542A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8575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0952B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49F9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A102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58DD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4484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485A0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)</w:t>
      </w:r>
    </w:p>
    <w:p w14:paraId="157C8B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60480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55BF4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A5B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3F057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F26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219EC0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24EA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D6A1A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90F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56350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st-&gt;Opt_AMR_WB_fx==0 )  || /* switch to    AMRWBIO */</w:t>
      </w:r>
    </w:p>
    <w:p w14:paraId="4C9EA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st-&gt;Opt_AMR_WB_fx==1)      /* switch from  AMRWBIO */</w:t>
      </w:r>
    </w:p>
    <w:p w14:paraId="7E300A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140C7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D0A45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4E29B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31BDD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5C0168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3D13A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 st-&gt;bfi_fx==1); /* bfi stays 1 */</w:t>
      </w:r>
    </w:p>
    <w:p w14:paraId="34EF84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C5F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58B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st-&gt;bfi_fx == 1 )  /* typically from q bit  */</w:t>
      </w:r>
    </w:p>
    <w:p w14:paraId="327F71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E353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39D3B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B028C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7BD07A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00CC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21C518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21513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st-&gt;CNG_fx != 0 )</w:t>
      </w:r>
    </w:p>
    <w:p w14:paraId="43E357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A1B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6D949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7906B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23357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56B1E5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0;</w:t>
      </w:r>
    </w:p>
    <w:p w14:paraId="01BF66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BF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1C48C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0C4347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C17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76F94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5326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7A780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AEA66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1;</w:t>
      </w:r>
    </w:p>
    <w:p w14:paraId="3D6DB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2DC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B559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3F7D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7ABE5D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/*   in SPEECH synthesis, make sure to activate speech plc for a received no_data frame,</w:t>
      </w:r>
    </w:p>
    <w:p w14:paraId="74266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no_data frames may be injected by the network or by the dejitter buffer   */</w:t>
      </w:r>
    </w:p>
    <w:p w14:paraId="00B4A3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CF42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(st-&gt;CNG_fx == 0)  &amp;&amp;  ( no_data != 0 )  )</w:t>
      </w:r>
    </w:p>
    <w:p w14:paraId="2D58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D25DB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205DC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1;</w:t>
      </w:r>
    </w:p>
    <w:p w14:paraId="486CF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177110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9A0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C69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4EAFE9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4DA8C8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st-&gt;CNG_fx != 0 &amp;&amp; ( speech_bad || speech_lost || no_data ))  || /* SP_BAD or SPEECH_LOST)   --&gt; stay in CNG */</w:t>
      </w:r>
    </w:p>
    <w:p w14:paraId="5F120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520934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640E3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= 0;   /* mark as good to not start speech PLC */</w:t>
      </w:r>
    </w:p>
    <w:p w14:paraId="425B2F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3F3710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908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4F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6DF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60E08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total_brate!=0    cng or speech pending  bitrate</w:t>
      </w:r>
    </w:p>
    <w:p w14:paraId="2063F5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35CF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6F7FB2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10ECB4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63D54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4EC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935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6607C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 ( st-&gt;bfi_fx == 1 &amp;&amp; st-&gt;ini_frame_fx == 0) &amp;&amp;</w:t>
      </w:r>
    </w:p>
    <w:p w14:paraId="52C257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04A5B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5711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3D9ED3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200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1482FA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7FD86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C4641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1E581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50C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33AB3A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B00A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72E01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1733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st-&gt;total_brate_fx  = init_rate; /* not updated on bfi as  decoderSelectCodec is not called below */</w:t>
      </w:r>
    </w:p>
    <w:p w14:paraId="642F8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st-&gt;core_brate_fx   = init_rate;</w:t>
      </w:r>
    </w:p>
    <w:p w14:paraId="0F3A3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70E0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137C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53AD6C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2FC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E0B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3973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7E19E6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42A83D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4B57D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044309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ACFC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98F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77254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6CE4B4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1CE491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07B2DF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+)</w:t>
      </w:r>
    </w:p>
    <w:p w14:paraId="743D6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35A0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k;</w:t>
      </w:r>
    </w:p>
    <w:p w14:paraId="5F828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D146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02C89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499B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791D7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7BB9BC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F729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 |= st-&gt;bit_stream_fx[k] ; /* partity check of 35 zeroes,  any single 1 gives BFI */</w:t>
      </w:r>
    </w:p>
    <w:p w14:paraId="0946D9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E136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B5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7DC9C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415013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37FC33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61622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Word16 sum = 0;</w:t>
      </w:r>
    </w:p>
    <w:p w14:paraId="0DA3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56BEA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D7C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st-&gt;bit_stream_fx[k]; /* check of 35 zeroes */</w:t>
      </w:r>
    </w:p>
    <w:p w14:paraId="51168E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960D9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371FD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070ED8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8FA2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= 1;   /* eventually becomes SID_UPD_BAD */</w:t>
      </w:r>
    </w:p>
    <w:p w14:paraId="244EA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7AD6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5E5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8C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6F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8046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4B2AF1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 read_indices_mime()</w:t>
      </w:r>
    </w:p>
    <w:p w14:paraId="4983F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</w:t>
      </w:r>
    </w:p>
    <w:p w14:paraId="66073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-1586,10 +1783,7 @@</w:t>
      </w:r>
    </w:p>
    <w:p w14:paraId="3D4FF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40E48E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utmp;</w:t>
      </w:r>
    </w:p>
    <w:p w14:paraId="1B362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L_tmp;</w:t>
      </w:r>
    </w:p>
    <w:p w14:paraId="07CC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5BB4CD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423565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158B9C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8113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36C86E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42354B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A49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38CF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-1615,15 +1809,7 @@</w:t>
      </w:r>
    </w:p>
    <w:p w14:paraId="014994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E523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7A0C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2F25F7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5EA040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4D17E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33DFC1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A130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379D1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1FCF11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65D5BA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535A5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4C1F9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266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6F92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D72BC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-1773,30 +1959,7 @@</w:t>
      </w:r>
    </w:p>
    <w:p w14:paraId="65A422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D7C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44DD4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CA07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if( sti == 0 )</w:t>
      </w:r>
    </w:p>
    <w:p w14:paraId="798432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F850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  /* signal received SID_FIRST as a good frame with no bits */</w:t>
      </w:r>
    </w:p>
    <w:p w14:paraId="0E3FB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3D4FAD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4BE84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 |= st-&gt;bit_stream_fx[k] ; /* partity check of 35 zeroes,  any single 1 gives BFI */</w:t>
      </w:r>
    </w:p>
    <w:p w14:paraId="0BFE31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1C34D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84CB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7D7D4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 or bad dejitter handlers */</w:t>
      </w:r>
    </w:p>
    <w:p w14:paraId="4B222B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78EF6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3FC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59B1D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162DA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70C269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6D5F7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st-&gt;bit_stream_fx[k]; /* check of 35 zeroes */</w:t>
      </w:r>
    </w:p>
    <w:p w14:paraId="034C8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255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96AB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2E3FA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4909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= 1;   /* eventually becomes SID_UPD_BAD */</w:t>
      </w:r>
    </w:p>
    <w:p w14:paraId="3F03EB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4664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0D9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4E1619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0E08E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B91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344319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-1808,139 +1971,7 @@</w:t>
      </w:r>
    </w:p>
    <w:p w14:paraId="0D46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6588A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46D2B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B8E9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keep st-&gt;CNG_fx , st_bfi_fx and total_brate  updated  for proper synthesis in DTX and FER  */</w:t>
      </w:r>
    </w:p>
    <w:p w14:paraId="1FEEE3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2AA8BF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6D6A4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   /* so  far derived from q bit in AMRWB/AMRWBIO cases   */</w:t>
      </w:r>
    </w:p>
    <w:p w14:paraId="1380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D022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15D7C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34412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9108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0E5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90B5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42469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A6D0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34622E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     = 1;     /* override  qbit */</w:t>
      </w:r>
    </w:p>
    <w:p w14:paraId="35B194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8921E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AE51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728984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0A1A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4419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13D7B2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4EC3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49CBD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</w:t>
      </w:r>
    </w:p>
    <w:p w14:paraId="0C24CA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A756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0439B3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349EC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AD74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40BB79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3266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240661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3E48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251F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6E5F4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57F2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A8C4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)</w:t>
      </w:r>
    </w:p>
    <w:p w14:paraId="721E7A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65FE2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77774B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68EB1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1B31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E2CBE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5832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41091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AA778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5CBB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72905A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st-&gt;Opt_AMR_WB_fx==0 )  || /* switch to    AMRWBIO */</w:t>
      </w:r>
    </w:p>
    <w:p w14:paraId="26F07B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st-&gt;Opt_AMR_WB_fx==1)      /* switch from  AMRWBIO */</w:t>
      </w:r>
    </w:p>
    <w:p w14:paraId="72BC92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474F8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5944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6896F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03273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13A80E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3134E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st-&gt;bfi_fx==1); /* bfi_fx stays 1 */</w:t>
      </w:r>
    </w:p>
    <w:p w14:paraId="54FE74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0CA1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358E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C3A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st-&gt;bfi_fx )  /* typically from q bit  */</w:t>
      </w:r>
    </w:p>
    <w:p w14:paraId="5D5FC7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E74B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speech_bad = 1;    /* initial assumption,   CNG synt state decides what to actually do */</w:t>
      </w:r>
    </w:p>
    <w:p w14:paraId="1E3FF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68CB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2F9CF6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AEA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4EDC3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706F54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st-&gt;CNG_fx != 0 )</w:t>
      </w:r>
    </w:p>
    <w:p w14:paraId="7A0784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D7278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7B8A0A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79C99C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67CC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3BE0A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0;</w:t>
      </w:r>
    </w:p>
    <w:p w14:paraId="34A5B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54747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3794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2F425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E7130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774EB3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21436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32706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DC70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1;</w:t>
      </w:r>
    </w:p>
    <w:p w14:paraId="7670C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04E1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DD57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13F5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25E96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05A3A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no_data frames may be injected by the network or by the dejitter buffer   */</w:t>
      </w:r>
    </w:p>
    <w:p w14:paraId="7299C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into the correct decoder PLC section  */</w:t>
      </w:r>
    </w:p>
    <w:p w14:paraId="10FA0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(st-&gt;CNG_fx == 0)  &amp;&amp;  ( no_data != 0 )  )</w:t>
      </w:r>
    </w:p>
    <w:p w14:paraId="638601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70201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12F22F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1;</w:t>
      </w:r>
    </w:p>
    <w:p w14:paraId="700C5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/* total_brate= 0  . always zero for no_data */</w:t>
      </w:r>
    </w:p>
    <w:p w14:paraId="23EEB1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72C99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0029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12405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490E2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( st-&gt;CNG_fx != 0 &amp;&amp; ( speech_bad || speech_lost || no_data ))  || /* SP_BAD or SPEECH_LOST)   --&gt; stay in CNG */</w:t>
      </w:r>
    </w:p>
    <w:p w14:paraId="3E4BE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     /* SID_UPD_BAD              --&gt; start/stay  CNG   */</w:t>
      </w:r>
    </w:p>
    <w:p w14:paraId="0018C7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A19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EE6D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0;    /* mark as good to not start speech PLC */</w:t>
      </w:r>
    </w:p>
    <w:p w14:paraId="3928F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total_brate= 0;    /* zeroing is needed  for  speech_bad,  sid_bad frames CNG- synthesis  in the decoder subfunctions   */</w:t>
      </w:r>
    </w:p>
    <w:p w14:paraId="7426F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707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CF66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08E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F183A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F81C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107B55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total_brate!=0    cng or speech pending  bitrate</w:t>
      </w:r>
    </w:p>
    <w:p w14:paraId="66797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total_brate==0    cng will continue or start(sid_first, evs_sid_bad, amrwb_sid_bad)</w:t>
      </w:r>
    </w:p>
    <w:p w14:paraId="5D776F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total_brate!=0    speech plc</w:t>
      </w:r>
    </w:p>
    <w:p w14:paraId="4A08C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total_brate==0 ,  speech plc</w:t>
      </w:r>
    </w:p>
    <w:p w14:paraId="4DEE12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4140ED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E1B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ToC rate info at startup   */</w:t>
      </w:r>
    </w:p>
    <w:p w14:paraId="5831C3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 ( st-&gt;bfi_fx != 0 &amp;&amp; rew_flag == 0 &amp;&amp; st-&gt;ini_frame_fx == 0) &amp;&amp; /*  ini_frame can not be used when rewflag is 1  */</w:t>
      </w:r>
    </w:p>
    <w:p w14:paraId="082ECF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06E0F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E7D90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320B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E587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   /* default , may have been be modified */</w:t>
      </w:r>
    </w:p>
    <w:p w14:paraId="24075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(speech_lost != 0 || no_data != 0 )</w:t>
      </w:r>
    </w:p>
    <w:p w14:paraId="48AAF5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647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</w:t>
      </w:r>
    </w:p>
    <w:p w14:paraId="777F9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61AF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 0  )</w:t>
      </w:r>
    </w:p>
    <w:p w14:paraId="02B350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4308B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info from ToC */</w:t>
      </w:r>
    </w:p>
    <w:p w14:paraId="455896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9DB8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st-&gt;total_brate_fx  = init_rate;  /* not updated on bfi as  decoderSelectCodec is not called below */</w:t>
      </w:r>
    </w:p>
    <w:p w14:paraId="27CA1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st-&gt;core_brate_fx   = init_rate;</w:t>
      </w:r>
    </w:p>
    <w:p w14:paraId="0EADB5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39135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0072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2D1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st-&gt;bfi_fx == 0 )</w:t>
      </w:r>
    </w:p>
    <w:p w14:paraId="771C8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-2294,24 +2325,24 @@</w:t>
      </w:r>
    </w:p>
    <w:p w14:paraId="1BE12D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28A298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00CBA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50CD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-void read_indices_from_djb_fx(              /* o  : 1 = reading OK, 0 = problem   */</w:t>
      </w:r>
    </w:p>
    <w:p w14:paraId="79E3A1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read_indices_from_djb_fx(</w:t>
      </w:r>
    </w:p>
    <w:p w14:paraId="2CBF8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 /* i/o: decoder state structure       */</w:t>
      </w:r>
    </w:p>
    <w:p w14:paraId="4B98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/* i  : bitstream file                */</w:t>
      </w:r>
    </w:p>
    <w:p w14:paraId="2610E8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num_bits                  /* i  : input frame length in bits    */</w:t>
      </w:r>
    </w:p>
    <w:p w14:paraId="71A360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partialframe              /* i  : partial frame information     */</w:t>
      </w:r>
    </w:p>
    <w:p w14:paraId="23BB6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next_coder_type           /* i  : next coder type information     */</w:t>
      </w:r>
    </w:p>
    <w:p w14:paraId="67656F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num_bits,                 /* i  : input frame length in bits    */</w:t>
      </w:r>
    </w:p>
    <w:p w14:paraId="3962D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1ED318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35CC1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387626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partialframe,             /* i  : partial frame information     */</w:t>
      </w:r>
    </w:p>
    <w:p w14:paraId="27C03D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next_coder_type           /* i  : next coder type information   */</w:t>
      </w:r>
    </w:p>
    <w:p w14:paraId="14FA6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)</w:t>
      </w:r>
    </w:p>
    <w:p w14:paraId="65C0C9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FEDF6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k;</w:t>
      </w:r>
    </w:p>
    <w:p w14:paraId="57081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6BEF4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54B3B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0D67E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653C4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53AFCA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Word32 L_tmp;</w:t>
      </w:r>
    </w:p>
    <w:p w14:paraId="19FF7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UWord16 utmp;</w:t>
      </w:r>
    </w:p>
    <w:p w14:paraId="7793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bit0;</w:t>
      </w:r>
    </w:p>
    <w:p w14:paraId="61D8EF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A7B9A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curr_ft_good_sp, curr_ft_bad_sp;</w:t>
      </w:r>
    </w:p>
    <w:p w14:paraId="52D18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g192_sid_first, sid_upd_bad = 0, sid_update;</w:t>
      </w:r>
    </w:p>
    <w:p w14:paraId="4C83DC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speech_bad=0, speech_lost=0;</w:t>
      </w:r>
    </w:p>
    <w:p w14:paraId="79BAF6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0;</w:t>
      </w:r>
    </w:p>
    <w:p w14:paraId="1486A5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8F04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st-&gt;bfi_fx = 0;</w:t>
      </w:r>
    </w:p>
    <w:p w14:paraId="65B4A7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5E90ED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-2319,190 +2350,78 @@</w:t>
      </w:r>
    </w:p>
    <w:p w14:paraId="78FA62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38A0EC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reset_indices_dec_fx(st);</w:t>
      </w:r>
    </w:p>
    <w:p w14:paraId="10A5EE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C87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4D8D5D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34FE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6AB07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EA05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72B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15A0C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769006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587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377B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3373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07F14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EBA7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62B849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st-&gt;bfi_fx = !qbit;</w:t>
      </w:r>
    </w:p>
    <w:p w14:paraId="52FAD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7BA16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st-&gt;total_num_bits = num_bits;</w:t>
      </w:r>
    </w:p>
    <w:p w14:paraId="7A479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66F3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14462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B98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26B9F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481850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7E77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354864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4373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77A019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41238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5A146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C31CF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st-&gt;CNG_fx == 0;</w:t>
      </w:r>
    </w:p>
    <w:p w14:paraId="7DF3E4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st-&gt;CNG_fx != 0;</w:t>
      </w:r>
    </w:p>
    <w:p w14:paraId="109CA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57DF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D943B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2ABF92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2BF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57227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4C45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0C235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42AF2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957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30FA83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158ED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EFA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F5C2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DDF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may happen in CS , corrupt but detected sid frame  */</w:t>
      </w:r>
    </w:p>
    <w:p w14:paraId="2F9DD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}</w:t>
      </w:r>
    </w:p>
    <w:p w14:paraId="54446B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5FCBB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66FC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A186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57ADD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439DE2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1B09B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6013B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91F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1A97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Word16 sum = 0;</w:t>
      </w:r>
    </w:p>
    <w:p w14:paraId="0CB61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3FE017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2F55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6911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2;</w:t>
      </w:r>
    </w:p>
    <w:p w14:paraId="59C17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F510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921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18950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28BA80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st-&gt;bit_stream_fx;</w:t>
      </w:r>
    </w:p>
    <w:p w14:paraId="15F1BF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7659A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69261A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5D9A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398D89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05D3A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3C4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4559D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2E7E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34B80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1422E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1A68AA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SID_UPDATE frame triggers SID_UPD_BAD.</w:t>
      </w:r>
    </w:p>
    <w:p w14:paraId="3C719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D66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Here we inhibit use of the SID-length info, even though it is available in the G.192 file format after STL/EID-XOR.</w:t>
      </w:r>
    </w:p>
    <w:p w14:paraId="1A8D0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Note:  EID-XOR fer aplication does not change the length of the bad SYNCH SID packet.</w:t>
      </w:r>
    </w:p>
    <w:p w14:paraId="2EB1E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 a correct G.192 level FER applied a SID_UPD  simulation,  should result  as if the whole packet was lost  */</w:t>
      </w:r>
    </w:p>
    <w:p w14:paraId="7A3B5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603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4FA06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56A74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A427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13400E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FRAME_NO_DATA;     /* G.192 currently  treats  SID_BAD   as a  stolen signaling frame which will yield a  SPEECH LOST pre-indication  */</w:t>
      </w:r>
    </w:p>
    <w:p w14:paraId="1B835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D7C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74098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Refs:</w:t>
      </w:r>
    </w:p>
    <w:p w14:paraId="54292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handle received SID_FIRST sent from 2G/3G 26.193,</w:t>
      </w:r>
    </w:p>
    <w:p w14:paraId="4A25EF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26.192 does note describe SID_FIRST,</w:t>
      </w:r>
    </w:p>
    <w:p w14:paraId="2C551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but 26.173 code handles it */</w:t>
      </w:r>
    </w:p>
    <w:p w14:paraId="579B50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7C75E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(st-&gt;core_fx == AMR_WB_CORE &amp;&amp; st-&gt;prev_ft_speech_fx &amp;&amp; total_brate == FRAME_NO_DATA &amp;&amp; st-&gt;bfi_fx == 0)</w:t>
      </w:r>
    </w:p>
    <w:p w14:paraId="525843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F3130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3D300A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770FF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or FER  conditions EVS-&gt;AMRWBIO  where:</w:t>
      </w:r>
    </w:p>
    <w:p w14:paraId="3BC80A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04426A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02EE2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, due to the one frame state memory in the AMRWB legacy  G.192 SID_FIRST encoding</w:t>
      </w:r>
    </w:p>
    <w:p w14:paraId="064FE7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427811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st-&gt;bit_stream_fx[sort_ptr[core_mode][k]] = unpack_bit(&amp;pt_stream, &amp;mask);</w:t>
      </w:r>
    </w:p>
    <w:p w14:paraId="134ACF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3817F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AE9A3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0201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2ACF0D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st-&gt;bfi_fx != 0) /*   CS-type of CRC failure   frame */</w:t>
      </w:r>
    </w:p>
    <w:p w14:paraId="64410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2E60D9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8A88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assumption, CNG_state decides what to do */</w:t>
      </w:r>
    </w:p>
    <w:p w14:paraId="61B0D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58CD8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2B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7646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5159B2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st-&gt;bfi_fx != 0) /*  unsent  NO_DATA or stolen NO_DATA/signaling  frame  */</w:t>
      </w:r>
    </w:p>
    <w:p w14:paraId="79130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9D598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assumption, CNG_state decides what to do */</w:t>
      </w:r>
    </w:p>
    <w:p w14:paraId="42579B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FC1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76E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243544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2A8063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A6A1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(st-&gt;CNG_fx != 0)</w:t>
      </w:r>
    </w:p>
    <w:p w14:paraId="7341A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38F56E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3AAD6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0646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4DDE5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66265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69253E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18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04406B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0;</w:t>
      </w:r>
    </w:p>
    <w:p w14:paraId="366893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4FAB6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01373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3E496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0E32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451AA7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922F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453E20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only a received SID frame can make the decoder enter into CNG synthesis  */</w:t>
      </w:r>
    </w:p>
    <w:p w14:paraId="7B73B8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217D1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6315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1;</w:t>
      </w:r>
    </w:p>
    <w:p w14:paraId="323732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0AA4C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6F853B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559E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the  g.192  _simulated_ untransmitted frame,  setting  for decoder  SPEECH synthesis  */</w:t>
      </w:r>
    </w:p>
    <w:p w14:paraId="4565F9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((st-&gt;CNG_fx == 0) &amp;&amp; (total_brate == 0 &amp;&amp; st-&gt;bfi_fx == 0))</w:t>
      </w:r>
    </w:p>
    <w:p w14:paraId="742155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DE1A8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15116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 /*  SPEECH PLC code will now become active as in a real system */</w:t>
      </w:r>
    </w:p>
    <w:p w14:paraId="56C6C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236303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2886F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5BE1BB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DDF3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7838E5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BF55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bad speech frame(and bad sid frame) in the decoders CNG synthesis settings pair (total_brate, bfi) */</w:t>
      </w:r>
    </w:p>
    <w:p w14:paraId="7C462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(((st-&gt;CNG_fx != 0) &amp;&amp; ((speech_bad != 0) || (speech_lost != 0))) || /* SP_BAD or SPEECH_LOST)   --&gt; stay in CNG */</w:t>
      </w:r>
    </w:p>
    <w:p w14:paraId="2993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(sid_upd_bad != 0))                                              /* SID_UPD_BAD              --&gt; start/stay CNG */</w:t>
      </w:r>
    </w:p>
    <w:p w14:paraId="24B93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{</w:t>
      </w:r>
    </w:p>
    <w:p w14:paraId="70D6D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0;</w:t>
      </w:r>
    </w:p>
    <w:p w14:paraId="7D2AFE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7580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A11E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SID_FIRST detection (primarily for AMRWBIO  interop with AMRWB )  */</w:t>
      </w:r>
    </w:p>
    <w:p w14:paraId="4B53F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st-&gt;prev_ft_speech_fx = ((curr_ft_good_sp != 0) || (curr_ft_bad_sp != 0));</w:t>
      </w:r>
    </w:p>
    <w:p w14:paraId="70846D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58B0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sub(partialframe,1) == 0 || sub(st-&gt;prev_use_partial_copy,1) == 0 )</w:t>
      </w:r>
    </w:p>
    <w:p w14:paraId="1C831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BD1C5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6980A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875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1059D8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D83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F633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B69E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IF(sub(partialframe,1) == 0)</w:t>
      </w:r>
    </w:p>
    <w:p w14:paraId="088E82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5E1E4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49CB2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D600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2;</w:t>
      </w:r>
    </w:p>
    <w:p w14:paraId="7CE852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77C0E0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3D602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2D32E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14C9D5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1E19B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st-&gt;CNG_fx set inside */</w:t>
      </w:r>
    </w:p>
    <w:p w14:paraId="5C74A7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E65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2EB79F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st-&gt;bfi_fx != 1 )</w:t>
      </w:r>
    </w:p>
    <w:p w14:paraId="5574B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92FBE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select MODE1 or MODE2 */</w:t>
      </w:r>
    </w:p>
    <w:p w14:paraId="37A03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17F68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decoder_selectCodec may set st-&gt;bfi_fx for an illegal total_brate */</w:t>
      </w:r>
    </w:p>
    <w:p w14:paraId="679BCB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EE3E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8D41E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Mpy_32_16_ss(total_brate, 5243, &amp;L_tmp, &amp;utmp); /* 5243 is 1/50 in Q18. (0+18-15=3) */</w:t>
      </w:r>
    </w:p>
    <w:p w14:paraId="2CB2C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st-&gt;total_num_bits = extract_l(L_shr(L_tmp, 3)); /* Q0 */</w:t>
      </w:r>
    </w:p>
    <w:p w14:paraId="61B57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num_bits = st-&gt;total_num_bits;  /* avoid  potential read past end of bit_stream_ptr, in case frame is set by RXDTX handler to good zero length frame for CNG */</w:t>
      </w:r>
    </w:p>
    <w:p w14:paraId="0969C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1B8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6F1688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E6E58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7A4FA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st-&gt;bit_stream_fx;</w:t>
      </w:r>
    </w:p>
    <w:p w14:paraId="5D79AA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1F9CE8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7DF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49B1C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DA6D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5315E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11F4C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5E994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1CF36A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14FC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select Mode 1 or Mode 2 */</w:t>
      </w:r>
    </w:p>
    <w:p w14:paraId="2C6C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*st-&gt;bit_stream_fx ? G192_BIN1 : G192_BIN0);</w:t>
      </w:r>
    </w:p>
    <w:p w14:paraId="4F262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6B5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</w:t>
      </w:r>
    </w:p>
    <w:p w14:paraId="06634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known to the decoder, if the received frame was</w:t>
      </w:r>
    </w:p>
    <w:p w14:paraId="2908B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lost */</w:t>
      </w:r>
    </w:p>
    <w:p w14:paraId="4DCC14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292A6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st-&gt;total_brate_fx = total_brate;</w:t>
      </w:r>
    </w:p>
    <w:p w14:paraId="5B2F7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A95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4641D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26442-g20/c-code/lib_com/cnst_fx.h 26442-g30/c-code/lib_com/cnst_fx.h</w:t>
      </w:r>
    </w:p>
    <w:p w14:paraId="65E16B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--- 26442-g20/c-code/lib_com/cnst_fx.h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16:35:11.000000000 +0200</w:t>
      </w:r>
    </w:p>
    <w:p w14:paraId="13E4D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16:48:00.325398000 +0200</w:t>
      </w:r>
    </w:p>
    <w:p w14:paraId="4CE71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@@ -2366,6 +2366,8 @@</w:t>
      </w:r>
    </w:p>
    <w:p w14:paraId="598CD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0A7393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G192,</w:t>
      </w:r>
    </w:p>
    <w:p w14:paraId="0EF9CE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MIME</w:t>
      </w:r>
    </w:p>
    <w:p w14:paraId="20668E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VOIP_G192_RTP</w:t>
      </w:r>
    </w:p>
    <w:p w14:paraId="196B1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VOIP_RTPDUMP</w:t>
      </w:r>
    </w:p>
    <w:p w14:paraId="3D112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55D374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C27F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CNST_FX_H */</w:t>
      </w:r>
    </w:p>
    <w:p w14:paraId="14AD08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26442-g20/c-code/lib_com/core_com_config_fx.c 26442-g30/c-code/lib_com/core_com_config_fx.c</w:t>
      </w:r>
    </w:p>
    <w:p w14:paraId="4D1C3D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16:35:14.000000000 +0200</w:t>
      </w:r>
    </w:p>
    <w:p w14:paraId="4F670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16:48:00.331409000 +0200</w:t>
      </w:r>
    </w:p>
    <w:p w14:paraId="3E187E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-246,7 +246,7 @@</w:t>
      </w:r>
    </w:p>
    <w:p w14:paraId="4CC93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A0D5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B1E9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0C593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(sub(bandwidth, SWB) == 0) &amp;&amp; (L_sub(bitrate, ACELP_9k60) &gt;= 0) &amp;&amp; (L_sub(bitrate, HQ_96k) &lt; 0) )</w:t>
      </w:r>
    </w:p>
    <w:p w14:paraId="76C49F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(sub(bandwidth, SWB) == 0) &amp;&amp; (L_sub(bitrate, ACELP_9k60) &gt;= 0) &amp;&amp; (L_sub(bitrate, HQ_64k) &lt; 0) )</w:t>
      </w:r>
    </w:p>
    <w:p w14:paraId="701C65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C6B26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igfPresent = 1;</w:t>
      </w:r>
    </w:p>
    <w:p w14:paraId="05B53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14AB8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26442-g20/c-code/lib_com/disclaimer.c 26442-g30/c-code/lib_com/disclaimer.c</w:t>
      </w:r>
    </w:p>
    <w:p w14:paraId="12ED90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16:35:31.000000000 +0200</w:t>
      </w:r>
    </w:p>
    <w:p w14:paraId="3ED98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16:48:00.339376000 +0200</w:t>
      </w:r>
    </w:p>
    <w:p w14:paraId="3A25AC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-12,8 +12,8 @@</w:t>
      </w:r>
    </w:p>
    <w:p w14:paraId="5247B7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445B5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4EED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fprintf(fPtr, "\n===========================================================================\n");</w:t>
      </w:r>
    </w:p>
    <w:p w14:paraId="6BED7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fprintf(fPtr,   " EVS Codec 3GPP TS26.442 May 28, 2020.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\n");</w:t>
      </w:r>
    </w:p>
    <w:p w14:paraId="0FDA36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12.13.0 / 13.8.0 / 14.4.0 / 15.2.0 / 16.0.0\n");</w:t>
      </w:r>
    </w:p>
    <w:p w14:paraId="41572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3GPP TS26.442 August 12, 2021. \n");</w:t>
      </w:r>
    </w:p>
    <w:p w14:paraId="47EE11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12.14.0 / 13.9.0 / 14.5.0 / 15.3.0 / 16.3.0\n");</w:t>
      </w:r>
    </w:p>
    <w:p w14:paraId="13222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20FAE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552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AA9C4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26442-g20/c-code/lib_com/fd_cng_com.c 26442-g30/c-code/lib_com/fd_cng_com.c</w:t>
      </w:r>
    </w:p>
    <w:p w14:paraId="3DEDDB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16:35:09.000000000 +0200</w:t>
      </w:r>
    </w:p>
    <w:p w14:paraId="69004C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16:48:00.366382000 +0200</w:t>
      </w:r>
    </w:p>
    <w:p w14:paraId="4B7D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-71,6 +71,18 @@</w:t>
      </w:r>
    </w:p>
    <w:p w14:paraId="22FD4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A159D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0;</w:t>
      </w:r>
    </w:p>
    <w:p w14:paraId="5A4C6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FAEF1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357D0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8A6C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5230C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424DF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059B1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294953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7D1707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77861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6F6F44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A9D0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162A2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6B710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7F76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13EF87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set32_fx( hs-&gt;periodog, 0, PERIODOGLEN );</w:t>
      </w:r>
    </w:p>
    <w:p w14:paraId="6730C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26442-g20/c-code/lib_com/prot_fx.h 26442-g30/c-code/lib_com/prot_fx.h</w:t>
      </w:r>
    </w:p>
    <w:p w14:paraId="545A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16:35:27.000000000 +0200</w:t>
      </w:r>
    </w:p>
    <w:p w14:paraId="3DD51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16:48:00.566413000 +0200</w:t>
      </w:r>
    </w:p>
    <w:p w14:paraId="324DF2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-200,6 +200,9 @@</w:t>
      </w:r>
    </w:p>
    <w:p w14:paraId="73687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/* i/o: decoder state structure */</w:t>
      </w:r>
    </w:p>
    <w:p w14:paraId="0ACC1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  /* i  : bitstream file                         */</w:t>
      </w:r>
    </w:p>
    <w:p w14:paraId="5295A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Word16 nbits                       /* i  : number of bits                         */</w:t>
      </w:r>
    </w:p>
    <w:p w14:paraId="51378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5B7F3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3ABDA2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qbit</w:t>
      </w:r>
    </w:p>
    <w:p w14:paraId="1806B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partialframe                /* i  : partial frame information     */</w:t>
      </w:r>
    </w:p>
    <w:p w14:paraId="53B553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next_coder_type             /* i  : next coder type information     */</w:t>
      </w:r>
    </w:p>
    <w:p w14:paraId="6E576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29247E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-3919,7 +3922,8 @@</w:t>
      </w:r>
    </w:p>
    <w:p w14:paraId="7802A5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18A0C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6A4FD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152E22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25F86F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46DB5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68640F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61AD3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updt_IO_switch_enc_fx(</w:t>
      </w:r>
    </w:p>
    <w:p w14:paraId="4C7F0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*st,            /* i/o: state structure             */</w:t>
      </w:r>
    </w:p>
    <w:p w14:paraId="3F9A4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-4508,6 +4512,7 @@</w:t>
      </w:r>
    </w:p>
    <w:p w14:paraId="1CDD8B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      /* i/o: state structure                         */</w:t>
      </w:r>
    </w:p>
    <w:p w14:paraId="7A2E7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63420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778D0F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79A31E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01CE8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C3B8B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*/</w:t>
      </w:r>
    </w:p>
    <w:p w14:paraId="4370D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-6143,6 +6148,7 @@</w:t>
      </w:r>
    </w:p>
    <w:p w14:paraId="5AA4A7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79B587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442AA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34778C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6954E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792385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output_Fs,</w:t>
      </w:r>
    </w:p>
    <w:p w14:paraId="62B3E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2AE3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-7696,6 +7702,7 @@</w:t>
      </w:r>
    </w:p>
    <w:p w14:paraId="67F2F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      /* o  : voicing factors                     */</w:t>
      </w:r>
    </w:p>
    <w:p w14:paraId="6F87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      /* o  : floating pitch for each subframe    */</w:t>
      </w:r>
    </w:p>
    <w:p w14:paraId="3E8F39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17AD4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C9D3D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674CC5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0750A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3B5C3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-7737,6 +7744,7 @@</w:t>
      </w:r>
    </w:p>
    <w:p w14:paraId="5CBD5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65E9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49FE9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46D06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vad_flag_dtx,</w:t>
      </w:r>
    </w:p>
    <w:p w14:paraId="45452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Q_new,</w:t>
      </w:r>
    </w:p>
    <w:p w14:paraId="0A27A6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2E3D98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C0556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-8890,8 +8898,6 @@</w:t>
      </w:r>
    </w:p>
    <w:p w14:paraId="43C85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6FD6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107B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5A6F7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      /* (0) : current frame mode */</w:t>
      </w:r>
    </w:p>
    <w:p w14:paraId="01982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      /* (0) : last frame mode */</w:t>
      </w:r>
    </w:p>
    <w:p w14:paraId="45798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62C8A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      /* (o) : decoded parameters               */</w:t>
      </w:r>
    </w:p>
    <w:p w14:paraId="4782A7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      /* (o) : LPC parameters                   */</w:t>
      </w:r>
    </w:p>
    <w:p w14:paraId="7A5AC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26442-g20/c-code/lib_com/residu_fx.c 26442-g30/c-code/lib_com/residu_fx.c</w:t>
      </w:r>
    </w:p>
    <w:p w14:paraId="07E23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16:35:41.000000000 +0200</w:t>
      </w:r>
    </w:p>
    <w:p w14:paraId="0C846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16:48:00.689386000 +0200</w:t>
      </w:r>
    </w:p>
    <w:p w14:paraId="4F9D42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+176,8 @@</w:t>
      </w:r>
    </w:p>
    <w:p w14:paraId="5F0B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5B5C8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06BA21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2DAB3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const Word16 vad_hover_flag</w:t>
      </w:r>
    </w:p>
    <w:p w14:paraId="1C082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7FA5A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11180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630C03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EFA95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i_subfr;</w:t>
      </w:r>
    </w:p>
    <w:p w14:paraId="4E333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-219,10 +220,13 @@</w:t>
      </w:r>
    </w:p>
    <w:p w14:paraId="1DC97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4802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2D3B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E0A0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77727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 st-&gt;Opt_DTX_ON_fx != 0 )  &amp;&amp; ( vad_flag_dtx != 0 ) )</w:t>
      </w:r>
    </w:p>
    <w:p w14:paraId="0127B2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037C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7FCD0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84E7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681F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52B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D95F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532430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E6BA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EEA7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26442-g20/c-code/lib_dec/EvsRXlib.c 26442-g30/c-code/lib_dec/EvsRXlib.c</w:t>
      </w:r>
    </w:p>
    <w:p w14:paraId="48A7A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630698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16:47:59.848413000 +0200</w:t>
      </w:r>
    </w:p>
    <w:p w14:paraId="0F051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-167,14 +167,22 @@</w:t>
      </w:r>
    </w:p>
    <w:p w14:paraId="515120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304F97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787169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1DB98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</w:t>
      </w:r>
    </w:p>
    <w:p w14:paraId="508544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23ABAF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0C851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694FD8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373E7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3A0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FB8F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75B3E0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partialCopyFrameType, partialCopyOffset;</w:t>
      </w:r>
    </w:p>
    <w:p w14:paraId="10AD0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result;</w:t>
      </w:r>
    </w:p>
    <w:p w14:paraId="58CF09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9A6A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auSize != 0 );</w:t>
      </w:r>
    </w:p>
    <w:p w14:paraId="29057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(auSize + 7) / 8 &lt;= MAX_AU_SIZE );</w:t>
      </w:r>
    </w:p>
    <w:p w14:paraId="51F7D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2CEE3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9933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F462E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32735B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0E82F2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097CB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A584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57393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85D98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-199,6 +207,9 @@</w:t>
      </w:r>
    </w:p>
    <w:p w14:paraId="49B1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5DEC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dataUnit-&gt;partialCopyOffset = partialCopyOffset;</w:t>
      </w:r>
    </w:p>
    <w:p w14:paraId="0E497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2E445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dataUnit-&gt;isAMRWB_IOmode = isAMRWB_IOmode;</w:t>
      </w:r>
    </w:p>
    <w:p w14:paraId="7A3D55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dataUnit-&gt;frameTypeIndex = frameTypeIndex;</w:t>
      </w:r>
    </w:p>
    <w:p w14:paraId="1E019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3D61FD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73462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648DEE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IF(result != 0)</w:t>
      </w:r>
    </w:p>
    <w:p w14:paraId="33FEEA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-228,6 +239,9 @@</w:t>
      </w:r>
    </w:p>
    <w:p w14:paraId="55644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463C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899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38B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3194C4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333E96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031CE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0667A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52ABF9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IF(result != 0)</w:t>
      </w:r>
    </w:p>
    <w:p w14:paraId="2A936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-306,7 +320,9 @@</w:t>
      </w:r>
    </w:p>
    <w:p w14:paraId="73948A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4A29F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1;</w:t>
      </w:r>
    </w:p>
    <w:p w14:paraId="0DC75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33440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tmp, dataUnit-&gt;nextCoderType );</w:t>
      </w:r>
    </w:p>
    <w:p w14:paraId="7691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40517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0F81D6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tmp, dataUnit-&gt;nextCoderType );</w:t>
      </w:r>
    </w:p>
    <w:p w14:paraId="03178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9143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IF(dataUnit-&gt;partial_frame != 0)</w:t>
      </w:r>
    </w:p>
    <w:p w14:paraId="14CB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236D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-316,19 +332,23 @@</w:t>
      </w:r>
    </w:p>
    <w:p w14:paraId="1D6F53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2D3A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/* initialize decoder with first received frame */</w:t>
      </w:r>
    </w:p>
    <w:p w14:paraId="1CCA9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3EA36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initialize, since this is needed within read_indices_from_djb, to correctly set st-&gt;last_codec_mode */</w:t>
      </w:r>
    </w:p>
    <w:p w14:paraId="6B49E8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/* initialize, since this is needed within read_indices_from_djb_fx, to correctly set st-&gt;last_codec_mode */</w:t>
      </w:r>
    </w:p>
    <w:p w14:paraId="0D78D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st-&gt;ini_frame_fx = 0;</w:t>
      </w:r>
    </w:p>
    <w:p w14:paraId="701E7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5C8B13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init_decoder_fx( st );</w:t>
      </w:r>
    </w:p>
    <w:p w14:paraId="5E82DE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8D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st-&gt;total_brate_fx */</w:t>
      </w:r>
    </w:p>
    <w:p w14:paraId="2465CF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0, 0 );</w:t>
      </w:r>
    </w:p>
    <w:p w14:paraId="70CB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5BAA64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32DC7D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0, 0 );</w:t>
      </w:r>
    </w:p>
    <w:p w14:paraId="4FDA80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C8FA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4DF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269E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2504D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4EC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read_indices_from_djb_fx( st, NULL, 0, 0, 0 );</w:t>
      </w:r>
    </w:p>
    <w:p w14:paraId="568AB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read_indices_from_djb_fx( st, NULL, 0,</w:t>
      </w:r>
    </w:p>
    <w:p w14:paraId="23B4F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0, 0,</w:t>
      </w:r>
    </w:p>
    <w:p w14:paraId="70E7C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0 );</w:t>
      </w:r>
    </w:p>
    <w:p w14:paraId="08106B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8EE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136F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41986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26442-g20/c-code/lib_dec/EvsRXlib.h 26442-g30/c-code/lib_dec/EvsRXlib.h</w:t>
      </w:r>
    </w:p>
    <w:p w14:paraId="0DECB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16:34:14.000000000 +0200</w:t>
      </w:r>
    </w:p>
    <w:p w14:paraId="4D284C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16:47:59.851440000 +0200</w:t>
      </w:r>
    </w:p>
    <w:p w14:paraId="1E034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7FA0B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535DF6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56CAA5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74F13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rcvTime_ms);</w:t>
      </w:r>
    </w:p>
    <w:p w14:paraId="6FBE77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78E9F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420EF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52DC6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6C2F5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6F6B1D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4C1A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31A91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3E125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26442-g20/c-code/lib_dec/FEC_adapt_codebook_fx.c 26442-g30/c-code/lib_dec/FEC_adapt_codebook_fx.c</w:t>
      </w:r>
    </w:p>
    <w:p w14:paraId="6016EE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16:34:17.000000000 +0200</w:t>
      </w:r>
    </w:p>
    <w:p w14:paraId="6AC8EB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16:47:59.863399000 +0200</w:t>
      </w:r>
    </w:p>
    <w:p w14:paraId="390864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-490,6 +490,7 @@</w:t>
      </w:r>
    </w:p>
    <w:p w14:paraId="1202E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13BF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11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59B103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remaining_len = s_max(0, remaining_len);</w:t>
      </w:r>
    </w:p>
    <w:p w14:paraId="76DA9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3C121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DF2B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Copy(exc_tmp, exc, L_frame);</w:t>
      </w:r>
    </w:p>
    <w:p w14:paraId="02B3EC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-523,6 +524,7 @@</w:t>
      </w:r>
    </w:p>
    <w:p w14:paraId="4B91ED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385F17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153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4FD140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29912E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41C0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E88C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Copy(exc_tmp, exc, L_frame);</w:t>
      </w:r>
    </w:p>
    <w:p w14:paraId="012BB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26442-g20/c-code/lib_dec/cng_dec_fx.c 26442-g30/c-code/lib_dec/cng_dec_fx.c</w:t>
      </w:r>
    </w:p>
    <w:p w14:paraId="061C4E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16:34:31.000000000 +0200</w:t>
      </w:r>
    </w:p>
    <w:p w14:paraId="070C3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16:48:00.213407000 +0200</w:t>
      </w:r>
    </w:p>
    <w:p w14:paraId="7A773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-162,11 +162,17 @@</w:t>
      </w:r>
    </w:p>
    <w:p w14:paraId="4A3E8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5B24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L_enr_index = get_next_indice_fx( st_fx, num_bits );</w:t>
      </w:r>
    </w:p>
    <w:p w14:paraId="33027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802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IF( L_sub(st_fx-&gt;last_core_brate_fx, SID_2k40) &lt;= 0 || sub(st_fx-&gt;prev_bfi_fx, 1) == 0 )</w:t>
      </w:r>
    </w:p>
    <w:p w14:paraId="2B7B7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9D303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add(st_fx-&gt;old_enr_index_fx, 20);</w:t>
      </w:r>
    </w:p>
    <w:p w14:paraId="6F32E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0EF90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ELSE</w:t>
      </w:r>
    </w:p>
    <w:p w14:paraId="01EE9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8173C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tmp1 = add(st_fx-&gt;old_enr_index_fx, 40);</w:t>
      </w:r>
    </w:p>
    <w:p w14:paraId="6E676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27BC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IF(sub(L_enr_index, tmp1) &gt; 0 &amp;&amp; st_fx-&gt;old_enr_index_fx &gt;= 0 )  /* Likely bit error and not startup */</w:t>
      </w:r>
    </w:p>
    <w:p w14:paraId="3C689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4934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L_enr_index = tmp1;</w:t>
      </w:r>
    </w:p>
    <w:p w14:paraId="7085A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3A8C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L_enr_index = tmp1; move16();</w:t>
      </w:r>
    </w:p>
    <w:p w14:paraId="0D642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L_enr_index = s_min(L_enr_index, 127);</w:t>
      </w:r>
    </w:p>
    <w:p w14:paraId="571F4F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(st_fx-&gt;Opt_AMR_WB_fx != 0)</w:t>
      </w:r>
    </w:p>
    <w:p w14:paraId="6746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BB746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26442-g20/c-code/lib_dec/core_dec_init.c 26442-g30/c-code/lib_dec/core_dec_init.c</w:t>
      </w:r>
    </w:p>
    <w:p w14:paraId="61137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16:34:17.000000000 +0200</w:t>
      </w:r>
    </w:p>
    <w:p w14:paraId="41C6E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16:48:00.217391000 +0200</w:t>
      </w:r>
    </w:p>
    <w:p w14:paraId="064D0E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-554,8 +554,6 @@</w:t>
      </w:r>
    </w:p>
    <w:p w14:paraId="553F2B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st-&gt;prev_old_bfi_fx = 0;</w:t>
      </w:r>
    </w:p>
    <w:p w14:paraId="73621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BD8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4CE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8FE87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move16();</w:t>
      </w:r>
    </w:p>
    <w:p w14:paraId="379332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/*st-&gt;noise_filling_index = 0;*/ /* not in BASOP */</w:t>
      </w:r>
    </w:p>
    <w:p w14:paraId="2517F5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682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Copy(st-&gt;lsf_old_fx, st-&gt;lsf_adaptive_mean_fx, M);</w:t>
      </w:r>
    </w:p>
    <w:p w14:paraId="7D4667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26442-g20/c-code/lib_dec/dec_LPD.c 26442-g30/c-code/lib_dec/dec_LPD.c</w:t>
      </w:r>
    </w:p>
    <w:p w14:paraId="10EFC5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16:34:26.000000000 +0200</w:t>
      </w:r>
    </w:p>
    <w:p w14:paraId="597DF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16:48:00.236398000 +0200</w:t>
      </w:r>
    </w:p>
    <w:p w14:paraId="51906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-145,7 +145,7 @@</w:t>
      </w:r>
    </w:p>
    <w:p w14:paraId="2ADE7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33FF2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tcx_current_overlap_mode = st-&gt;tcx_cfg.tcx_curr_overlap_mode;</w:t>
      </w:r>
    </w:p>
    <w:p w14:paraId="5F2C62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44C48C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dec_prm(&amp;(st-&gt;core_fx), &amp;(st-&gt;last_core_fx), coder_type, param, param_lpc, total_nbbits, st, L_frame, bitsRead);</w:t>
      </w:r>
    </w:p>
    <w:p w14:paraId="434550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5529B7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sub((st-&gt;last_codec_mode), MODE2) == 0 &amp;&amp; st-&gt;BER_detect)</w:t>
      </w:r>
    </w:p>
    <w:p w14:paraId="3C6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9D47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st-&gt;last_coder_type_fx;</w:t>
      </w:r>
    </w:p>
    <w:p w14:paraId="67F18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+176,7 @@</w:t>
      </w:r>
    </w:p>
    <w:p w14:paraId="3756B7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4C126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sub(st-&gt;rf_frame_type, RF_TCXFD) &gt;= 0 &amp;&amp; sub(st-&gt;rf_frame_type, RF_TCXTD2) &lt;= 0 )</w:t>
      </w:r>
    </w:p>
    <w:p w14:paraId="50E1B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EEE7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dec_prm( &amp;(st-&gt;core_fx), &amp;(st-&gt;last_core_fx), coder_type, param, param_lpc, total_nbbits, st, L_frame, bitsRead );</w:t>
      </w:r>
    </w:p>
    <w:p w14:paraId="1D5F9D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781E4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D90D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87E8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(sub(st-&gt;nbLostCmpt, 1) &gt; 0)</w:t>
      </w:r>
    </w:p>
    <w:p w14:paraId="10E533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26442-g20/c-code/lib_dec/dec_prm.c 26442-g30/c-code/lib_dec/dec_prm.c</w:t>
      </w:r>
    </w:p>
    <w:p w14:paraId="43FA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16:34:21.000000000 +0200</w:t>
      </w:r>
    </w:p>
    <w:p w14:paraId="0F28E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16:48:00.056461000 +0200</w:t>
      </w:r>
    </w:p>
    <w:p w14:paraId="2FDBA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-70,8 +70,6 @@</w:t>
      </w:r>
    </w:p>
    <w:p w14:paraId="1956F7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decode parameters according to selected mode                    *</w:t>
      </w:r>
    </w:p>
    <w:p w14:paraId="38696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3F077E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1D81ED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/* (0) : current frame mode */</w:t>
      </w:r>
    </w:p>
    <w:p w14:paraId="1C833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/* (0) : last frame mode */</w:t>
      </w:r>
    </w:p>
    <w:p w14:paraId="71009D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3FB26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/* (o) : decoded parameters               */</w:t>
      </w:r>
    </w:p>
    <w:p w14:paraId="3ACA90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/* (o) : LPC parameters                   */</w:t>
      </w:r>
    </w:p>
    <w:p w14:paraId="08212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-166,11 +164,8 @@</w:t>
      </w:r>
    </w:p>
    <w:p w14:paraId="7B68C5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7D7FA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2558A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DC9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2D70F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63045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*core = add(tmp, 1);</w:t>
      </w:r>
    </w:p>
    <w:p w14:paraId="37A6C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st-&gt;core_fx = add(get_next_indice_fx(st, 1), 1);</w:t>
      </w:r>
    </w:p>
    <w:p w14:paraId="149882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39C14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7EBF1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ind = get_next_indice_fx(st, 2);</w:t>
      </w:r>
    </w:p>
    <w:p w14:paraId="41A5B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st-&gt;clas_dec = ONSET;</w:t>
      </w:r>
    </w:p>
    <w:p w14:paraId="0D5A1A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4AC90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-194,7 +189,6 @@</w:t>
      </w:r>
    </w:p>
    <w:p w14:paraId="7B35A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st-&gt;clas_dec = VOICED_CLAS;</w:t>
      </w:r>
    </w:p>
    <w:p w14:paraId="53C27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656E7F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B10D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1638C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*coder_type = INACTIVE;</w:t>
      </w:r>
    </w:p>
    <w:p w14:paraId="53216B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st-&gt;VAD = 0;</w:t>
      </w:r>
    </w:p>
    <w:p w14:paraId="4431C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43DE5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-204,7 +198,7 @@</w:t>
      </w:r>
    </w:p>
    <w:p w14:paraId="42D9F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(sub(st-&gt;mdct_sw, MODE1) == 0)</w:t>
      </w:r>
    </w:p>
    <w:p w14:paraId="402AC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CED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4EF0C7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062CBE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st-&gt;core_fx = TCX_20_CORE;</w:t>
      </w:r>
    </w:p>
    <w:p w14:paraId="7D9A46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290CF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get_next_indice_fx(st, 2);</w:t>
      </w:r>
    </w:p>
    <w:p w14:paraId="286266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201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-219,7 +213,7 @@</w:t>
      </w:r>
    </w:p>
    <w:p w14:paraId="66AB11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BDB2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get_next_indice_fx(st, 3);</w:t>
      </w:r>
    </w:p>
    <w:p w14:paraId="31597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507250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4C79B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TCX_20_CORE;</w:t>
      </w:r>
    </w:p>
    <w:p w14:paraId="73AD74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04AD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1FA8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73995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-228,7 +222,7 @@</w:t>
      </w:r>
    </w:p>
    <w:p w14:paraId="5CB484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4564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D54D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060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EFD62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79AFE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B4992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2);</w:t>
      </w:r>
    </w:p>
    <w:p w14:paraId="008419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6CC4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-243,12 +237,12 @@</w:t>
      </w:r>
    </w:p>
    <w:p w14:paraId="46B32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get_next_indice_fx(st, 1);</w:t>
      </w:r>
    </w:p>
    <w:p w14:paraId="61EB6E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1FE822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        {</w:t>
      </w:r>
    </w:p>
    <w:p w14:paraId="27716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45B3A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ACELP_CORE;</w:t>
      </w:r>
    </w:p>
    <w:p w14:paraId="17994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6D703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05563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8082D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4CD34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5F628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TCX_20_CORE;</w:t>
      </w:r>
    </w:p>
    <w:p w14:paraId="60EE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7E45F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4F3AA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186A0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-257,13 +251,13 @@</w:t>
      </w:r>
    </w:p>
    <w:p w14:paraId="364B02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76AFF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58580A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4A4F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07402D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44193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6CD3D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3);</w:t>
      </w:r>
    </w:p>
    <w:p w14:paraId="5AC516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560107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 ( sub(*coder_type, ACELP_MODE_MAX) &gt;= 0)</w:t>
      </w:r>
    </w:p>
    <w:p w14:paraId="008CB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2A388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46AA1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st-&gt;core_fx = TCX_20_CORE;</w:t>
      </w:r>
    </w:p>
    <w:p w14:paraId="06AAD6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move16();</w:t>
      </w:r>
    </w:p>
    <w:p w14:paraId="62E80C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*coder_type=sub(*coder_type,ACELP_MODE_MAX);</w:t>
      </w:r>
    </w:p>
    <w:p w14:paraId="7B33E6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st-&gt;tcx_cfg.coder_type = *coder_type;</w:t>
      </w:r>
    </w:p>
    <w:p w14:paraId="111D0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-274,7 +268,7 @@</w:t>
      </w:r>
    </w:p>
    <w:p w14:paraId="21DDA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F839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E0B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830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st-&gt;igf != 0 &amp;&amp; *core == 0 )</w:t>
      </w:r>
    </w:p>
    <w:p w14:paraId="0FBF2F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st-&gt;igf != 0 &amp;&amp; (sub(st-&gt;core_fx, ACELP_CORE) == 0) )</w:t>
      </w:r>
    </w:p>
    <w:p w14:paraId="34A0F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6BB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= sub( st-&gt;bits_frame_core, get_tbe_bits_fx(st-&gt;total_brate_fx, st-&gt;bwidth_fx, st-&gt;rf_flag) );</w:t>
      </w:r>
    </w:p>
    <w:p w14:paraId="25F576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4C8B8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-309,24 +303,29 @@</w:t>
      </w:r>
    </w:p>
    <w:p w14:paraId="33664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9FA3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5528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2A04A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 *core != ACELP_CORE || st-&gt;tcx_cfg.lfacNext &gt; 0 ) &amp;&amp; st-&gt;use_partial_copy == 0 )</w:t>
      </w:r>
    </w:p>
    <w:p w14:paraId="10CCAA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st-&gt;core_fx != ACELP_CORE || st-&gt;tcx_cfg.lfacNext &gt; 0 ) &amp;&amp; st-&gt;use_partial_copy == 0 )</w:t>
      </w:r>
    </w:p>
    <w:p w14:paraId="16A26A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E96D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69151F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st-&gt;last_core_bs_fx = get_next_indice_fx(st, 1);</w:t>
      </w:r>
    </w:p>
    <w:p w14:paraId="6A5A5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745B6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8819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5F4F5B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02736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1F9E6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sub(*core, TCX_10_CORE) == 0 )</w:t>
      </w:r>
    </w:p>
    <w:p w14:paraId="1A197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5DCCAC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1012F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43CE7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63BE9A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222E1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5C683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5B75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(!((st-&gt;last_total_brate_fx == 0) &amp;&amp; (sub(st-&gt;clas_dec, VOICED_CLAS) != 0))) &amp;&amp; (sub(st-&gt;last_core_bs_fx, st-&gt;last_core_fx) != 0) )</w:t>
      </w:r>
    </w:p>
    <w:p w14:paraId="058CD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80C7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*last_core = TCX_20_CORE;</w:t>
      </w:r>
    </w:p>
    <w:p w14:paraId="61D8A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0099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st-&gt;last_core_bs_fx;</w:t>
      </w:r>
    </w:p>
    <w:p w14:paraId="1C069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0E1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CCB6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test();</w:t>
      </w:r>
    </w:p>
    <w:p w14:paraId="52A12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st-&gt;prev_bfi_fx == 0 &amp;&amp; sub(st-&gt;last_core_fx,*last_core) != 0 )</w:t>
      </w:r>
    </w:p>
    <w:p w14:paraId="0AE0A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67E60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sub(st-&gt;core_fx, TCX_10_CORE) == 0 )</w:t>
      </w:r>
    </w:p>
    <w:p w14:paraId="7DE24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C1F9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140B6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TCX_20_CORE;</w:t>
      </w:r>
    </w:p>
    <w:p w14:paraId="1591F2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st-&gt;last_core_bs_fx = TCX_20_CORE;            </w:t>
      </w:r>
    </w:p>
    <w:p w14:paraId="1B1ABD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6BF67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A2B3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03E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DE67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-348,7 +347,7 @@</w:t>
      </w:r>
    </w:p>
    <w:p w14:paraId="7CD2E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250D3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31E039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1F92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((sub(*last_core, ACELP_CORE) == 0) || (sub(*last_core, AMR_WB_CORE) == 0))</w:t>
      </w:r>
    </w:p>
    <w:p w14:paraId="4EA97B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((sub(st-&gt;last_core_fx, ACELP_CORE) == 0) || (sub(st-&gt;last_core_fx, AMR_WB_CORE) == 0))</w:t>
      </w:r>
    </w:p>
    <w:p w14:paraId="56FC16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E75A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0998EE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B0C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-356,7 +355,7 @@</w:t>
      </w:r>
    </w:p>
    <w:p w14:paraId="4C0F6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05F4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A68D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43F43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TCX_10_CORE) == 0) &amp;&amp; (sub(st-&gt;tcx_cfg.tcx_curr_overlap_mode, ALDO_WINDOW) == 0))</w:t>
      </w:r>
    </w:p>
    <w:p w14:paraId="0B5FE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TCX_10_CORE) == 0) &amp;&amp; (sub(st-&gt;tcx_cfg.tcx_curr_overlap_mode, ALDO_WINDOW) == 0))</w:t>
      </w:r>
    </w:p>
    <w:p w14:paraId="786F6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5C4E5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FULL_OVERLAP;</w:t>
      </w:r>
    </w:p>
    <w:p w14:paraId="4D960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10298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-366,7 +365,7 @@</w:t>
      </w:r>
    </w:p>
    <w:p w14:paraId="23C98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st-&gt;tcx_cfg.tcx_curr_overlap_mode;</w:t>
      </w:r>
    </w:p>
    <w:p w14:paraId="0585DC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7B74A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45A78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((sub(*core, TCX_10_CORE) != 0) &amp;&amp; (sub(st-&gt;tcx_cfg.tcx_curr_overlap_mode, FULL_OVERLAP) == 0))</w:t>
      </w:r>
    </w:p>
    <w:p w14:paraId="475186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((sub(st-&gt;core_fx, TCX_10_CORE) != 0) &amp;&amp; (sub(st-&gt;tcx_cfg.tcx_curr_overlap_mode, FULL_OVERLAP) == 0))</w:t>
      </w:r>
    </w:p>
    <w:p w14:paraId="1D908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EB3E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st-&gt;tcx_cfg.tcx_last_overlap_mode = ALDO_WINDOW;</w:t>
      </w:r>
    </w:p>
    <w:p w14:paraId="77D3C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1913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-377,7 +376,7 @@</w:t>
      </w:r>
    </w:p>
    <w:p w14:paraId="0B1C5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59E70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E68C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D9B3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(sub(*core, ACELP_CORE) != 0)</w:t>
      </w:r>
    </w:p>
    <w:p w14:paraId="0EC53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(sub(st-&gt;core_fx, ACELP_CORE) != 0)</w:t>
      </w:r>
    </w:p>
    <w:p w14:paraId="3F72B0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EDCC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tmp = 0;</w:t>
      </w:r>
    </w:p>
    <w:p w14:paraId="16C19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1BEF4A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-393,7 +392,7 @@</w:t>
      </w:r>
    </w:p>
    <w:p w14:paraId="46014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A5D62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B96B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0B65C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TCX_20_CORE) == 0) &amp;&amp; (tmp == 0) &amp;&amp; (sub(*last_core, ACELP_CORE) != 0) &amp;&amp; (sub(*last_core, AMR_WB_CORE) != 0))</w:t>
      </w:r>
    </w:p>
    <w:p w14:paraId="7F105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TCX_20_CORE) == 0) &amp;&amp; (tmp == 0) &amp;&amp; (sub(st-&gt;last_core_fx, ACELP_CORE) != 0) &amp;&amp; (sub(st-&gt;last_core_fx, AMR_WB_CORE) != 0))</w:t>
      </w:r>
    </w:p>
    <w:p w14:paraId="30BBCB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6D1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06249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move16();</w:t>
      </w:r>
    </w:p>
    <w:p w14:paraId="43F6D2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-439,7 +438,7 @@</w:t>
      </w:r>
    </w:p>
    <w:p w14:paraId="6EE51B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66B7A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452F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st-&gt;dec_glr_idx = -1;</w:t>
      </w:r>
    </w:p>
    <w:p w14:paraId="3D244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IF(*core == ACELP_CORE)</w:t>
      </w:r>
    </w:p>
    <w:p w14:paraId="3451C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sub(st-&gt;core_fx, ACELP_CORE) == 0 )</w:t>
      </w:r>
    </w:p>
    <w:p w14:paraId="418C7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4B95E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get_next_indice_fx(st, G_LPC_RECOVERY_BITS);</w:t>
      </w:r>
    </w:p>
    <w:p w14:paraId="1670AF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C0FF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-466,7 +465,7 @@</w:t>
      </w:r>
    </w:p>
    <w:p w14:paraId="0A953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st-&gt;numlpc = 2;</w:t>
      </w:r>
    </w:p>
    <w:p w14:paraId="1A1ED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B4F9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28B65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sub(*core, TCX_10_CORE) &lt; 0 )</w:t>
      </w:r>
    </w:p>
    <w:p w14:paraId="7756F8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st-&gt;tcxonly == 0 || sub(st-&gt;core_fx, TCX_10_CORE) &lt; 0 )</w:t>
      </w:r>
    </w:p>
    <w:p w14:paraId="5E81A0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E07B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78535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304A2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+473,7 @@</w:t>
      </w:r>
    </w:p>
    <w:p w14:paraId="28317F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ED75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69CD28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E9B1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(st-&gt;enableTcxLpc &amp;&amp; *core != ACELP_CORE)</w:t>
      </w:r>
    </w:p>
    <w:p w14:paraId="1DE83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(st-&gt;enableTcxLpc &amp;&amp; sub(st-&gt;core_fx, ACELP_CORE) != 0)</w:t>
      </w:r>
    </w:p>
    <w:p w14:paraId="71DE1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FF80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Word16 tcx_lpc_cdk;</w:t>
      </w:r>
    </w:p>
    <w:p w14:paraId="1A7E39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tcxlpc_get_cdk(*coder_type);</w:t>
      </w:r>
    </w:p>
    <w:p w14:paraId="776C6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-491,14 +490,13 @@</w:t>
      </w:r>
    </w:p>
    <w:p w14:paraId="14C000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4DB05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0165E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3DC93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IF(L_sub(st-&gt;sr_core, 16000) == 0 &amp;&amp; sub(*coder_type, VOICED) == 0 &amp;&amp; sub(*core, ACELP_CORE) == 0)</w:t>
      </w:r>
    </w:p>
    <w:p w14:paraId="6C218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IF(L_sub(st-&gt;sr_core, 16000) == 0 &amp;&amp; sub(*coder_type, VOICED) == 0 &amp;&amp; sub(st-&gt;core_fx, ACELP_CORE) == 0)</w:t>
      </w:r>
    </w:p>
    <w:p w14:paraId="5E2F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7269F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65BD7D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174B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5639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7A462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</w:t>
      </w:r>
    </w:p>
    <w:p w14:paraId="386B16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st-&gt;narrowBand, st-&gt;sr_core );</w:t>
      </w:r>
    </w:p>
    <w:p w14:paraId="7F46B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st-&gt;core_fx, *coder_type, st-&gt;acelp_cfg.midLpc, st-&gt;narrowBand, st-&gt;sr_core );</w:t>
      </w:r>
    </w:p>
    <w:p w14:paraId="570D7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ABE5A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B1EB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BB55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-539,7 +537,7 @@</w:t>
      </w:r>
    </w:p>
    <w:p w14:paraId="065E5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6B3F25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707F64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2457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sub(*core,ACELP_CORE) == 0 &amp;&amp; st-&gt;use_partial_copy == 0 )</w:t>
      </w:r>
    </w:p>
    <w:p w14:paraId="1E173C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ACELP_CORE) == 0 &amp;&amp; st-&gt;use_partial_copy == 0 )</w:t>
      </w:r>
    </w:p>
    <w:p w14:paraId="7C7BE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4332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04F5F3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acelp_target_bits = sub(st-&gt;bits_frame_core, st-&gt;bits_common);</w:t>
      </w:r>
    </w:p>
    <w:p w14:paraId="6A7FF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-716,7 +714,7 @@</w:t>
      </w:r>
    </w:p>
    <w:p w14:paraId="4A690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394E9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1758E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7AA2C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 TCX_20_CORE) == 0 &amp;&amp; st-&gt;use_partial_copy == 0 )</w:t>
      </w:r>
    </w:p>
    <w:p w14:paraId="6682B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TCX_20_CORE) == 0 &amp;&amp; st-&gt;use_partial_copy == 0 )</w:t>
      </w:r>
    </w:p>
    <w:p w14:paraId="3EB2D7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066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05BA80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EEE7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-785,7 +783,7 @@</w:t>
      </w:r>
    </w:p>
    <w:p w14:paraId="7CCB3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1C060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DFA87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</w:t>
      </w:r>
    </w:p>
    <w:p w14:paraId="7F264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(*last_core == ACELP_CORE )</w:t>
      </w:r>
    </w:p>
    <w:p w14:paraId="7ACE5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(sub(st-&gt;last_core_bs_fx, ACELP_CORE) == 0)</w:t>
      </w:r>
    </w:p>
    <w:p w14:paraId="59730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4A64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ACE-&gt;TCX transition */</w:t>
      </w:r>
    </w:p>
    <w:p w14:paraId="19F56A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= add(lg, st-&gt;tcx_cfg.tcx_offset);</w:t>
      </w:r>
    </w:p>
    <w:p w14:paraId="76F658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-805,7 +803,7 @@</w:t>
      </w:r>
    </w:p>
    <w:p w14:paraId="639F84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9A3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(st-&gt;tcx_cfg.fIsTNSAllowed)</w:t>
      </w:r>
    </w:p>
    <w:p w14:paraId="2CF2D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A5712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79674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st-&gt;last_core_bs_fx == ACELP_CORE);</w:t>
      </w:r>
    </w:p>
    <w:p w14:paraId="0AC85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435104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2F36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j = add(j, nTnsParams);</w:t>
      </w:r>
    </w:p>
    <w:p w14:paraId="2C4F76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-813,7 +811,7 @@</w:t>
      </w:r>
    </w:p>
    <w:p w14:paraId="7F919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shl(mult(st-&gt;TcxBandwidth, lg), 1);</w:t>
      </w:r>
    </w:p>
    <w:p w14:paraId="0FC8A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051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5BE520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(st-&gt;tcx_lpc_shaped_ari != 0 &amp;&amp; sub(*last_core, ACELP_CORE) != 0)</w:t>
      </w:r>
    </w:p>
    <w:p w14:paraId="001F84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(st-&gt;tcx_lpc_shaped_ari != 0 &amp;&amp; sub(st-&gt;last_core_bs_fx, ACELP_CORE) != 0)</w:t>
      </w:r>
    </w:p>
    <w:p w14:paraId="5426B3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CB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hm_size);</w:t>
      </w:r>
    </w:p>
    <w:p w14:paraId="6C626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5801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-826,7 +824,7 @@</w:t>
      </w:r>
    </w:p>
    <w:p w14:paraId="493048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5268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07AD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F33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sub(*last_core, ACELP_CORE) != 0 )</w:t>
      </w:r>
    </w:p>
    <w:p w14:paraId="057446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sub(st-&gt;last_core_bs_fx, ACELP_CORE) != 0 )</w:t>
      </w:r>
    </w:p>
    <w:p w14:paraId="58CB35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6E2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get_next_indice_fx(st, 1);</w:t>
      </w:r>
    </w:p>
    <w:p w14:paraId="3B34A6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DE45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-869,7 +867,7 @@</w:t>
      </w:r>
    </w:p>
    <w:p w14:paraId="6B979B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434C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st-&gt;next_bit_pos_fx;</w:t>
      </w:r>
    </w:p>
    <w:p w14:paraId="5ADB5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DAA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(sub(st-&gt;last_core_fx, ACELP_CORE) == 0)</w:t>
      </w:r>
    </w:p>
    <w:p w14:paraId="5C2B9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(sub(st-&gt;last_core_bs_fx, ACELP_CORE) == 0)</w:t>
      </w:r>
    </w:p>
    <w:p w14:paraId="0F682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903F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IGFDecReadLevel( &amp;st-&gt;hIGFDec, st, IGF_GRID_LB_TRAN, 1 );</w:t>
      </w:r>
    </w:p>
    <w:p w14:paraId="180B4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IGFDecReadData( &amp;st-&gt;hIGFDec, st, IGF_GRID_LB_TRAN, 1 );</w:t>
      </w:r>
    </w:p>
    <w:p w14:paraId="03E54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-986,8 +984,7 @@</w:t>
      </w:r>
    </w:p>
    <w:p w14:paraId="0DADC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/*--------------------------------------------------------------------------------*</w:t>
      </w:r>
    </w:p>
    <w:p w14:paraId="5FC17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1C0BAB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6CDB2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C522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sub(*core, TCX_10_CORE) == 0)</w:t>
      </w:r>
    </w:p>
    <w:p w14:paraId="175DDD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sub(st-&gt;core_fx, TCX_10_CORE) == 0)</w:t>
      </w:r>
    </w:p>
    <w:p w14:paraId="0712B4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3A640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tcxltp_prm_0 = 0;</w:t>
      </w:r>
    </w:p>
    <w:p w14:paraId="4C08F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tcxltp_prm_1 = 0;</w:t>
      </w:r>
    </w:p>
    <w:p w14:paraId="0EB40B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-1098,7 +1095,7 @@</w:t>
      </w:r>
    </w:p>
    <w:p w14:paraId="2C239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lgFB = shr(st-&gt;tcx_cfg.tcx_coded_lines, 1);</w:t>
      </w:r>
    </w:p>
    <w:p w14:paraId="6CBA9F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363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181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k == 0 &amp;&amp; *last_core == ACELP_CORE )</w:t>
      </w:r>
    </w:p>
    <w:p w14:paraId="05261C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k == 0 &amp;&amp; st-&gt;last_core_bs_fx == ACELP_CORE )</w:t>
      </w:r>
    </w:p>
    <w:p w14:paraId="2216F8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6596E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0FEFFC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 = add(lg, st-&gt;tcx_cfg.tcx_offset);</w:t>
      </w:r>
    </w:p>
    <w:p w14:paraId="04C55D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-1118,14 +1115,15 @@</w:t>
      </w:r>
    </w:p>
    <w:p w14:paraId="22A63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06B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(st-&gt;tcx_cfg.fIsTNSAllowed)</w:t>
      </w:r>
    </w:p>
    <w:p w14:paraId="41FE4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3D74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sub(*last_core, ACELP_CORE) == 0 &amp;&amp; (k == 0))</w:t>
      </w:r>
    </w:p>
    <w:p w14:paraId="05B27C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 sub(st-&gt;last_core_bs_fx, ACELP_CORE) == 0 &amp;&amp; (k == 0))</w:t>
      </w:r>
    </w:p>
    <w:p w14:paraId="2B4CEF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96CF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51AE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        *last_core = 1;</w:t>
      </w:r>
    </w:p>
    <w:p w14:paraId="3761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st-&gt;last_core_fx = TCX_20_CORE;     move16();</w:t>
      </w:r>
    </w:p>
    <w:p w14:paraId="34EE2C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st-&gt;last_core_bs_fx = TCX_20_CORE;  move16();</w:t>
      </w:r>
    </w:p>
    <w:p w14:paraId="30392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C5A0E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45E7A9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63507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SetTnsConfig(&amp;st-&gt;tcx_cfg, 0, (*last_core == ACELP_CORE) &amp;&amp; (k == 0));</w:t>
      </w:r>
    </w:p>
    <w:p w14:paraId="2143E9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SetTnsConfig(&amp;st-&gt;tcx_cfg, 0, (st-&gt;last_core_bs_fx == ACELP_CORE) &amp;&amp; (k == 0));</w:t>
      </w:r>
    </w:p>
    <w:p w14:paraId="45708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4A2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ReadTnsData(st-&gt;tcx_cfg.pCurrentTnsConfig, st, &amp;nTnsBits, prm+j, &amp;nTnsParams);</w:t>
      </w:r>
    </w:p>
    <w:p w14:paraId="593D4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070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-1140,7 +1138,7 @@</w:t>
      </w:r>
    </w:p>
    <w:p w14:paraId="49B062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0EAC7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088E94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60E9D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st-&gt;tcx_cfg.ctx_hm &amp;&amp; !(*last_core == ACELP_CORE &amp;&amp; k == 0) )</w:t>
      </w:r>
    </w:p>
    <w:p w14:paraId="054F10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st-&gt;tcx_cfg.ctx_hm &amp;&amp; !(st-&gt;last_core_bs_fx == ACELP_CORE &amp;&amp; k == 0) )</w:t>
      </w:r>
    </w:p>
    <w:p w14:paraId="454125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F3B3F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get_next_indice_fx(st, 1);</w:t>
      </w:r>
    </w:p>
    <w:p w14:paraId="4F0D83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547EC3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26442-g20/c-code/lib_dec/dec_tcx.c 26442-g30/c-code/lib_dec/dec_tcx.c</w:t>
      </w:r>
    </w:p>
    <w:p w14:paraId="1E1BF8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16:34:15.000000000 +0200</w:t>
      </w:r>
    </w:p>
    <w:p w14:paraId="321C0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16:48:00.061447000 +0200</w:t>
      </w:r>
    </w:p>
    <w:p w14:paraId="7743C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-104,6 +104,7 @@</w:t>
      </w:r>
    </w:p>
    <w:p w14:paraId="7DEAE6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acelp_zir[L_FRAME_MAX/2];</w:t>
      </w:r>
    </w:p>
    <w:p w14:paraId="3790F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noise_filling_index;</w:t>
      </w:r>
    </w:p>
    <w:p w14:paraId="5044B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infoIGFStartLine;</w:t>
      </w:r>
    </w:p>
    <w:p w14:paraId="76451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L_spec_con;</w:t>
      </w:r>
    </w:p>
    <w:p w14:paraId="53780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D46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NULL;       /* just to suppress MSVC warnigs */</w:t>
      </w:r>
    </w:p>
    <w:p w14:paraId="75A32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6459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-143,6 +144,8 @@</w:t>
      </w:r>
    </w:p>
    <w:p w14:paraId="74CDCB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F93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15103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A4E4D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L_spec_con = L_spec;</w:t>
      </w:r>
    </w:p>
    <w:p w14:paraId="1905D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008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gamma1     = st-&gt;gamma;</w:t>
      </w:r>
    </w:p>
    <w:p w14:paraId="408B9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60A2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FE37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-173,7 +176,7 @@</w:t>
      </w:r>
    </w:p>
    <w:p w14:paraId="6CAFDB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319460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4367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= add(L_spec, shr(st-&gt;tcx_cfg.tcx_coded_lines, 2));</w:t>
      </w:r>
    </w:p>
    <w:p w14:paraId="58A90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6DAC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725D0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5010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4944C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083F6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-190,7 +193,7 @@</w:t>
      </w:r>
    </w:p>
    <w:p w14:paraId="032FA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569E8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add(L_frame_glob, tcx_offset);</w:t>
      </w:r>
    </w:p>
    <w:p w14:paraId="1AD39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add(L_frameTCX_glob, tcx_offsetFB);</w:t>
      </w:r>
    </w:p>
    <w:p w14:paraId="42BF3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L_spec = add(L_spec, shr(st-&gt;tcx_cfg.tcx_coded_lines, 2));</w:t>
      </w:r>
    </w:p>
    <w:p w14:paraId="3E01A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60C5C2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1DC0BD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= sub(L_frame   , tcx_cfg-&gt;lfacNext);</w:t>
      </w:r>
    </w:p>
    <w:p w14:paraId="063ED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sub(L_frameTCX, tcx_cfg-&gt;lfacNextFB);</w:t>
      </w:r>
    </w:p>
    <w:p w14:paraId="3491C8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-216,6 +219,11 @@</w:t>
      </w:r>
    </w:p>
    <w:p w14:paraId="57B541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FAF8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BEE28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A8AB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sub(st-&gt;last_core_bs_fx, ACELP_CORE) == 0 )</w:t>
      </w:r>
    </w:p>
    <w:p w14:paraId="27AF5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D2DC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6D6B3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5D8F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3AD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5D7114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move16();</w:t>
      </w:r>
    </w:p>
    <w:p w14:paraId="56355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580A9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-344,7 +352,7 @@</w:t>
      </w:r>
    </w:p>
    <w:p w14:paraId="28E16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69BD5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F8EC6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6673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!= 0 &amp;&amp; ( (st-&gt;last_core_fx != ACELP_CORE) || (frame_cnt &gt; 0) ) )</w:t>
      </w:r>
    </w:p>
    <w:p w14:paraId="4C6A59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!= 0 &amp;&amp; ( (st-&gt;last_core_bs_fx != ACELP_CORE) || (frame_cnt &gt; 0) ) )</w:t>
      </w:r>
    </w:p>
    <w:p w14:paraId="27041F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430F9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5D237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954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-372,7 +380,7 @@</w:t>
      </w:r>
    </w:p>
    <w:p w14:paraId="75E9C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9D15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tmp8 = 1;</w:t>
      </w:r>
    </w:p>
    <w:p w14:paraId="394252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0644C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(sub(st-&gt;last_core_fx, ACELP_CORE) == 0)</w:t>
      </w:r>
    </w:p>
    <w:p w14:paraId="62D3B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(sub(st-&gt;last_core_bs_fx, ACELP_CORE) == 0)</w:t>
      </w:r>
    </w:p>
    <w:p w14:paraId="6E77BE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2C3A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tmp8 = 0;</w:t>
      </w:r>
    </w:p>
    <w:p w14:paraId="274E7C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091A3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-391,8 +399,8 @@</w:t>
      </w:r>
    </w:p>
    <w:p w14:paraId="4CFD7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st-&gt;tcx_hm_LtpPitchLag,</w:t>
      </w:r>
    </w:p>
    <w:p w14:paraId="34076B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&amp;arith_bits,</w:t>
      </w:r>
    </w:p>
    <w:p w14:paraId="1BBE8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&amp;signaling_bits,</w:t>
      </w:r>
    </w:p>
    <w:p w14:paraId="784B4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&amp;nf_seed</w:t>
      </w:r>
    </w:p>
    <w:p w14:paraId="7A99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, shr(st-&gt;bwidth_fx, 1) /* equivalent to: (st-&gt;bwidth_fx &gt; WB)?1:0 */</w:t>
      </w:r>
    </w:p>
    <w:p w14:paraId="6F74DA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&amp;nf_seed,</w:t>
      </w:r>
    </w:p>
    <w:p w14:paraId="70E016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shr(st-&gt;bwidth_fx, 1) /* equivalent to: (st-&gt;bwidth_fx &gt; WB)?1:0 */</w:t>
      </w:r>
    </w:p>
    <w:p w14:paraId="5FCA0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);</w:t>
      </w:r>
    </w:p>
    <w:p w14:paraId="65B2ED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5DA8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sub(*prm_target, arith_bits);</w:t>
      </w:r>
    </w:p>
    <w:p w14:paraId="5010AB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-416,6 +424,7 @@</w:t>
      </w:r>
    </w:p>
    <w:p w14:paraId="2A8CBA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E54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F1E8C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s_max(L_frame, L_frameTCX);</w:t>
      </w:r>
    </w:p>
    <w:p w14:paraId="11F9C4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tmp1 = s_max(tmp1, L_spec_con);</w:t>
      </w:r>
    </w:p>
    <w:p w14:paraId="35EBF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set32_fx(x+L_spec, 0, sub(tmp1, L_spec));</w:t>
      </w:r>
    </w:p>
    <w:p w14:paraId="391F8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5FE1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4D7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26442-g20/c-code/lib_dec/evs_dec_fx.c 26442-g30/c-code/lib_dec/evs_dec_fx.c</w:t>
      </w:r>
    </w:p>
    <w:p w14:paraId="3D96D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16:34:06.000000000 +0200</w:t>
      </w:r>
    </w:p>
    <w:p w14:paraId="5F625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16:47:59.911426000 +0200</w:t>
      </w:r>
    </w:p>
    <w:p w14:paraId="5A55D9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-171,7 +171,7 @@</w:t>
      </w:r>
    </w:p>
    <w:p w14:paraId="2A867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A225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8F9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set16_fx( voice_factors_fx, 0, NB_SUBFR16k );</w:t>
      </w:r>
    </w:p>
    <w:p w14:paraId="1D1415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set16_fx( hb_synth_fx, 0, output_frame );</w:t>
      </w:r>
    </w:p>
    <w:p w14:paraId="2683C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hb_synth_fx, 0, L_FRAME48k );</w:t>
      </w:r>
    </w:p>
    <w:p w14:paraId="278C92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hb_synth_fx_exp = 0;</w:t>
      </w:r>
    </w:p>
    <w:p w14:paraId="56E582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DBEB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443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-847,8 +847,9 @@</w:t>
      </w:r>
    </w:p>
    <w:p w14:paraId="4C3A34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(( sub(st_fx-&gt;last_extl_fx, SWB_TBE) == 0 || sub(st_fx-&gt;last_extl_fx, FB_TBE) == 0) &amp;&amp; sub(st_fx-&gt;last_codec_mode, MODE2) == 0 ) )</w:t>
      </w:r>
    </w:p>
    <w:p w14:paraId="6FEB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203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GenTransition_fx( st_fx-&gt;syn_overlap_fx, st_fx-&gt;old_tbe_synth_fx, 2*NS2SA(st_fx-&gt;output_Fs_fx, DELAY_BWE_TOTAL_NS), hb_synth_fx,</w:t>
      </w:r>
    </w:p>
    <w:p w14:paraId="44FBA7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st_fx-&gt;genSHBsynth_Hilbert_Mem_fx, st_fx-&gt;genSHBsynth_state_lsyn_filt_shb_local_fx, &amp;(st_fx-&gt;syn_dm_phase_fx),</w:t>
      </w:r>
    </w:p>
    <w:p w14:paraId="05442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st_fx-&gt;output_Fs_fx, st_fx-&gt;int_3_over_2_tbemem_dec_fx, st_fx-&gt;rf_flag, st_fx-&gt;total_brate_fx );</w:t>
      </w:r>
    </w:p>
    <w:p w14:paraId="2220D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    st_fx-&gt;genSHBsynth_Hilbert_Mem_fx, st_fx-&gt;genSHBsynth_state_lsyn_filt_shb_local_fx, </w:t>
      </w:r>
    </w:p>
    <w:p w14:paraId="600FB5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st_fx-&gt;mem_resamp_HB_32k_fx,</w:t>
      </w:r>
    </w:p>
    <w:p w14:paraId="55A21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&amp;(st_fx-&gt;syn_dm_phase_fx), st_fx-&gt;output_Fs_fx, st_fx-&gt;int_3_over_2_tbemem_dec_fx, st_fx-&gt;rf_flag, st_fx-&gt;total_brate_fx );</w:t>
      </w:r>
    </w:p>
    <w:p w14:paraId="47892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</w:t>
      </w:r>
    </w:p>
    <w:p w14:paraId="733A7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hb_synth_fx_exp = st_fx-&gt;prev_Q_bwe_syn2;</w:t>
      </w:r>
    </w:p>
    <w:p w14:paraId="24ED4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E0DE9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26442-g20/c-code/lib_dec/evs_rtp_payload.c 26442-g30/c-code/lib_dec/evs_rtp_payload.c</w:t>
      </w:r>
    </w:p>
    <w:p w14:paraId="36B4C9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50AF06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16:47:59.915398000 +0200</w:t>
      </w:r>
    </w:p>
    <w:p w14:paraId="65AA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5F23B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78E77E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63E48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51AE3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32A15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20772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6513C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4592A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A29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46C92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2EC86E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5A373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140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74541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59C9C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2C8C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D9AB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1F9695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6EFB4D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E758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B3BF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46A22F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17B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433E12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3F6B05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07C54C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37216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187E5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42CDB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6904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6D3F8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D3FE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4C92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02FCA9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320BCA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62DD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D08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4A07E3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2BBD2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11B2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01B3A8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457E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E7C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DE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11777A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2F975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5B8C2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2BC7FB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320D3D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410AE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5AB65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0A28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155A5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*isAMRWB_IOmode = evsPayloadProtectedSizes_isAMRWB_IOmode[iProtectedSize];</w:t>
      </w:r>
    </w:p>
    <w:p w14:paraId="467084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6589FB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98C9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20D29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49F23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D1C1D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AB1BB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3F6BC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0F6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93613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A2EB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073FDE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8344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9DB20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766E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602A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7DC18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05568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6283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69056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0ECA4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005A1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1C23FC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2BABE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C446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8282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DE4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790B5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2BCE0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62F95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1B07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249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4AB7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74E56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1EAF4A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45DAF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7CC36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6FCA10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35DF73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586C0F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4A0EF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D048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60D83C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8FE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6A20E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2129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F07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49355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1F0E8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0C124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34CFBF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20FD22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2A313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DACB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26A9C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B227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5350E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62E54B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11883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}</w:t>
      </w:r>
    </w:p>
    <w:p w14:paraId="3294F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4BC5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50EF8F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15D4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422DD2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72F1F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4859A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1737C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88AA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33EFC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A4D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8D3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2A9C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56D01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07E06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46B358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694C2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28830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44B26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0BFCD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DE4A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476894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1F15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4D9A6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8B4B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73893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207EC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B594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6B47D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3D4F25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205C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24D120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05E74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484E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7B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7447EB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63035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027233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21EA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1D801D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56E7C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1490C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000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8967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F46F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710661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1CD8C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43CCCD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22F109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14125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1E32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1EB9C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584EE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653FDB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5DDE7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3A1C9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4DBE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324E2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7B84A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2B01A6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7966FE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7F396E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59533B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0EC4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76A02E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7A1C63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2E140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}</w:t>
      </w:r>
    </w:p>
    <w:p w14:paraId="525A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DEB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7B48B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0AD94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1CB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7F375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093B29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3DAEF2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7B8ECD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3060E1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0FC63BB3" w14:textId="77777777" w:rsidR="005D26D5" w:rsidRPr="00924D0B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924D0B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42EC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7A746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74D71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10400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19587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707FC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2061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6E10DA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17994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EE74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92628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7EE85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6482C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08998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03F45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EE3AA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0F136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7682D9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4E8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35CD6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248F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CA5C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0D4F1E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2F5E0B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5E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FEF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6663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730000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62286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427705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B2648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36A95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9227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5940D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D59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6B801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2C081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4DE812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5B288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3BEF7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6D00F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20B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967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65FD6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455A65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7EB42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58C6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03C5B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3E4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26442-g20/c-code/lib_dec/evs_rtp_payload.h 26442-g30/c-code/lib_dec/evs_rtp_payload.h</w:t>
      </w:r>
    </w:p>
    <w:p w14:paraId="73EB4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251387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16:47:59.919392000 +0200</w:t>
      </w:r>
    </w:p>
    <w:p w14:paraId="79350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0386BA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2A11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EVS Codec 3GPP TS26.442 May 28, 2020. Version 12.13.0 / 13.8.0 / 14.4.0 / 15.2.0 / 16.0.0</w:t>
      </w:r>
    </w:p>
    <w:p w14:paraId="5A105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4051EE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266E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375A74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244172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DCF0E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B615F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319F2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8CA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83187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0F29A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C596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8C4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CC4EF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3A24B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2D428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6D0FA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0BA26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6FFD7C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6A943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3B0F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48282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47BB4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5FF32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5A32EC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6EA927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6A68A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4C4539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16C10A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06CE7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3A9F1A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4B970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1322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4E219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9DE64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63BC98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5529BB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3CFA8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728C9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1597B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77898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719B1C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66AE60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4AC10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698FA7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70749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D93E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E9F2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29E83F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4DD9FC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3EBC8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0EC16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255F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20D89C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30F6E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0A0927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1C2BCF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57B4E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5207D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32863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0F8E1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5808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634DE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3DE0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5BAE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462065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63D9C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347D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57CED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480,</w:t>
      </w:r>
    </w:p>
    <w:p w14:paraId="35757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769C1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5CA9A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748ADD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0E60F8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392A47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261536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16EB92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5E40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48D7E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E27C8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773632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53454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3AB7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4368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A2F96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B586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4EA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DA55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A906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11D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66443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7D94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FABA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7661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1C603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4923B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8F8B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87F7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C442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7AA2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21AF94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7ED0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B68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168CF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842B0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717C89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51A9A5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743E1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0DB98E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22A90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49225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45F75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3D4D9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64FE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1D6C68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62DEB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16321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1A7EB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09D9C9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311F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627277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5C6640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59CA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3DF8BC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0A64EA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5C905B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9169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250F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56257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766C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441C2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A64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12399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7E6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1E8EEC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bool *isAMRWB_IOmode, bool *frameFollowing, uint16_t *frameTypeIndex, bool *qBit,</w:t>
      </w:r>
    </w:p>
    <w:p w14:paraId="6C02B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EF4C0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F70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FDDBF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90ED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38BE6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C531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1B2E2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553942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10B3D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5F6C9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84C4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776986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265A69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75996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18925A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4195E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2FAC6D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F61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0765E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22F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3F949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426527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3DAAB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95E8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19EB34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6F3CEF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FCA2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586DC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05A23C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3BFCB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837F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467A1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56044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C95D3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1ADD1E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2FEB7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26442-g20/c-code/lib_dec/fd_cng_dec.c 26442-g30/c-code/lib_dec/fd_cng_dec.c</w:t>
      </w:r>
    </w:p>
    <w:p w14:paraId="77FFA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16:34:19.000000000 +0200</w:t>
      </w:r>
    </w:p>
    <w:p w14:paraId="26F37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16:47:59.923409000 +0200</w:t>
      </w:r>
    </w:p>
    <w:p w14:paraId="648938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-111,6 +111,10 @@</w:t>
      </w:r>
    </w:p>
    <w:p w14:paraId="7F5AF8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hs-&gt;msLogPeriodog, 0, NPART_SHAPING );</w:t>
      </w:r>
    </w:p>
    <w:p w14:paraId="5FF0B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hs-&gt;msLogNoiseEst, 0, NPART_SHAPING );</w:t>
      </w:r>
    </w:p>
    <w:p w14:paraId="31A7A2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703A1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hs-&gt;psize_shaping, 0, NPART_SHAPING );</w:t>
      </w:r>
    </w:p>
    <w:p w14:paraId="314E2F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F8409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759FC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33AB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3E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51CB0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8ACF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26442-g20/c-code/lib_dec/init_dec_fx.c 26442-g30/c-code/lib_dec/init_dec_fx.c</w:t>
      </w:r>
    </w:p>
    <w:p w14:paraId="6FD22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16:34:08.000000000 +0200</w:t>
      </w:r>
    </w:p>
    <w:p w14:paraId="6D187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16:48:00.277372000 +0200</w:t>
      </w:r>
    </w:p>
    <w:p w14:paraId="5E2E5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-216,7 +216,7 @@</w:t>
      </w:r>
    </w:p>
    <w:p w14:paraId="32928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A41EA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st_fx-&gt;seed_fx = RANDOM_INITSEED;</w:t>
      </w:r>
    </w:p>
    <w:p w14:paraId="0DD6D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0527D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st_fx-&gt;nbLostCmpt = 1;</w:t>
      </w:r>
    </w:p>
    <w:p w14:paraId="6471FF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st_fx-&gt;nbLostCmpt = 0;</w:t>
      </w:r>
    </w:p>
    <w:p w14:paraId="045F67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B203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st_fx-&gt;decision_hyst_fx = 0;</w:t>
      </w:r>
    </w:p>
    <w:p w14:paraId="7DCAE1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B48D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26442-g20/c-code/lib_dec/io_dec_fx.c 26442-g30/c-code/lib_dec/io_dec_fx.c</w:t>
      </w:r>
    </w:p>
    <w:p w14:paraId="63C43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--- 26442-g20/c-code/lib_dec/io_dec_fx.c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16:34:06.000000000 +0200</w:t>
      </w:r>
    </w:p>
    <w:p w14:paraId="78B13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+++ 26442-g30/c-code/lib_dec/io_dec_fx.c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16:48:00.283369000 +0200</w:t>
      </w:r>
    </w:p>
    <w:p w14:paraId="417FB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-102,6 +102,21 @@</w:t>
      </w:r>
    </w:p>
    <w:p w14:paraId="5B1713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5F0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st_fx-&gt;Opt_VOIP_fx = 1;</w:t>
      </w:r>
    </w:p>
    <w:p w14:paraId="1C789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move16();</w:t>
      </w:r>
    </w:p>
    <w:p w14:paraId="5A7D8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VOIP_G192_RTP;</w:t>
      </w:r>
    </w:p>
    <w:p w14:paraId="1BCF2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4B28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F655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CD341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F7DEB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1CBA2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2CB14D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0;</w:t>
      </w:r>
    </w:p>
    <w:p w14:paraId="2906A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ED19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A49A6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067D9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B9A72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0F2AA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72FA75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1;</w:t>
      </w:r>
    </w:p>
    <w:p w14:paraId="0D76A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i += 1;</w:t>
      </w:r>
    </w:p>
    <w:p w14:paraId="1D0CC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    }</w:t>
      </w:r>
    </w:p>
    <w:p w14:paraId="0E5B15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#ifdef SUPPORT_JBM_TRACEFILE</w:t>
      </w:r>
    </w:p>
    <w:p w14:paraId="574A9D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@@ -400,27 +415,34 @@</w:t>
      </w:r>
    </w:p>
    <w:p w14:paraId="64835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fprintf(stdout,"Mandatory parameters:\n");</w:t>
      </w:r>
    </w:p>
    <w:p w14:paraId="1DC14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1B4B72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: Output sampling rate in kHz (8, 16, 32 or 48)\n");</w:t>
      </w:r>
    </w:p>
    <w:p w14:paraId="3866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: Input bitstream filename or RTP packet filename (in VOIP mode)\n");</w:t>
      </w:r>
    </w:p>
    <w:p w14:paraId="536B6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: Output speech filename \n\n");</w:t>
      </w:r>
    </w:p>
    <w:p w14:paraId="5A840B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16C75C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79250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126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08C1D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10165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: VOIP mode,\n");</w:t>
      </w:r>
    </w:p>
    <w:p w14:paraId="433C80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0F2A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77E9C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DA2F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4F7182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50B205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5886DB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8ADD9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507CB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: Generate trace file named TF,\n");</w:t>
      </w:r>
    </w:p>
    <w:p w14:paraId="5BFEDA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5B1E2E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2FDA1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: Turn off delay compensation\n");</w:t>
      </w:r>
    </w:p>
    <w:p w14:paraId="5BFEC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: Optimal channel aware configuration computed by the JBM   \n");</w:t>
      </w:r>
    </w:p>
    <w:p w14:paraId="584424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492A7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as described in Section 6.3.1 of TS26.448. The output is \n");</w:t>
      </w:r>
    </w:p>
    <w:p w14:paraId="7E1E43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written into a .txt file. Each line contains the FER indicator \n");</w:t>
      </w:r>
    </w:p>
    <w:p w14:paraId="6A0B1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47823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(HI|LO) and optimal FEC offset. \n");</w:t>
      </w:r>
    </w:p>
    <w:p w14:paraId="689672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B460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"-mime            : Mime input bitstream file format\n");</w:t>
      </w:r>
    </w:p>
    <w:p w14:paraId="18F6A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decoder reads both TS26.445 Annex A.2.6 and RFC4867 Mime Storage Format,\n");</w:t>
      </w:r>
    </w:p>
    <w:p w14:paraId="49D19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magic word in the mime input file is used to determine the format.\n");</w:t>
      </w:r>
    </w:p>
    <w:p w14:paraId="07E2B4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fprintf(stdout, "                   default input bitstream file format is G.192\n");</w:t>
      </w:r>
    </w:p>
    <w:p w14:paraId="1F392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6E0F7A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"-mime              : Mime bitstream file format\n");</w:t>
      </w:r>
    </w:p>
    <w:p w14:paraId="62CA7D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both TS26.445 Annex A.2.6 and RFC4867 Mime Storage\n");</w:t>
      </w:r>
    </w:p>
    <w:p w14:paraId="0D34A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Format files, the magic word in the mime file is used to determine\n");</w:t>
      </w:r>
    </w:p>
    <w:p w14:paraId="38349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which of the two supported formats is in use.\n");</w:t>
      </w:r>
    </w:p>
    <w:p w14:paraId="53C2BE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bitstream file format is G.192\n");</w:t>
      </w:r>
    </w:p>
    <w:p w14:paraId="7116E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: Quiet mode, no frame counter\n");</w:t>
      </w:r>
    </w:p>
    <w:p w14:paraId="165731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is OFF\n");</w:t>
      </w:r>
    </w:p>
    <w:p w14:paraId="2A100A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44708E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2D0634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20F8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A109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26442-g20/c-code/lib_dec/jbm_jb4sb.h 26442-g30/c-code/lib_dec/jbm_jb4sb.h</w:t>
      </w:r>
    </w:p>
    <w:p w14:paraId="3AC40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16:34:23.000000000 +0200</w:t>
      </w:r>
    </w:p>
    <w:p w14:paraId="0DEACC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16:48:00.103396000 +0200</w:t>
      </w:r>
    </w:p>
    <w:p w14:paraId="03A970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+25,11 @@</w:t>
      </w:r>
    </w:p>
    <w:p w14:paraId="163F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rcvTime;</w:t>
      </w:r>
    </w:p>
    <w:p w14:paraId="28094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060581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silenceIndicator;</w:t>
      </w:r>
    </w:p>
    <w:p w14:paraId="1C56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5B8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4DCDF4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frameTypeIndex;</w:t>
      </w:r>
    </w:p>
    <w:p w14:paraId="7119F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D4E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qBit;</w:t>
      </w:r>
    </w:p>
    <w:p w14:paraId="0A314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60C3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3B48B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*data;</w:t>
      </w:r>
    </w:p>
    <w:p w14:paraId="703EBF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26442-g20/c-code/lib_dec/lead_deindexing_fx.c 26442-g30/c-code/lib_dec/lead_deindexing_fx.c</w:t>
      </w:r>
    </w:p>
    <w:p w14:paraId="3237BB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1F11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16:48:00.169385000 +0200</w:t>
      </w:r>
    </w:p>
    <w:p w14:paraId="77D008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-187,8 +187,14 @@</w:t>
      </w:r>
    </w:p>
    <w:p w14:paraId="02E3A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element ( except the last one in some case )</w:t>
      </w:r>
    </w:p>
    <w:p w14:paraId="732C0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7B5AF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sub(k1, 1);</w:t>
      </w:r>
    </w:p>
    <w:p w14:paraId="6BD0B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15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BB147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4B1E3D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6219FB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IF(k1 == 7)</w:t>
      </w:r>
    </w:p>
    <w:p w14:paraId="19D86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B90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76F26C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4D408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FF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FOR(i = 0; i &lt; m2; i++)</w:t>
      </w:r>
    </w:p>
    <w:p w14:paraId="25247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43B01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(x[i] != 0)</w:t>
      </w:r>
    </w:p>
    <w:p w14:paraId="66A6FC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448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26442-g20/c-code/lib_dec/rtpdump.c 26442-g30/c-code/lib_dec/rtpdump.c</w:t>
      </w:r>
    </w:p>
    <w:p w14:paraId="737C2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CAF61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16:47:59.990588000 +0200</w:t>
      </w:r>
    </w:p>
    <w:p w14:paraId="6F2DC8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4A846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555474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24036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313CC3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244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2299BB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7EBFD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201CEA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04D0A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68B9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64D04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550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16AE40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unsigned int startSeconds;</w:t>
      </w:r>
    </w:p>
    <w:p w14:paraId="35E7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00950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71708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04EC54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96CBF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BEC7A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1A2E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13D8D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CBEE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7893A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3685F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4C653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63265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52122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1D67F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813CF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5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401F5D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0E57A9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1BE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E194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B5F27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4C7388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07549D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2E2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987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38DE48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42A303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2B8E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B970A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3C7F4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7996C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77E9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E499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2D913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3CD7C0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C03FC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FF7D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62B85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1B1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E907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F6A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CA443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4C54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2F5A72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3BDB6E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6C37C1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0A7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F80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09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4AD59B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7FC1E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FE7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35E37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7376AF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B36FA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72B0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7BB4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7B11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5F15AE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5DD79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D11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EB0F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CA3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572524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46F865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25EB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4656F0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1047E1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3093B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buffer[1] = (value &gt;&gt; 16) &amp; 0xff;</w:t>
      </w:r>
    </w:p>
    <w:p w14:paraId="2E51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08387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78A88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4728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8AB8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DDF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5AD885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9054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FCB6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5FF311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0AE094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4A363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6B362E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189D8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6DE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5AB43A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F303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06CAC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630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6D356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57FA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E7CA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10290A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117954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6A0A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D4C9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E971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15C698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EDB3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B2D4C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DD1D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BE9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7FCB3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334FB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344FF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58F8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4A15B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3F341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C212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DE5FB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AEB2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596EE9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F05A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368E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100EA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1D93E4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4DBF43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3D8BA5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314CF9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9C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1F0C5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36F6B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231BD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394022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C6C25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0BE7F4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C9C7B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7A43F1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1B8D09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CB3C2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673E8F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263C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63EA88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3782B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D7582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19C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47FD9D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78DE4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9940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1CB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9008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CA515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443917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5D406E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0BE55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77C42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3A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5C1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CCE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781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D8CB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3309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90A0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319E07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168B3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75109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19AF79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BE40B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76AB4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23D8C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4D61E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FA3E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0E547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A1D7E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88D9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A0DA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4F8C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66450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3183E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CBD97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006EA5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FDC5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3A2D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83E71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E8920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AFEF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717C5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497A0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0E9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D77E8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C294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7ABA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4D40B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4628B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236E84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D99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73E41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A89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597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3897A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6E14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3169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F3A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079E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40621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7FCC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D635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D33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7009D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49D5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63F8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19FF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09B8F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6AD9B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E817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176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62D13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2B3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07D7D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E1DB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561EB6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3E1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086D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4E607E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DF6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237D7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F5B9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362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0F54B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516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6012A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5BF19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3F53F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139610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7F12B9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5C4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4ACFCC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D68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0181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6B1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2C569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1A91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6E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49DBD7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11E9D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28B2C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40402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EB8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229A4D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4A57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2BE21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1BCB69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58D46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7E0D2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F29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23BA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6F2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F85E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5FB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0D2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44CEB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48D6F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78FB17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CE3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28D03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562A3A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147E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47A6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5C9E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FF1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51C54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88BB4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2A2A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53B6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AA2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31CE05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47AF6C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FE5A7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1848B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8AA5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B19B2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3F117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31673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533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B30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29623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377FC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3B428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017381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745D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5D5142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11785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5040F3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66BAC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C60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417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47CEF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38090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4DC06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68D2D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7BDC7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264D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7F8563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3B361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6633E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85FB0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03C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E68C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35041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A09A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EFDF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04D05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5E60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4EB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554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63F7F0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9DACD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1A11A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9A4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0CE7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151ED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B0073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B686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C4CC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E50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0C2E1D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601D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5A0C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36AF3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91BA4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048C7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1BBF0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0A34C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26F72C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736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782FD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5DD54D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5AFDB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1653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8C1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42D7B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7B74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7DE78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376A6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07ED7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3BB281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4A31F0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8EEAD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7B46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26442-g20/c-code/lib_dec/rtpdump.h 26442-g30/c-code/lib_dec/rtpdump.h</w:t>
      </w:r>
    </w:p>
    <w:p w14:paraId="4F59F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98B29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16:47:59.993422000 +0200</w:t>
      </w:r>
    </w:p>
    <w:p w14:paraId="7AC330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2D2C1A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FF02E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0C3B8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2C64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C3C8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6970F8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2DE838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0C1E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3EF5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F59A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1C5DE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8F0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A7F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73BD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1CB6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03FA5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364CEF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40926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4A86A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2A395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748A8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022C56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79F582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5A93E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76ACBD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5BEA9D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52BAD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FBE5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519DE6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1A2D2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05D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2D8068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23F00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36084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7D407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1C36C2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7BE1B5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CEE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00CF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2D17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7B0676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42044D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2DD1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CD6D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5DDB9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2632C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CA5B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2317B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1F647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930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20C2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266389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A6C4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FC24C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1BF1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2A6A3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46C85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D9E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8A5A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66E8D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0C949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3B082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D30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57FD7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31CB15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FC8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31BA20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4C6B7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2A7D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D33B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13C642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54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7244AA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F4AF4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993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26442-g20/c-code/lib_dec/stat_dec_fx.h 26442-g30/c-code/lib_dec/stat_dec_fx.h</w:t>
      </w:r>
    </w:p>
    <w:p w14:paraId="67C2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35CC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16:47:59.997414000 +0200</w:t>
      </w:r>
    </w:p>
    <w:p w14:paraId="7969F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-299,7 +299,8 @@</w:t>
      </w:r>
    </w:p>
    <w:p w14:paraId="718C70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last_codec_mode;                             /* last used codec mode*/</w:t>
      </w:r>
    </w:p>
    <w:p w14:paraId="33D26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*bit_stream_fx;</w:t>
      </w:r>
    </w:p>
    <w:p w14:paraId="291D1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next_bit_pos_fx;                             /* position of the next bit to be read from the bitstream */</w:t>
      </w:r>
    </w:p>
    <w:p w14:paraId="5CFD3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bitstreamformat;                             /* Bitstream format flag (G.192/MIME) */</w:t>
      </w:r>
    </w:p>
    <w:p w14:paraId="78A731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bitstreamformat;                              /* Bitstream format flag (G.192/MIME/VOIP_G192_RTP/VOIP_RTPDUMP) */</w:t>
      </w:r>
    </w:p>
    <w:p w14:paraId="41340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sdp_hf_only;                                  /* RTP payload format parameter: only Header-Full format without zero padding for size collision avoidance */</w:t>
      </w:r>
    </w:p>
    <w:p w14:paraId="048768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amrwb_rfc4867_flag;                          /* MIME from rfc4867 is used */</w:t>
      </w:r>
    </w:p>
    <w:p w14:paraId="59CD26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total_num_bits;                              /* == st-&gt;total_brate / 50 */</w:t>
      </w:r>
    </w:p>
    <w:p w14:paraId="2E5BBF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BER_detect;                                  /* flag to signal detected bit error in the bitstream */</w:t>
      </w:r>
    </w:p>
    <w:p w14:paraId="10D02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-586,6 +587,7 @@</w:t>
      </w:r>
    </w:p>
    <w:p w14:paraId="1CC51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HQ_FEC_seed_fx;</w:t>
      </w:r>
    </w:p>
    <w:p w14:paraId="5059C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energy_MA_Curr_fx[2];</w:t>
      </w:r>
    </w:p>
    <w:p w14:paraId="1F2A1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last_core_fx;                  /*Q0*/</w:t>
      </w:r>
    </w:p>
    <w:p w14:paraId="2C16B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last_core_bs_fx;</w:t>
      </w:r>
    </w:p>
    <w:p w14:paraId="7FCC0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prev_last_core_fx;</w:t>
      </w:r>
    </w:p>
    <w:p w14:paraId="509A8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C44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last_hq_core_type_fx;                  /*Q0*/</w:t>
      </w:r>
    </w:p>
    <w:p w14:paraId="2B7A89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26442-g20/c-code/lib_dec/swb_tbe_dec_fx.c 26442-g30/c-code/lib_dec/swb_tbe_dec_fx.c</w:t>
      </w:r>
    </w:p>
    <w:p w14:paraId="16ECE2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16:34:04.000000000 +0200</w:t>
      </w:r>
    </w:p>
    <w:p w14:paraId="18ACE0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16:48:00.018410000 +0200</w:t>
      </w:r>
    </w:p>
    <w:p w14:paraId="3B2BF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-483,6 +483,11 @@</w:t>
      </w:r>
    </w:p>
    <w:p w14:paraId="20B320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= add( f, inc );</w:t>
      </w:r>
    </w:p>
    <w:p w14:paraId="12F64E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0E4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8FA4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509F7E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1C8E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st_fx-&gt;lsp_prevfrm_fx[i] = 0;</w:t>
      </w:r>
    </w:p>
    <w:p w14:paraId="64A190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252703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4B3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1C5FB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0;</w:t>
      </w:r>
    </w:p>
    <w:p w14:paraId="336117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move16();/*Q18*/</w:t>
      </w:r>
    </w:p>
    <w:p w14:paraId="2EC562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-1068,7 +1073,14 @@</w:t>
      </w:r>
    </w:p>
    <w:p w14:paraId="655E5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F248C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1F7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196AF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L_sub(st_fx-&gt;extl_brate_fx, WB_TBE_0k35) == 0 )</w:t>
      </w:r>
    </w:p>
    <w:p w14:paraId="37C60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32C2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Copy( lsf_wb, st_fx-&gt;lsp_prevfrm_fx, LPC_SHB_ORDER_LBR_WB );</w:t>
      </w:r>
    </w:p>
    <w:p w14:paraId="0EE737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73A86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B4DF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87F1A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 lsf_wb, st_fx-&gt;lsp_prevfrm_fx, LPC_SHB_ORDER_WB );</w:t>
      </w:r>
    </w:p>
    <w:p w14:paraId="3F3890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02A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GainFrame; /* Q18 */</w:t>
      </w:r>
    </w:p>
    <w:p w14:paraId="193B49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0E8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!st_fx-&gt;bfi_fx )</w:t>
      </w:r>
    </w:p>
    <w:p w14:paraId="10A0D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-3415,6 +3427,7 @@</w:t>
      </w:r>
    </w:p>
    <w:p w14:paraId="05DF67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66829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3ACCE3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6144B7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24325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3A2FA9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target_fs,</w:t>
      </w:r>
    </w:p>
    <w:p w14:paraId="51878A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57D40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-3466,6 +3479,10 @@</w:t>
      </w:r>
    </w:p>
    <w:p w14:paraId="7C50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7E61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interpolate_3_over_2_allpass_fx( output, length, output, up_mem, allpass_poles_3_ov_2 );</w:t>
      </w:r>
    </w:p>
    <w:p w14:paraId="4171D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6C742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IF( L_sub( target_fs, 16000 ) == 0 )</w:t>
      </w:r>
    </w:p>
    <w:p w14:paraId="6554B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D2286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Decimate_allpass_steep_fx( output, mem_resamp_HB_32k, L_FRAME32k, output );</w:t>
      </w:r>
    </w:p>
    <w:p w14:paraId="307C9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BCC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92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650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4E77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26442-g20/c-code/lib_dec/voip_client.c 26442-g30/c-code/lib_dec/voip_client.c</w:t>
      </w:r>
    </w:p>
    <w:p w14:paraId="2F47A2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6A3AE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16:48:00.156388000 +0200</w:t>
      </w:r>
    </w:p>
    <w:p w14:paraId="70ACA5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-14,6 +14,7 @@</w:t>
      </w:r>
    </w:p>
    <w:p w14:paraId="2A4CF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"basop_util.h"</w:t>
      </w:r>
    </w:p>
    <w:p w14:paraId="64EAE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"EvsRXlib.h"</w:t>
      </w:r>
    </w:p>
    <w:p w14:paraId="227E9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"g192.h"</w:t>
      </w:r>
    </w:p>
    <w:p w14:paraId="6DE20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142339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544C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F5B7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0F9EF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61A205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1FBF58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0AB2B3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049E7F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4F9B1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0B1815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FC4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optimum_offset, FEC_hi;</w:t>
      </w:r>
    </w:p>
    <w:p w14:paraId="2A0346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0;</w:t>
      </w:r>
    </w:p>
    <w:p w14:paraId="5AB26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0876AF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4C324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nextPacketRcvTime_ms = 0;</w:t>
      </w:r>
    </w:p>
    <w:p w14:paraId="40A873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systemTime_ms = 0;</w:t>
      </w:r>
    </w:p>
    <w:p w14:paraId="1971A4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37B60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FBE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1A127E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52893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-61,13 +65,30 @@</w:t>
      </w:r>
    </w:p>
    <w:p w14:paraId="745D9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BF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77443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auSize;</w:t>
      </w:r>
    </w:p>
    <w:p w14:paraId="0FB675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65D4B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2D529D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55808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3F9E8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rtpSequenceNumber;</w:t>
      </w:r>
    </w:p>
    <w:p w14:paraId="40FC3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       rtpTimeStamp;</w:t>
      </w:r>
    </w:p>
    <w:p w14:paraId="2746CF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9067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pcmBuf[3 * L_FRAME48k] = {0};</w:t>
      </w:r>
    </w:p>
    <w:p w14:paraId="58DAEB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pcmBufSize = 3 * L_FRAME48k;</w:t>
      </w:r>
    </w:p>
    <w:p w14:paraId="6195D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BE355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474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27CE96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st_fx-&gt;bitstreamformat == VOIP_RTPDUMP )</w:t>
      </w:r>
    </w:p>
    <w:p w14:paraId="3B712F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3365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st_fx-&gt;sdp_hf_only != 0);</w:t>
      </w:r>
    </w:p>
    <w:p w14:paraId="4ECA6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68B9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508F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4A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61D69E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0185D4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0641FB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2C5BBE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56957F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4047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assert( st_fx-&gt;bitstreamformat == VOIP_G192_RTP );</w:t>
      </w:r>
    </w:p>
    <w:p w14:paraId="247E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1DE381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BF9C2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77A07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-75,6 +96,8 @@</w:t>
      </w:r>
    </w:p>
    <w:p w14:paraId="632BB0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E1CC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505DC3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3832F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17431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0316AC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17D40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3BAE6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{</w:t>
      </w:r>
    </w:p>
    <w:p w14:paraId="2D3041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-83,6 +106,7 @@</w:t>
      </w:r>
    </w:p>
    <w:p w14:paraId="2F44C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D0F3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4B7C3B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77FF2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128F88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27622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6C9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0AC63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-93,7 +117,11 @@</w:t>
      </w:r>
    </w:p>
    <w:p w14:paraId="4084A7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230A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274DD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71334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83E5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6A6B76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37B17D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F2D9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2F686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69B7B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5CC1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98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2B17D6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-102,7 +130,11 @@</w:t>
      </w:r>
    </w:p>
    <w:p w14:paraId="4C7C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AB6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file: %s\n", jbmTraceFileName);</w:t>
      </w:r>
    </w:p>
    <w:p w14:paraId="24B16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43C646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287E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0568C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20D60B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E81E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69D1C2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F310C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07CA4E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7331D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FBF7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-117,14 +149,35 @@</w:t>
      </w:r>
    </w:p>
    <w:p w14:paraId="23529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33B8F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58EC7B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4C0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(st_fx-&gt;bitstreamformat == VOIP_G192_RTP)</w:t>
      </w:r>
    </w:p>
    <w:p w14:paraId="17964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B7414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2F4FD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25A50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7CB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5887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F6C7E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03F0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3D2DD3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13E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7153E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BB3C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79F8F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5E59C5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(uint16_t*)&amp;rtpSequenceNumber, (uint32_t*)&amp;rtpTimeStamp,</w:t>
      </w:r>
    </w:p>
    <w:p w14:paraId="3505A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(uint32_t*)&amp;nextPacketRcvTime_ms,</w:t>
      </w:r>
    </w:p>
    <w:p w14:paraId="34076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1AEA44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28528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01D7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50E3B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F66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0E0A37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8FEA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1B737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77D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DC8B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E49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17EAF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D6B71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DE9D3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E52B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20BA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091E7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7831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-152,36 +205,66 @@</w:t>
      </w:r>
    </w:p>
    <w:p w14:paraId="060EA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!= -1 &amp;&amp; nextPacketRcvTime_ms &lt;= systemTime_ms )</w:t>
      </w:r>
    </w:p>
    <w:p w14:paraId="7B26C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98FD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3EBCE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70B6EE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34E1F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5B0F6E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7A1400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6C561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E9F89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097787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9A81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51430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12B54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4FAF7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189C33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B768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C8F88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396D0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26341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819B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++nFramesFed;</w:t>
      </w:r>
    </w:p>
    <w:p w14:paraId="4D596D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7ADAFC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if (st_fx-&gt;bitstreamformat == VOIP_G192_RTP) {</w:t>
      </w:r>
    </w:p>
    <w:p w14:paraId="3E205C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7A93E2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166FFE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61741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(!evsPayload_getFrameTypeFromSize(auSize, &amp;isAMRWB_IOmode, &amp;frameTypeIndex))</w:t>
      </w:r>
    </w:p>
    <w:p w14:paraId="3DB8F3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B6785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g192err = G192_INVALID_DATA;</w:t>
      </w:r>
    </w:p>
    <w:p w14:paraId="4D79C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51A44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qBit = 1; /* good q_bit for VOIP_G192_RTP */</w:t>
      </w:r>
    </w:p>
    <w:p w14:paraId="6BBC3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2F27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else {</w:t>
      </w:r>
    </w:p>
    <w:p w14:paraId="0686F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auPtr = au; /* might have been set to RTP packet in prev call */</w:t>
      </w:r>
    </w:p>
    <w:p w14:paraId="02669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rtpdumpDepackerError = EVS_RTPDUMP_DEPACKER_readNextFrame(&amp;rtpdumpDepacker, (uint16_t*)&amp;rtpSequenceNumber, (uint32_t*)&amp;rtpTimeStamp,</w:t>
      </w:r>
    </w:p>
    <w:p w14:paraId="34908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(uint32_t*)&amp;nextPacketRcvTime_ms,</w:t>
      </w:r>
    </w:p>
    <w:p w14:paraId="28D2E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&amp;isAMRWB_IOmode, &amp;frameTypeIndex, &amp;qBit,</w:t>
      </w:r>
    </w:p>
    <w:p w14:paraId="3DE0E1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&amp;auPtr, (uint16_t*)&amp;auSize);</w:t>
      </w:r>
    </w:p>
    <w:p w14:paraId="773EF1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/* EVS RTP payload format has timescale 16000, JBM uses 1000 internally */</w:t>
      </w:r>
    </w:p>
    <w:p w14:paraId="44B38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rtpTimeStamp = rtpTimeStamp / 16;</w:t>
      </w:r>
    </w:p>
    <w:p w14:paraId="3706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1A967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1932B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rtpdumpDepackerError == EVS_RTPDUMP_DEPACKER_EOF</w:t>
      </w:r>
    </w:p>
    <w:p w14:paraId="4A5F5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45F67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AE70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2BA027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-1;</w:t>
      </w:r>
    </w:p>
    <w:p w14:paraId="3A0EA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E58C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else if(g192err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G192_NO_ERROR)</w:t>
      </w:r>
    </w:p>
    <w:p w14:paraId="0EC747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else if(g192err != G192_NO_ERROR</w:t>
      </w:r>
    </w:p>
    <w:p w14:paraId="0E201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        || rtpdumpDepackerError != EVS_RTPDUMP_DEPACKER_NO_ERROR</w:t>
      </w:r>
    </w:p>
    <w:p w14:paraId="014C6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6B4E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AF0C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1466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6258A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29343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52FFC5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3959A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3F5B81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48D9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6559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0CA0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0EC23F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D15D8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1C1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CC91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59FBF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-1 &amp;&amp; EVS_RX_IsEmpty(hRX) )</w:t>
      </w:r>
    </w:p>
    <w:p w14:paraId="333B9E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13609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-1 &amp;&amp; ( EVS_RX_IsEmpty(hRX) || nFramesFed &lt; 2 ) )</w:t>
      </w:r>
    </w:p>
    <w:p w14:paraId="6129B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8C30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6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2E4A9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-225,7 +308,11 @@</w:t>
      </w:r>
    </w:p>
    <w:p w14:paraId="7DB24D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C5F1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26314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A7296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28F52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6103C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68A1A9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FD6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416D23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2ED8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3E71B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2B57F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832B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-277,6 +364,7 @@</w:t>
      </w:r>
    </w:p>
    <w:p w14:paraId="6823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306E1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2A082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15837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6EEBB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640C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41D81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9C64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26442-g20/c-code/lib_enc/SNR_calc.c 26442-g30/c-code/lib_enc/SNR_calc.c</w:t>
      </w:r>
    </w:p>
    <w:p w14:paraId="65A78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67C35A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16:47:59.341437000 +0200</w:t>
      </w:r>
    </w:p>
    <w:p w14:paraId="4C61F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-242,7 +242,7 @@</w:t>
      </w:r>
    </w:p>
    <w:p w14:paraId="64821F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VAD_L_div(div1, div2, tmp_addQ1, tmp_addQ2, &amp;q_divout);</w:t>
      </w:r>
    </w:p>
    <w:p w14:paraId="6EF09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VAD_Log2(tmp, q_divout);</w:t>
      </w:r>
    </w:p>
    <w:p w14:paraId="1F3D37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A7BF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if(L_sub(tmp, -11146447/* -0.33219 Q25 */)&gt;0)</w:t>
      </w:r>
    </w:p>
    <w:p w14:paraId="506188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if(L_sub(tmp, -3355443/* -0.10 Q25 */)&gt;0)</w:t>
      </w:r>
    </w:p>
    <w:p w14:paraId="48B34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F5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snr_tmpidx[i] = tmp;</w:t>
      </w:r>
    </w:p>
    <w:p w14:paraId="189E4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move32();</w:t>
      </w:r>
    </w:p>
    <w:p w14:paraId="0B660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-294,6 +294,8 @@</w:t>
      </w:r>
    </w:p>
    <w:p w14:paraId="639640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162FA1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*tsnr = VAD_Log2(tmp, minscale2);</w:t>
      </w:r>
    </w:p>
    <w:p w14:paraId="3C5B24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move32();</w:t>
      </w:r>
    </w:p>
    <w:p w14:paraId="0F878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ab/>
        <w:t>*tsnr = L_add(*tsnr, MUL_F(*tsnr, 6226));  /* *tsnr *= 1.2;   */</w:t>
      </w:r>
    </w:p>
    <w:p w14:paraId="5D0BE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move32();</w:t>
      </w:r>
    </w:p>
    <w:p w14:paraId="2BFCAD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99D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ELSE</w:t>
      </w:r>
    </w:p>
    <w:p w14:paraId="0508E2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40EB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26442-g20/c-code/lib_enc/acelp_core_enc_fx.c 26442-g30/c-code/lib_enc/acelp_core_enc_fx.c</w:t>
      </w:r>
    </w:p>
    <w:p w14:paraId="23AEC8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034D3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16:47:59.344458000 +0200</w:t>
      </w:r>
    </w:p>
    <w:p w14:paraId="4346E1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-336,6 +336,8 @@</w:t>
      </w:r>
    </w:p>
    <w:p w14:paraId="1156C4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BA6D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010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74E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st_fx-&gt;burst_ho_cnt_fx = 0;</w:t>
      </w:r>
    </w:p>
    <w:p w14:paraId="482A0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709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6DCAC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syn_12k8_fx( st_fx-&gt;L_frame_fx, Aq_fx, exc3_fx, syn1_fx, mem-&gt;mem_syn3, 1, Q_new, st_fx-&gt;Q_syn );</w:t>
      </w:r>
    </w:p>
    <w:p w14:paraId="16B4D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FF0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-412,7 +414,7 @@</w:t>
      </w:r>
    </w:p>
    <w:p w14:paraId="2103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11973B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71BF9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54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st_fx, inp_fx, res_fx, Aq_fx, vad_hover_flag_fx );</w:t>
      </w:r>
    </w:p>
    <w:p w14:paraId="08AFD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 st_fx, inp_fx, res_fx, Aq_fx, vad_hover_flag_fx, vad_flag_fx );</w:t>
      </w:r>
    </w:p>
    <w:p w14:paraId="5C1BC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D55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/*---------------------------------------------------------------*</w:t>
      </w:r>
    </w:p>
    <w:p w14:paraId="03977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prediction for scaled innovation energy</w:t>
      </w:r>
    </w:p>
    <w:p w14:paraId="648091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+476,9 @@</w:t>
      </w:r>
    </w:p>
    <w:p w14:paraId="33577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lsf_enc_fx( st_fx, st_fx-&gt;L_frame_fx, coder_type_fx, lsf_new_fx, lsp_new_fx, lsp_mid_fx, Aq_fx, &amp;st_fx-&gt;stab_fac_fx, st_fx-&gt;Nb_ACELP_frames_fx, Q_new );</w:t>
      </w:r>
    </w:p>
    <w:p w14:paraId="3ED286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6E7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recalculation of LP residual (filtering through A[z] filter) */</w:t>
      </w:r>
    </w:p>
    <w:p w14:paraId="02451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calc_residu_fx( st_fx, inp_fx, res_fx, Aq_fx, 0 );</w:t>
      </w:r>
    </w:p>
    <w:p w14:paraId="30D15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calc_residu_fx( st_fx, inp_fx, res_fx, Aq_fx, 0, 0 );</w:t>
      </w:r>
    </w:p>
    <w:p w14:paraId="6A608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st_fx-&gt;burst_ho_cnt_fx = 0;</w:t>
      </w:r>
    </w:p>
    <w:p w14:paraId="1397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move16();</w:t>
      </w:r>
    </w:p>
    <w:p w14:paraId="3BFF1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834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VOICED frames in SC-VBR when bumped up*/</w:t>
      </w:r>
    </w:p>
    <w:p w14:paraId="1EE03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encod_gen_voic_fx( st_fx, mem, st_fx-&gt;L_frame_fx, sharpFlag_fx, inp_fx, Aw_fx, Aq_fx, coder_type_fx, Es_pred_fx, T_op_fx, voicing_fx, res_fx, syn_fx,</w:t>
      </w:r>
    </w:p>
    <w:p w14:paraId="1A96E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26442-g20/c-code/lib_enc/acelp_core_switch_enc_fx.c 26442-g30/c-code/lib_enc/acelp_core_switch_enc_fx.c</w:t>
      </w:r>
    </w:p>
    <w:p w14:paraId="2A6130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16:34:34.000000000 +0200</w:t>
      </w:r>
    </w:p>
    <w:p w14:paraId="6DA13B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16:47:59.348438000 +0200</w:t>
      </w:r>
    </w:p>
    <w:p w14:paraId="5D6A9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-94,16 +94,7 @@</w:t>
      </w:r>
    </w:p>
    <w:p w14:paraId="5C5C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BD652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822C3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A4A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sub(st_fx-&gt;last_L_frame_fx, st_fx-&gt;L_frame_fx) != 0 )</w:t>
      </w:r>
    </w:p>
    <w:p w14:paraId="5EB9D4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A0DB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sub(st_fx-&gt;last_L_frame_fx, L_FRAME) == 0 )</w:t>
      </w:r>
    </w:p>
    <w:p w14:paraId="1C4C7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C103C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T_op[0] = shr(add(round_fx(L_shl(L_mult(26214, T_op[0]), 1)), 1), 1);</w:t>
      </w:r>
    </w:p>
    <w:p w14:paraId="55F5A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4BC7C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T_op[1] = shr(add(round_fx(L_shl(L_mult(26214, T_op[1]), 1)), 1), 1);</w:t>
      </w:r>
    </w:p>
    <w:p w14:paraId="496FF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67F48F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2C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4E8BD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sub(st_fx-&gt;last_L_frame_fx, L_FRAME) != 0 )</w:t>
      </w:r>
    </w:p>
    <w:p w14:paraId="651450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77075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shr(add(round_fx(L_shl(L_mult(20480, T_op[0]), 2)), 1), 1);</w:t>
      </w:r>
    </w:p>
    <w:p w14:paraId="1051C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D7D9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-111,8 +102,6 @@</w:t>
      </w:r>
    </w:p>
    <w:p w14:paraId="47006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74833D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D3D0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F744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2000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890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14511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50D6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*----------------------------------------------------------------*/</w:t>
      </w:r>
    </w:p>
    <w:p w14:paraId="6EE8B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-231,7 +220,9 @@</w:t>
      </w:r>
    </w:p>
    <w:p w14:paraId="706AE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06A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st_fx-&gt;L_frame_fx=L_SUBFR;</w:t>
      </w:r>
    </w:p>
    <w:p w14:paraId="2927D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77FC6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calc_residu_fx(st_fx,inp,res,Aq,0);</w:t>
      </w:r>
    </w:p>
    <w:p w14:paraId="7BE7D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calc_residu_fx(st_fx, inp, res, Aq, 0, 0);</w:t>
      </w:r>
    </w:p>
    <w:p w14:paraId="08D23D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st_fx-&gt;burst_ho_cnt_fx = 0;</w:t>
      </w:r>
    </w:p>
    <w:p w14:paraId="047FD4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70C32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st_fx-&gt;L_frame_fx=tmp16;</w:t>
      </w:r>
    </w:p>
    <w:p w14:paraId="69F26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47FEC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A2B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26442-g20/c-code/lib_enc/amr_wb_enc_fx.c 26442-g30/c-code/lib_enc/amr_wb_enc_fx.c</w:t>
      </w:r>
    </w:p>
    <w:p w14:paraId="1FF0E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16:35:01.000000000 +0200</w:t>
      </w:r>
    </w:p>
    <w:p w14:paraId="78876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16:47:59.355428000 +0200</w:t>
      </w:r>
    </w:p>
    <w:p w14:paraId="7EA83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-408,7 +408,7 @@</w:t>
      </w:r>
    </w:p>
    <w:p w14:paraId="16C0A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E70B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8B4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VAD parameters update */</w:t>
      </w:r>
    </w:p>
    <w:p w14:paraId="51F4A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vad_flag, A );</w:t>
      </w:r>
    </w:p>
    <w:p w14:paraId="31919D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st-&gt;pitO_fx, corr_shift, vad_flag, A );</w:t>
      </w:r>
    </w:p>
    <w:p w14:paraId="3A4A8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A1B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4F76E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1FC3A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-506,7 +506,7 @@</w:t>
      </w:r>
    </w:p>
    <w:p w14:paraId="2F154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5E15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059745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3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st, inp, res, Aq, 0 );</w:t>
      </w:r>
    </w:p>
    <w:p w14:paraId="068C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calc_residu_fx(st, inp, res, Aq, 0, 0 );</w:t>
      </w:r>
    </w:p>
    <w:p w14:paraId="45F38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2AA79A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AE23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7AB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26442-g20/c-code/lib_enc/cng_enc_fx.c 26442-g30/c-code/lib_enc/cng_enc_fx.c</w:t>
      </w:r>
    </w:p>
    <w:p w14:paraId="25A60A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16:35:03.000000000 +0200</w:t>
      </w:r>
    </w:p>
    <w:p w14:paraId="6DE32B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16:47:59.388444000 +0200</w:t>
      </w:r>
    </w:p>
    <w:p w14:paraId="3EFC9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-94,7 +94,9 @@</w:t>
      </w:r>
    </w:p>
    <w:p w14:paraId="7BDE51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exp_pow;</w:t>
      </w:r>
    </w:p>
    <w:p w14:paraId="1AE5C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force_cn_step=0;</w:t>
      </w:r>
    </w:p>
    <w:p w14:paraId="7D50C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tmp_loop;</w:t>
      </w:r>
    </w:p>
    <w:p w14:paraId="1F27B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st_lp_sp_enr;</w:t>
      </w:r>
    </w:p>
    <w:p w14:paraId="50DD22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AD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st_lp_sp_enr = st_fx-&gt;lp_sp_enr_fx;</w:t>
      </w:r>
    </w:p>
    <w:p w14:paraId="405A3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Temp variables for floating point functions */</w:t>
      </w:r>
    </w:p>
    <w:p w14:paraId="602E0E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F4F7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/*sp_enr = (float) log10( sum2_f( speech, L_frame )/L_frame + 0.1f )/ (float)log10(2.0f);*//*9.1 */</w:t>
      </w:r>
    </w:p>
    <w:p w14:paraId="0DB8A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-151,7 +153,7 @@</w:t>
      </w:r>
    </w:p>
    <w:p w14:paraId="00596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0141D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EC69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B9C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L_sub(st_fx-&gt;last_core_brate_fx, SID_2k40) &gt; 0 &amp;&amp; burst_ho_cnt &gt; 0 &amp;&amp; sub(st_fx-&gt;lp_sp_enr_fx, 1536) &lt; 0 &amp;&amp;</w:t>
      </w:r>
    </w:p>
    <w:p w14:paraId="496029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L_sub(st_fx-&gt;last_core_brate_fx, SID_2k40) &gt; 0 &amp;&amp; ( sub( st_fx-&gt;last_core_fx, HQ_CORE )==0  || burst_ho_cnt &gt; 0 ) &amp;&amp; sub(st_fx-&gt;lp_sp_enr_fx, 1536) &lt; 0 &amp;&amp;</w:t>
      </w:r>
    </w:p>
    <w:p w14:paraId="0933C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sub(sub(sp_enr, st_fx-&gt;lp_sp_enr_fx), 1024) &gt; 0 &amp;&amp; sub(sp_enr, 1536) &gt; 0 )</w:t>
      </w:r>
    </w:p>
    <w:p w14:paraId="229050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575F4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st_fx-&gt;lp_sp_enr_fx = sp_enr;</w:t>
      </w:r>
    </w:p>
    <w:p w14:paraId="69230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-269,7 +271,7 @@</w:t>
      </w:r>
    </w:p>
    <w:p w14:paraId="0020F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0C49C6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((st_fx-&gt;cng_cnt_fx == 0) &amp;&amp;</w:t>
      </w:r>
    </w:p>
    <w:p w14:paraId="05468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sub(st_fx-&gt;lp_sp_enr_fx, 1536) &gt; 0 &amp;&amp;</w:t>
      </w:r>
    </w:p>
    <w:p w14:paraId="7D5F8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(sub(add(st_fx-&gt;lp_sp_enr_fx,1024 /* 4.0, Q8 */), sp_enr) &lt; 0) &amp;&amp;</w:t>
      </w:r>
    </w:p>
    <w:p w14:paraId="55E166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(sub(add(st_lp_sp_enr, 1024 /* 4.0, Q8 */), sp_enr) &lt; 0) &amp;&amp;</w:t>
      </w:r>
    </w:p>
    <w:p w14:paraId="432EB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(st_fx-&gt;first_CNG_fx !=0 ) &amp;&amp;</w:t>
      </w:r>
    </w:p>
    <w:p w14:paraId="733AA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(st_fx-&gt;old_enr_index_fx&gt;=0) &amp;&amp;</w:t>
      </w:r>
    </w:p>
    <w:p w14:paraId="2C7685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(L_sub(st_fx-&gt;last_core_brate_fx, SID_2k40) &gt; 0)) ||</w:t>
      </w:r>
    </w:p>
    <w:p w14:paraId="59DCA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26442-g20/c-code/lib_enc/comvad_decision.c 26442-g30/c-code/lib_enc/comvad_decision.c</w:t>
      </w:r>
    </w:p>
    <w:p w14:paraId="02393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16:34:38.000000000 +0200</w:t>
      </w:r>
    </w:p>
    <w:p w14:paraId="686B28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16:47:59.411473000 +0200</w:t>
      </w:r>
    </w:p>
    <w:p w14:paraId="720C8E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-716,8 +716,8 @@</w:t>
      </w:r>
    </w:p>
    <w:p w14:paraId="66B9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7F5766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6FBE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84EA0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IF(L_sub(snr_flux, 67108862/* 2.0 Q25 */) &gt; 0</w:t>
      </w:r>
    </w:p>
    <w:p w14:paraId="1B65E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60397976/* 1.8 Q25 */) &gt; 0)</w:t>
      </w:r>
    </w:p>
    <w:p w14:paraId="2F5336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IF(L_sub(snr_flux, 83886078/* 2.5 Q25 */) &gt; 0</w:t>
      </w:r>
    </w:p>
    <w:p w14:paraId="267141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67108862/* 2.0 Q25 */) &gt; 0)</w:t>
      </w:r>
    </w:p>
    <w:p w14:paraId="61E8E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3FB8C5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2E871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106EC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-747,7 +747,7 @@</w:t>
      </w:r>
    </w:p>
    <w:p w14:paraId="0471C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D221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F0350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IF(L_sub(snr_flux, 73819748/* 2.2 Q25 */) &gt; 0</w:t>
      </w:r>
    </w:p>
    <w:p w14:paraId="7D2C5B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50331647/* 1.5 Q25 */) &gt; 0)</w:t>
      </w:r>
    </w:p>
    <w:p w14:paraId="29B7C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57042532/* 1.7 Q25 */) &gt; 0)</w:t>
      </w:r>
    </w:p>
    <w:p w14:paraId="0B7AC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007E6C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0D0AD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749CC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-803,7 +803,7 @@</w:t>
      </w:r>
    </w:p>
    <w:p w14:paraId="3D72C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776C7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AF2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47F9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IF(add(vad_flag, vada_flag) == 0)</w:t>
      </w:r>
    </w:p>
    <w:p w14:paraId="1D7CC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IF(vad_flag == 0)</w:t>
      </w:r>
    </w:p>
    <w:p w14:paraId="578963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AC3D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IF(sub(st-&gt;bg_energy_count, 512) == 0)</w:t>
      </w:r>
    </w:p>
    <w:p w14:paraId="06B5D7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108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26442-g20/c-code/lib_enc/core_enc_ol.c 26442-g30/c-code/lib_enc/core_enc_ol.c</w:t>
      </w:r>
    </w:p>
    <w:p w14:paraId="59FC10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16:34:58.000000000 +0200</w:t>
      </w:r>
    </w:p>
    <w:p w14:paraId="3606A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16:47:59.476448000 +0200</w:t>
      </w:r>
    </w:p>
    <w:p w14:paraId="383C0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-41,6 +41,7 @@</w:t>
      </w:r>
    </w:p>
    <w:p w14:paraId="719BFB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80E3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23C3AA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24691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vad_flag_dtx,</w:t>
      </w:r>
    </w:p>
    <w:p w14:paraId="6DF3EF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Q_new,</w:t>
      </w:r>
    </w:p>
    <w:p w14:paraId="4240A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46005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AEB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-475,9 +476,12 @@</w:t>
      </w:r>
    </w:p>
    <w:p w14:paraId="6AEFD9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E7AF1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1DA133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3314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IF(st-&gt;Opt_DTX_ON_fx != 0 &amp;&amp; vad_flag_dtx != 0)</w:t>
      </w:r>
    </w:p>
    <w:p w14:paraId="5EA2E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B548A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654E8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FB16F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0B9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C11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B3B7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st-&gt;Opt_DTX_ON_fx != 0 )</w:t>
      </w:r>
    </w:p>
    <w:p w14:paraId="59A0F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434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26442-g20/c-code/lib_enc/dtx_fx.c 26442-g30/c-code/lib_enc/dtx_fx.c</w:t>
      </w:r>
    </w:p>
    <w:p w14:paraId="011AE1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16:34:42.000000000 +0200</w:t>
      </w:r>
    </w:p>
    <w:p w14:paraId="7F506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16:47:59.506441000 +0200</w:t>
      </w:r>
    </w:p>
    <w:p w14:paraId="4BB3E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+452,17 @@</w:t>
      </w:r>
    </w:p>
    <w:p w14:paraId="50911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9F44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7BC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4A3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E2E4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208D67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st_fx-&gt;Opt_RF_ON &amp;&amp; L_sub(st_fx-&gt;total_brate_fx, ACELP_13k20) != 0 )</w:t>
      </w:r>
    </w:p>
    <w:p w14:paraId="6BDA56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2358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reset_rf_indices(st_fx);</w:t>
      </w:r>
    </w:p>
    <w:p w14:paraId="49E241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7EAF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st_fx-&gt;Opt_RF_ON = 0;</w:t>
      </w:r>
    </w:p>
    <w:p w14:paraId="5CD8C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344F8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st_fx-&gt;rf_mode = 0;</w:t>
      </w:r>
    </w:p>
    <w:p w14:paraId="08085B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3A0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BCEA5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and limit the encoded bandwidth */</w:t>
      </w:r>
    </w:p>
    <w:p w14:paraId="11B520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IF ( sub(st_fx-&gt;codec_mode, MODE2) == 0 )</w:t>
      </w:r>
    </w:p>
    <w:p w14:paraId="6CB36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3A20D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26442-g20/c-code/lib_enc/enc_acelp_tcx_main.c 26442-g30/c-code/lib_enc/enc_acelp_tcx_main.c</w:t>
      </w:r>
    </w:p>
    <w:p w14:paraId="190A8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16:34:49.000000000 +0200</w:t>
      </w:r>
    </w:p>
    <w:p w14:paraId="43911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16:47:59.513447000 +0200</w:t>
      </w:r>
    </w:p>
    <w:p w14:paraId="307401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+25,7 @@</w:t>
      </w:r>
    </w:p>
    <w:p w14:paraId="6D590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AA02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/* o  : floating pitch for each subframe    */</w:t>
      </w:r>
    </w:p>
    <w:p w14:paraId="3E5B0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45336F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13E2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29B032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6789DC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ED74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-60,8 +61,8 @@</w:t>
      </w:r>
    </w:p>
    <w:p w14:paraId="12E9B5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core_encode_openloop( st, coder_type,</w:t>
      </w:r>
    </w:p>
    <w:p w14:paraId="2AF413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pitch,</w:t>
      </w:r>
    </w:p>
    <w:p w14:paraId="709D9C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voicing, Aw, lsp_new, lsp_mid,</w:t>
      </w:r>
    </w:p>
    <w:p w14:paraId="6986C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pitch_buf, voice_factors, ptr_bwe_exc</w:t>
      </w:r>
    </w:p>
    <w:p w14:paraId="720832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, vad_hover_flag, *Q_new, *shift );</w:t>
      </w:r>
    </w:p>
    <w:p w14:paraId="3F8A94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pitch_buf, voice_factors, ptr_bwe_exc,</w:t>
      </w:r>
    </w:p>
    <w:p w14:paraId="42771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       vad_hover_flag, vad_flag_dtx , *Q_new, *shift );</w:t>
      </w:r>
    </w:p>
    <w:p w14:paraId="6D50E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539AD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ELSE</w:t>
      </w:r>
    </w:p>
    <w:p w14:paraId="7536A5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{</w:t>
      </w:r>
    </w:p>
    <w:p w14:paraId="4C73D1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26442-g20/c-code/lib_enc/energy.c 26442-g30/c-code/lib_enc/energy.c</w:t>
      </w:r>
    </w:p>
    <w:p w14:paraId="1241D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16:34:37.000000000 +0200</w:t>
      </w:r>
    </w:p>
    <w:p w14:paraId="03A3F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16:47:59.561421000 +0200</w:t>
      </w:r>
    </w:p>
    <w:p w14:paraId="4582E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-203,6 +203,7 @@</w:t>
      </w:r>
    </w:p>
    <w:p w14:paraId="4972D4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*ltd_stable_rate = st-&gt;ltd_stable_rate;</w:t>
      </w:r>
    </w:p>
    <w:p w14:paraId="555BC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bandwith = st-&gt;bw_index;</w:t>
      </w:r>
    </w:p>
    <w:p w14:paraId="3CB94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cmp_tmp;</w:t>
      </w:r>
    </w:p>
    <w:p w14:paraId="2A080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T_VAD_EXP exp_frame_energy_amendment;</w:t>
      </w:r>
    </w:p>
    <w:p w14:paraId="1104D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10B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move32();</w:t>
      </w:r>
    </w:p>
    <w:p w14:paraId="33FDD2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B7B2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-250,10 +251,18 @@</w:t>
      </w:r>
    </w:p>
    <w:p w14:paraId="2E9FA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(sub(f_tonality_rate[1],8192/* 0.5 Q14 */)&lt;0) &amp;&amp; (sub(ltd_stable_rate[1],1966/* 0.06 Q15 */)&lt;0)</w:t>
      </w:r>
    </w:p>
    <w:p w14:paraId="3D0AF2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L_sub(snr, 83886080) &lt; 0)</w:t>
      </w:r>
    </w:p>
    <w:p w14:paraId="680B7A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6C7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 sub(st-&gt;frameloop, 50) &lt; 0 )</w:t>
      </w:r>
    </w:p>
    <w:p w14:paraId="2B619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59FDC7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exp_frame_energy_amendment.s32Mantissa = VAD_L_div(exp_frame_energy.s32Mantissa, 10, exp_frame_energy.s16Exp, 0, &amp;q_divout);</w:t>
      </w:r>
    </w:p>
    <w:p w14:paraId="77EE21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exp_frame_energy_amendment.s16Exp = q_divout;</w:t>
      </w:r>
    </w:p>
    <w:p w14:paraId="05874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t_bg_energy_sum = VAD_AddExp(t_bg_energy_sum,exp_frame_energy_amendment);</w:t>
      </w:r>
    </w:p>
    <w:p w14:paraId="32A54A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0A1FD8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2AFE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31F1F3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t_bg_energy_sum = VAD_AddExp(t_bg_energy_sum,exp_frame_energy);</w:t>
      </w:r>
    </w:p>
    <w:p w14:paraId="2A121F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5398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61EE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update_sb_bg_energy(sb_bg_energy, &amp;st-&gt;tbg_energy_count, p_scale_sb_energy, SNR_sb_num, frame_sb_energy, st-&gt;frame_sb_energy_scale,</w:t>
      </w:r>
    </w:p>
    <w:p w14:paraId="4B7433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29490/* 0.90 Q15 */, 3, 26214);</w:t>
      </w:r>
    </w:p>
    <w:p w14:paraId="43F0B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29490/* 0.90 Q15 */, 3, 5242/* 0.01 Q19 */);//5243</w:t>
      </w:r>
    </w:p>
    <w:p w14:paraId="03D16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11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E7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56E2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-262,7 +271,16 @@</w:t>
      </w:r>
    </w:p>
    <w:p w14:paraId="7CCEC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38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IF(sub(st-&gt;bg_update_count, 16) &lt; 0)</w:t>
      </w:r>
    </w:p>
    <w:p w14:paraId="29365E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5E04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sub(st-&gt;frameloop, 50) &lt; 0)</w:t>
      </w:r>
    </w:p>
    <w:p w14:paraId="276058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62BA8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43DFBA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79107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076803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606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5907C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A21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t_bg_energy_sum = VAD_AddExp(t_bg_energy_sum, exp_frame_energy);</w:t>
      </w:r>
    </w:p>
    <w:p w14:paraId="23E83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E247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update_sb_bg_energy(sb_bg_energy, &amp;st-&gt;tbg_energy_count, p_scale_sb_energy, SNR_sb_num, frame_sb_energy, st-&gt;frame_sb_energy_scale,</w:t>
      </w:r>
    </w:p>
    <w:p w14:paraId="771CD5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31456/* 0.96 Q15 */, 4, 20971/* 0.04 Q19 */);</w:t>
      </w:r>
    </w:p>
    <w:p w14:paraId="28392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610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-290,7 +308,16 @@</w:t>
      </w:r>
    </w:p>
    <w:p w14:paraId="2B8B6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/*ELSE IF(L_sub(tmp, -1) == 0) fixed bug*/</w:t>
      </w:r>
    </w:p>
    <w:p w14:paraId="1DAAD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IF(cmp_tmp &lt; 0)</w:t>
      </w:r>
    </w:p>
    <w:p w14:paraId="3F1AC3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0C483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IF(sub(st-&gt;frameloop, 50) &lt; 0)</w:t>
      </w:r>
    </w:p>
    <w:p w14:paraId="0DEDD8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788EAA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exp_frame_energy_amendment.s32Mantissa = VAD_L_div(exp_frame_energy.s32Mantissa, 10, exp_frame_energy.s16Exp, 0, &amp;q_divout);</w:t>
      </w:r>
    </w:p>
    <w:p w14:paraId="143D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exp_frame_energy_amendment.s16Exp = q_divout;</w:t>
      </w:r>
    </w:p>
    <w:p w14:paraId="12827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t_bg_energy_sum = VAD_AddExp(t_bg_energy_sum,exp_frame_energy_amendment);</w:t>
      </w:r>
    </w:p>
    <w:p w14:paraId="311DD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17CB7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8A2C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68431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t_bg_energy_sum = VAD_AddExp(t_bg_energy_sum, exp_frame_energy);</w:t>
      </w:r>
    </w:p>
    <w:p w14:paraId="707F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7CEA4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update_sb_bg_energy(sb_bg_energy, &amp;st-&gt;tbg_energy_count, p_scale_sb_energy, SNR_sb_num, frame_sb_energy, st-&gt;frame_sb_energy_scale,</w:t>
      </w:r>
    </w:p>
    <w:p w14:paraId="7D96F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31456/* 0.96 Q15 */, 4, 20971/* 0.04 Q19 */);</w:t>
      </w:r>
    </w:p>
    <w:p w14:paraId="22EE4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962E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-300,14 +327,32 @@</w:t>
      </w:r>
    </w:p>
    <w:p w14:paraId="5212F9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cmp_pre_frame = VAD_L_CMP(t_bg_energy, st-&gt;scale_t_bg_energy, exp_frame_energy.s32Mantissa, exp_frame_energy.s16Exp);</w:t>
      </w:r>
    </w:p>
    <w:p w14:paraId="3CF54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IF(cmp_pre_frame&gt;0)</w:t>
      </w:r>
    </w:p>
    <w:p w14:paraId="2A057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E41FB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345483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9404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23048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006CC9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68770C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A349C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0F66A9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70859E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510E98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805A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4BB99D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31129/* 0.95 Q15 */, 4, 26214/* 0.05 Q19 */);</w:t>
      </w:r>
    </w:p>
    <w:p w14:paraId="2ACFA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F42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19FA0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43DC1D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E682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2DF9E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7CAB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34CD24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3D103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3121D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9AB7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1F42D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4F8CF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6D4D5A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B98C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3E3A7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31456/* 0.96 Q15 */, 4, 20971/* 0.04 Q19 */);</w:t>
      </w:r>
    </w:p>
    <w:p w14:paraId="637BC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995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-323,11 +368,11 @@</w:t>
      </w:r>
    </w:p>
    <w:p w14:paraId="7AF35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C7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(cmp_pre_frame &gt; 0) &amp;&amp; (cmp_lt_frame &gt; 0) )</w:t>
      </w:r>
    </w:p>
    <w:p w14:paraId="68BCEB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94C2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tmpQ = add(4, st-&gt;frame_sb_energy_scale);</w:t>
      </w:r>
    </w:p>
    <w:p w14:paraId="0FEEED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tmpQ = add(3, st-&gt;frame_sb_energy_scale);</w:t>
      </w:r>
    </w:p>
    <w:p w14:paraId="5C0AA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06FA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7661F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sb_bg_energy_ti = MUL_F(sb_bg_energy[i], 31456/* 0.96 Q15 */);</w:t>
      </w:r>
    </w:p>
    <w:p w14:paraId="27C1B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tmp = MUL_F(frame_sb_energy[i], 20971/* 0.04 Q19 */);</w:t>
      </w:r>
    </w:p>
    <w:p w14:paraId="4D415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sb_bg_energy_ti = MUL_F(sb_bg_energy[i], 29490/* 0.90 Q15 */);</w:t>
      </w:r>
    </w:p>
    <w:p w14:paraId="5FFBB0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            tmp = MUL_F(frame_sb_energy[i], 26214/* 0.10 Q18 */);</w:t>
      </w:r>
    </w:p>
    <w:p w14:paraId="55BFC5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sb_bg_energy[i] = VAD_L_ADD(sb_bg_energy_ti, p_scale_sb_energy[i], tmp, tmpQ, &amp;p_scale_sb_energy[i]);</w:t>
      </w:r>
    </w:p>
    <w:p w14:paraId="390F3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move32();</w:t>
      </w:r>
    </w:p>
    <w:p w14:paraId="172BEB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}</w:t>
      </w:r>
    </w:p>
    <w:p w14:paraId="0AF9E5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diff -rwNBu 26442-g20/c-code/lib_enc/evs_enc_fx.c 26442-g30/c-code/lib_enc/evs_enc_fx.c</w:t>
      </w:r>
    </w:p>
    <w:p w14:paraId="2FDEDF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14290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16:47:59.567429000 +0200</w:t>
      </w:r>
    </w:p>
    <w:p w14:paraId="040C1B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-286,8 +286,8 @@</w:t>
      </w:r>
    </w:p>
    <w:p w14:paraId="5F880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16FB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/* Call main encoding function */</w:t>
      </w:r>
    </w:p>
    <w:p w14:paraId="36244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enc_acelp_tcx_main( old_inp_16k + L_INP_MEM, st, coder_type, pitch, voicing, Aw, lsp_new, lsp_mid,</w:t>
      </w:r>
    </w:p>
    <w:p w14:paraId="281AAA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st-&gt;hFdCngEnc_fx, bwe_exc_extended, voice_factors, pitch_buf</w:t>
      </w:r>
    </w:p>
    <w:p w14:paraId="21FC0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vad_hover_flag, &amp;Q_new, &amp;shift );</w:t>
      </w:r>
    </w:p>
    <w:p w14:paraId="5D51E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st-&gt;hFdCngEnc_fx, bwe_exc_extended, voice_factors, pitch_buf,</w:t>
      </w:r>
    </w:p>
    <w:p w14:paraId="2A9DB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vad_flag, &amp;Q_new, &amp;shift);</w:t>
      </w:r>
    </w:p>
    <w:p w14:paraId="7FAB4B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6973B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17BC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codec switching</w:t>
      </w:r>
    </w:p>
    <w:p w14:paraId="320AE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26442-g20/c-code/lib_enc/init_enc_fx.c 26442-g30/c-code/lib_enc/init_enc_fx.c</w:t>
      </w:r>
    </w:p>
    <w:p w14:paraId="6710DE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16:34:41.000000000 +0200</w:t>
      </w:r>
    </w:p>
    <w:p w14:paraId="0D27E1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16:47:59.677426000 +0200</w:t>
      </w:r>
    </w:p>
    <w:p w14:paraId="4DFD09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-397,7 +397,7 @@</w:t>
      </w:r>
    </w:p>
    <w:p w14:paraId="7F5C52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&amp;st_fx-&gt;bcg_flux_init_fx, &amp;st_fx-&gt;nb_active_frames_he1_fx, &amp;st_fx-&gt;hangover_cnt_he1_fx,</w:t>
      </w:r>
    </w:p>
    <w:p w14:paraId="13C3C7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&amp;st_fx-&gt;L_vad_flag_reg_H_fx, &amp;st_fx-&gt;L_vad_flag_reg_L_fx, &amp;st_fx-&gt;L_vad_prim_reg_fx, &amp;st_fx-&gt;vad_flag_cnt_50_fx,</w:t>
      </w:r>
    </w:p>
    <w:p w14:paraId="58C209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&amp;st_fx-&gt;vad_prim_cnt_16_fx, &amp;st_fx-&gt;hangover_cnt_dtx_fx, &amp;st_fx-&gt;hangover_cnt_music_fx );</w:t>
      </w:r>
    </w:p>
    <w:p w14:paraId="26FDD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3108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st_fx-&gt;Pos_relE_cnt = 5120; move16();   /*20.0f*/</w:t>
      </w:r>
    </w:p>
    <w:p w14:paraId="5BDC7B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st_fx-&gt;nb_active_frames_HE_SAD_fx = 0;</w:t>
      </w:r>
    </w:p>
    <w:p w14:paraId="348708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B629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avoid uninitialized memory access */</w:t>
      </w:r>
    </w:p>
    <w:p w14:paraId="4FCA2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26442-g20/c-code/lib_enc/io_enc_fx.c 26442-g30/c-code/lib_enc/io_enc_fx.c</w:t>
      </w:r>
    </w:p>
    <w:p w14:paraId="19B45D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3774A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16:47:59.684420000 +0200</w:t>
      </w:r>
    </w:p>
    <w:p w14:paraId="108C5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-1019,18 +1019,15 @@</w:t>
      </w:r>
    </w:p>
    <w:p w14:paraId="742D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fprintf(stdout, "                                             *VBR mode (average bitrate),\n");</w:t>
      </w:r>
    </w:p>
    <w:p w14:paraId="7DFC0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7A915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CBC59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20BEB8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FC68D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0F385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00C31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57EAB8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B7B7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3D169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27DE1E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0F4D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3BE74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8FF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5924F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7A7930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1646C5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340B8E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3A6AD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2EF921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26802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-1038,16 +1035,17 @@</w:t>
      </w:r>
    </w:p>
    <w:p w14:paraId="1E9B5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8B9D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1D671D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F217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3D76D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322E5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3CD5E7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752960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4F6E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4A779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6960DB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43DA2C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encoder produces TS26.445 Annex A.2.6 Mime Storage Format, (not RFC4867 Format)\n");</w:t>
      </w:r>
    </w:p>
    <w:p w14:paraId="23DA2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The encoder produces TS26.445 Annex A.2.6 Mime Storage Format, (not RFC4867 Mime Format).\n");</w:t>
      </w:r>
    </w:p>
    <w:p w14:paraId="030B9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6DDF4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8CDA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74FD6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8552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35FC2C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264A8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3D836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26442-g20/c-code/lib_enc/pre_proc_fx.c 26442-g30/c-code/lib_enc/pre_proc_fx.c</w:t>
      </w:r>
    </w:p>
    <w:p w14:paraId="68A8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13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16:47:59.766448000 +0200</w:t>
      </w:r>
    </w:p>
    <w:p w14:paraId="495C00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-114,6 +114,8 @@</w:t>
      </w:r>
    </w:p>
    <w:p w14:paraId="699DD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sp_aud_decision0;</w:t>
      </w:r>
    </w:p>
    <w:p w14:paraId="66DFCC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last_core_orig;</w:t>
      </w:r>
    </w:p>
    <w:p w14:paraId="32A23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headroom;</w:t>
      </w:r>
    </w:p>
    <w:p w14:paraId="132325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old_pitch1;</w:t>
      </w:r>
    </w:p>
    <w:p w14:paraId="4671F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205E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E7B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748C4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Initializations</w:t>
      </w:r>
    </w:p>
    <w:p w14:paraId="454F32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-255,9 +257,12 @@</w:t>
      </w:r>
    </w:p>
    <w:p w14:paraId="0A5991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&amp;(st-&gt;vad_st),realBuffer, imagBuffer, cldfbScale-&gt;lb_scale, &amp;cldfb_addition,</w:t>
      </w:r>
    </w:p>
    <w:p w14:paraId="2921D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enerBuffer, enerBuffer_exp,st-&gt;cldfbAna_Fx-&gt;no_channels, *vad_flag );</w:t>
      </w:r>
    </w:p>
    <w:p w14:paraId="11A17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D3B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9FA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 st-&gt;Pos_relE_cnt, 20) &lt; 0)          /* Ensure the level is high enough and cldfb decision is reliable */</w:t>
      </w:r>
    </w:p>
    <w:p w14:paraId="2957A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1EF4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7307F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13CF13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 *vad_flag != 0 &amp;&amp; vad_flag_cldfb == 0 )</w:t>
      </w:r>
    </w:p>
    <w:p w14:paraId="0A318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IF (*vad_flag != 0 &amp;&amp; vad_flag_cldfb == 0)</w:t>
      </w:r>
    </w:p>
    <w:p w14:paraId="29E67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0A753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*localVAD = 0;</w:t>
      </w:r>
    </w:p>
    <w:p w14:paraId="4E42D1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move16();</w:t>
      </w:r>
    </w:p>
    <w:p w14:paraId="74668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-265,7 +270,7 @@</w:t>
      </w:r>
    </w:p>
    <w:p w14:paraId="1D8B2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7F73AA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135C21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move16();</w:t>
      </w:r>
    </w:p>
    <w:p w14:paraId="507A68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304E8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E5F0E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apply DTX hangover for CNG analysis */</w:t>
      </w:r>
    </w:p>
    <w:p w14:paraId="4FC907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vad_flag_dtx = dtx_hangover_addition_fx( st, *localVAD, *vad_flag, sub(st-&gt;lp_speech_fx,st-&gt;lp_noise_fx), cldfb_addition,  vad_hover_flag );</w:t>
      </w:r>
    </w:p>
    <w:p w14:paraId="6E2BE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9FFD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-291,6 +296,18 @@</w:t>
      </w:r>
    </w:p>
    <w:p w14:paraId="62D13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*Etot, &amp;st-&gt;Etot_last_fx, &amp;st-&gt;Etot_v_h2_fx,  *Q_new , Le_min_scaled );</w:t>
      </w:r>
    </w:p>
    <w:p w14:paraId="0E689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B3E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sub(*Etot, st-&gt;lp_speech_fx); /* Q8 */    /* relE = *Etot - st-&gt;lp_speech;*/</w:t>
      </w:r>
    </w:p>
    <w:p w14:paraId="7D052B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5A2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test();</w:t>
      </w:r>
    </w:p>
    <w:p w14:paraId="00312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sub(relE, 384) &gt; 0 )     /*relE &gt; 1.5 */</w:t>
      </w:r>
    </w:p>
    <w:p w14:paraId="7968E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956E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2698C2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4D693B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}</w:t>
      </w:r>
    </w:p>
    <w:p w14:paraId="5919A9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ELSE IF (relE &lt; 0 &amp;&amp; *vad_flag == 1)</w:t>
      </w:r>
    </w:p>
    <w:p w14:paraId="48896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2FDA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add(st-&gt;Pos_relE_cnt, 1);</w:t>
      </w:r>
    </w:p>
    <w:p w14:paraId="55E33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7FA3A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5AC90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correlation_shift_fx( st-&gt;totalNoise_fx );</w:t>
      </w:r>
    </w:p>
    <w:p w14:paraId="683D98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FEB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4F7AC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+469,9 @@</w:t>
      </w:r>
    </w:p>
    <w:p w14:paraId="339567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5B90B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7020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A628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st-&gt;pitO_fx;</w:t>
      </w:r>
    </w:p>
    <w:p w14:paraId="45689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586BA7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50B8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164A3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37A7A8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5F40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-464,7 +484,7 @@</w:t>
      </w:r>
    </w:p>
    <w:p w14:paraId="6E10D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84A2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700EF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5C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*vad_flag, A );</w:t>
      </w:r>
    </w:p>
    <w:p w14:paraId="1712A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old_pitch1, corr_shift, *vad_flag, A );</w:t>
      </w:r>
    </w:p>
    <w:p w14:paraId="415693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541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011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005F3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26442-g20/c-code/lib_enc/stat_enc_fx.h 26442-g30/c-code/lib_enc/stat_enc_fx.h</w:t>
      </w:r>
    </w:p>
    <w:p w14:paraId="6111FF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16:35:05.000000000 +0200</w:t>
      </w:r>
    </w:p>
    <w:p w14:paraId="0A8CB6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16:47:59.454447000 +0200</w:t>
      </w:r>
    </w:p>
    <w:p w14:paraId="5339DA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-1212,6 +1212,7 @@</w:t>
      </w:r>
    </w:p>
    <w:p w14:paraId="6D82F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DFCD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finalVAD;</w:t>
      </w:r>
    </w:p>
    <w:p w14:paraId="28D100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Word8 flag_noisy_speech_snr;              /*encoder detector for noisy speech*/</w:t>
      </w:r>
    </w:p>
    <w:p w14:paraId="75001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Pos_relE_cnt;                      /* Number of frames between positive relE */</w:t>
      </w:r>
    </w:p>
    <w:p w14:paraId="1FE9F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73A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fscale;</w:t>
      </w:r>
    </w:p>
    <w:p w14:paraId="09C40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sr_core;</w:t>
      </w:r>
    </w:p>
    <w:p w14:paraId="416708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26442-g20/c-code/lib_enc/swb_pre_proc_fx.c 26442-g30/c-code/lib_enc/swb_pre_proc_fx.c</w:t>
      </w:r>
    </w:p>
    <w:p w14:paraId="28BB4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32E84B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16:47:59.701432000 +0200</w:t>
      </w:r>
    </w:p>
    <w:p w14:paraId="14A5D3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-235,9 +235,13 @@</w:t>
      </w:r>
    </w:p>
    <w:p w14:paraId="38AB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set16_fx( old_input_fx, 0, Sample_Delay_SWB_BWE );</w:t>
      </w:r>
    </w:p>
    <w:p w14:paraId="1640E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st_fx-&gt;old_fdbwe_speech_fx + L_FRAME32k - Sample_Delay_SWB_BWE, st_fx-&gt;old_input_fx, Sample_Delay_SWB_BWE );</w:t>
      </w:r>
    </w:p>
    <w:p w14:paraId="51FE23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9BEA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sub(st_fx-&gt;extl_fx, WB_BWE ) != 0)</w:t>
      </w:r>
    </w:p>
    <w:p w14:paraId="017B5C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9F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old_input_fx, st_fx-&gt;L_old_wtda_swb_fx, L_FRAME32k );</w:t>
      </w:r>
    </w:p>
    <w:p w14:paraId="28745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A6C9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9C3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501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84A5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7C76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sub(st_fx-&gt;extl_fx, SWB_BWE) != 0 &amp;&amp; sub(st_fx-&gt;extl_fx, FB_BWE) != 0 )</w:t>
      </w:r>
    </w:p>
    <w:p w14:paraId="37282F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A572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26442-g20/c-code/lib_enc/vad_param_updt_fx.c 26442-g30/c-code/lib_enc/vad_param_updt_fx.c</w:t>
      </w:r>
    </w:p>
    <w:p w14:paraId="351E3E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16:34:45.000000000 +0200</w:t>
      </w:r>
    </w:p>
    <w:p w14:paraId="64440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16:47:59.617442000 +0200</w:t>
      </w:r>
    </w:p>
    <w:p w14:paraId="21DFC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208D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 /* i/o: state structure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*/</w:t>
      </w:r>
    </w:p>
    <w:p w14:paraId="62DC4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37A2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65BB3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5A985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21BCE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76227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                                                 Q12 */</w:t>
      </w:r>
    </w:p>
    <w:p w14:paraId="3BA0A4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-143,7 +144,7 @@</w:t>
      </w:r>
    </w:p>
    <w:p w14:paraId="1CCED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voice_tmp = round_fx(L_tmp); /*Q15 */</w:t>
      </w:r>
    </w:p>
    <w:p w14:paraId="45D646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575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abs(pitch[0] - *pitO) + abs(pitch[1] - pitch[0]) + abs(pitch[2] - pitch[1]) */</w:t>
      </w:r>
    </w:p>
    <w:p w14:paraId="59FE1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pitch_tmp = abs_s(sub(pitch[0],st_fx-&gt;pitO_fx)); /*Q0 */</w:t>
      </w:r>
    </w:p>
    <w:p w14:paraId="0338C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pitch_tmp = abs_s( sub( pitch[0], old_pitch1 ) ); /*Q0 */</w:t>
      </w:r>
    </w:p>
    <w:p w14:paraId="35734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add(pitch_tmp,abs_s(sub(pitch[1],pitch[0]))); /*Q0 */</w:t>
      </w:r>
    </w:p>
    <w:p w14:paraId="218A2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add(pitch_tmp,abs_s(sub(pitch[2],pitch[1]))); /*Q0 */</w:t>
      </w:r>
    </w:p>
    <w:p w14:paraId="4B7C63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0DC3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26442-g20/c-code/readme.txt 26442-g30/c-code/readme.txt</w:t>
      </w:r>
    </w:p>
    <w:p w14:paraId="7118C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16:35:07.000000000 +0200</w:t>
      </w:r>
    </w:p>
    <w:p w14:paraId="5FC9A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16:47:59.327476000 +0200</w:t>
      </w:r>
    </w:p>
    <w:p w14:paraId="55E25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-30,7 +30,7 @@</w:t>
      </w:r>
    </w:p>
    <w:p w14:paraId="67593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such as an HP (HP-UX) or a Sun, then binary files will need to be modified</w:t>
      </w:r>
    </w:p>
    <w:p w14:paraId="65DB2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by swapping the byte order in the files.</w:t>
      </w:r>
    </w:p>
    <w:p w14:paraId="23585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266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-The input and output files (*.8k, 16k, 32k, 48k) are 16-bit signed</w:t>
      </w:r>
    </w:p>
    <w:p w14:paraId="7363E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+The input and output files (*.8k, *.16k, *.32k, *.48k) are 16-bit signed</w:t>
      </w:r>
    </w:p>
    <w:p w14:paraId="5AAD84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4DB3F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206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Encoder produces bitstream files in either ITU G.192 or EVS-MIME file</w:t>
      </w:r>
    </w:p>
    <w:p w14:paraId="5117B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-65,7 +65,7 @@</w:t>
      </w:r>
    </w:p>
    <w:p w14:paraId="172AA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appropriate for media file storage or as format for email/MMS</w:t>
      </w:r>
    </w:p>
    <w:p w14:paraId="5A199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attachments. </w:t>
      </w:r>
    </w:p>
    <w:p w14:paraId="22F56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2785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-Encoder: With the "-mime" option, the encoder always produces EVS-mime </w:t>
      </w:r>
    </w:p>
    <w:p w14:paraId="5347A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+Encoder: With the "-mime" option, the encoder always produces EVS-mime storage</w:t>
      </w:r>
    </w:p>
    <w:p w14:paraId="7E26E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specified in TS26.445 Annex A.2.6. The AMRWB-mime(RFC4867) storage </w:t>
      </w:r>
    </w:p>
    <w:p w14:paraId="35B36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is not supported by the encoder. </w:t>
      </w:r>
    </w:p>
    <w:p w14:paraId="3E832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00E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-127,17 +127,15 @@</w:t>
      </w:r>
    </w:p>
    <w:p w14:paraId="434FB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64CC4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0B69E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</w:t>
      </w:r>
    </w:p>
    <w:p w14:paraId="77F694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9BE3A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1E56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78B45E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3AA0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</w:t>
      </w:r>
    </w:p>
    <w:p w14:paraId="482C8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-input_file       : Input signal filename</w:t>
      </w:r>
    </w:p>
    <w:p w14:paraId="6FBC32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: Output bitstream filename</w:t>
      </w:r>
    </w:p>
    <w:p w14:paraId="21FCD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+input_file       : Input signal filename (*.8k, *.16k, *.32k, *.48k)</w:t>
      </w:r>
    </w:p>
    <w:p w14:paraId="7C0395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: Output bitstream filename (*.192)</w:t>
      </w:r>
    </w:p>
    <w:p w14:paraId="308A8B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20B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57165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FFF2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4AA9D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: default is deactivated</w:t>
      </w:r>
    </w:p>
    <w:p w14:paraId="709F7E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31BD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43D6E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592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-145,15 +143,17 @@</w:t>
      </w:r>
    </w:p>
    <w:p w14:paraId="738A4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-rf p o          : Activate channel-aware mode for WB and SWB signal at 13.2kbps,</w:t>
      </w:r>
    </w:p>
    <w:p w14:paraId="1A6549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3AAEB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</w:t>
      </w:r>
    </w:p>
    <w:p w14:paraId="5CCD0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contains the values of p and o separated by a space,</w:t>
      </w:r>
    </w:p>
    <w:p w14:paraId="41228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6541D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8E9B8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29472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2909C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"nb_frames B"</w:t>
      </w:r>
    </w:p>
    <w:p w14:paraId="76243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66823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2C9E7A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encoder produces TS26.445 Annex A.2.6 Mime Storage Format, (not RFC4867 Format)</w:t>
      </w:r>
    </w:p>
    <w:p w14:paraId="56C8C9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The encoder produces TS26.445 Annex A.2.6 Mime Storage Format, (not RFC4867 Mime Format).</w:t>
      </w:r>
    </w:p>
    <w:p w14:paraId="6FEFC8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5CDE4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55BD5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5BE9B6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FF85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705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7E0884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-165,21 +165,27 @@</w:t>
      </w:r>
    </w:p>
    <w:p w14:paraId="27D303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Mandatory parameters:</w:t>
      </w:r>
    </w:p>
    <w:p w14:paraId="6527C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---------------------</w:t>
      </w:r>
    </w:p>
    <w:p w14:paraId="43233B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 : Output sampling rate in kHz (8, 16, 32 or 48)</w:t>
      </w:r>
    </w:p>
    <w:p w14:paraId="39AE15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 : Input bitstream filename or RTP packet filename (in VOIP mode)</w:t>
      </w:r>
    </w:p>
    <w:p w14:paraId="667AF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-output_file       : Output speech filename</w:t>
      </w:r>
    </w:p>
    <w:p w14:paraId="179C45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  : Input bitstream filename (*.192) or RTP packet filename (in VOIP mode)</w:t>
      </w:r>
    </w:p>
    <w:p w14:paraId="61355F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+output_file        : Output audio filename (*.8k, *.16k, *.32k, *.48k)</w:t>
      </w:r>
    </w:p>
    <w:p w14:paraId="579D05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F500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7B2A16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189BA2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--VOIP            : VOIP mode,</w:t>
      </w:r>
    </w:p>
    <w:p w14:paraId="25C7E6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TF,</w:t>
      </w:r>
    </w:p>
    <w:p w14:paraId="00DBD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--no_delay_cmp    : Turn off delay compensation</w:t>
      </w:r>
    </w:p>
    <w:p w14:paraId="0DBA94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49D75F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6689EC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4487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7A22E4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279316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50D1D4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1CCB9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49CA78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7785D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649DA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01F59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1DC1BF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</w:p>
    <w:p w14:paraId="2CE84B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--mime            : Mime input bitstream file format</w:t>
      </w:r>
    </w:p>
    <w:p w14:paraId="66A47B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decoder reads both TS26.445 Annex A.2.6 and RFC4867 Mime Storage Format,</w:t>
      </w:r>
    </w:p>
    <w:p w14:paraId="4F0FE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magic word in the mime input file is used to determine the format.</w:t>
      </w:r>
    </w:p>
    <w:p w14:paraId="301BCF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input bitstream file format is G.192</w:t>
      </w:r>
    </w:p>
    <w:p w14:paraId="35EE3F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+-no_delay_cmp      : Turn off delay compensation</w:t>
      </w:r>
    </w:p>
    <w:p w14:paraId="10015E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+-mime              : Mime bitstream file format</w:t>
      </w:r>
    </w:p>
    <w:p w14:paraId="1F922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both TS26.445 Annex A.2.6 and RFC4867 Mime Storage</w:t>
      </w:r>
    </w:p>
    <w:p w14:paraId="4615C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Format files, the magic word in the mime file is used to determine</w:t>
      </w:r>
    </w:p>
    <w:p w14:paraId="4D07D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which of the two supported formats is in use.</w:t>
      </w:r>
    </w:p>
    <w:p w14:paraId="40D927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bitstream file format is G.192</w:t>
      </w:r>
    </w:p>
    <w:p w14:paraId="65CBAD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-q               : Quiet mode, no frame counter</w:t>
      </w:r>
    </w:p>
    <w:p w14:paraId="51D40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OFF</w:t>
      </w:r>
    </w:p>
    <w:p w14:paraId="74CA607C" w14:textId="4D7B2FBC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06D49" w14:textId="77777777" w:rsidR="00A8487B" w:rsidRDefault="00A8487B">
      <w:r>
        <w:separator/>
      </w:r>
    </w:p>
  </w:endnote>
  <w:endnote w:type="continuationSeparator" w:id="0">
    <w:p w14:paraId="48329D88" w14:textId="77777777" w:rsidR="00A8487B" w:rsidRDefault="00A8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F8B42" w14:textId="77777777" w:rsidR="00A8487B" w:rsidRDefault="00A8487B">
      <w:r>
        <w:separator/>
      </w:r>
    </w:p>
  </w:footnote>
  <w:footnote w:type="continuationSeparator" w:id="0">
    <w:p w14:paraId="374360A7" w14:textId="77777777" w:rsidR="00A8487B" w:rsidRDefault="00A84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D43"/>
    <w:rsid w:val="00180087"/>
    <w:rsid w:val="00185958"/>
    <w:rsid w:val="00192C46"/>
    <w:rsid w:val="001A08B3"/>
    <w:rsid w:val="001A7B60"/>
    <w:rsid w:val="001B52F0"/>
    <w:rsid w:val="001B7A65"/>
    <w:rsid w:val="001E41F3"/>
    <w:rsid w:val="0026004D"/>
    <w:rsid w:val="002614BB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D41"/>
    <w:rsid w:val="00374DD4"/>
    <w:rsid w:val="003879BC"/>
    <w:rsid w:val="003E1A36"/>
    <w:rsid w:val="00410371"/>
    <w:rsid w:val="004242F1"/>
    <w:rsid w:val="00456A50"/>
    <w:rsid w:val="00480F39"/>
    <w:rsid w:val="00491BD2"/>
    <w:rsid w:val="004B75B7"/>
    <w:rsid w:val="004C6ADF"/>
    <w:rsid w:val="0051580D"/>
    <w:rsid w:val="00547111"/>
    <w:rsid w:val="00575260"/>
    <w:rsid w:val="00592D74"/>
    <w:rsid w:val="005D26D5"/>
    <w:rsid w:val="005E1763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E21FB"/>
    <w:rsid w:val="00753F43"/>
    <w:rsid w:val="00753F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8A9"/>
    <w:rsid w:val="008B2541"/>
    <w:rsid w:val="008F3789"/>
    <w:rsid w:val="008F686C"/>
    <w:rsid w:val="009148DE"/>
    <w:rsid w:val="00924D0B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0BF"/>
    <w:rsid w:val="00A246B6"/>
    <w:rsid w:val="00A47E70"/>
    <w:rsid w:val="00A50CF0"/>
    <w:rsid w:val="00A7671C"/>
    <w:rsid w:val="00A8487B"/>
    <w:rsid w:val="00AA2CBC"/>
    <w:rsid w:val="00AC5820"/>
    <w:rsid w:val="00AD1CD8"/>
    <w:rsid w:val="00AF7ACC"/>
    <w:rsid w:val="00B258BB"/>
    <w:rsid w:val="00B67B97"/>
    <w:rsid w:val="00B71D67"/>
    <w:rsid w:val="00B968C8"/>
    <w:rsid w:val="00BA3EC5"/>
    <w:rsid w:val="00BA51D9"/>
    <w:rsid w:val="00BB5DFC"/>
    <w:rsid w:val="00BC7418"/>
    <w:rsid w:val="00BD279D"/>
    <w:rsid w:val="00BD6BB8"/>
    <w:rsid w:val="00BF2359"/>
    <w:rsid w:val="00C04523"/>
    <w:rsid w:val="00C25171"/>
    <w:rsid w:val="00C30A35"/>
    <w:rsid w:val="00C33A7D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054F5"/>
    <w:rsid w:val="00E13F3D"/>
    <w:rsid w:val="00E34898"/>
    <w:rsid w:val="00EB09B7"/>
    <w:rsid w:val="00EB51ED"/>
    <w:rsid w:val="00EB77B1"/>
    <w:rsid w:val="00ED6269"/>
    <w:rsid w:val="00EE2016"/>
    <w:rsid w:val="00EE7D7C"/>
    <w:rsid w:val="00F25D98"/>
    <w:rsid w:val="00F300FB"/>
    <w:rsid w:val="00F91567"/>
    <w:rsid w:val="00FB6386"/>
    <w:rsid w:val="00F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38</Pages>
  <Words>20182</Words>
  <Characters>127149</Characters>
  <Application>Microsoft Office Word</Application>
  <DocSecurity>0</DocSecurity>
  <Lines>1059</Lines>
  <Paragraphs>294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147037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22</cp:revision>
  <cp:lastPrinted>1899-12-31T23:00:00Z</cp:lastPrinted>
  <dcterms:created xsi:type="dcterms:W3CDTF">2021-08-03T09:47:00Z</dcterms:created>
  <dcterms:modified xsi:type="dcterms:W3CDTF">2021-08-24T12:11:00Z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