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D06AC3" w:rsidR="001E41F3" w:rsidRDefault="00675D07">
      <w:pPr>
        <w:pStyle w:val="CRCoverPage"/>
        <w:tabs>
          <w:tab w:val="right" w:pos="9639"/>
        </w:tabs>
        <w:spacing w:after="0"/>
        <w:rPr>
          <w:b/>
          <w:i/>
          <w:noProof/>
          <w:sz w:val="28"/>
        </w:rPr>
      </w:pPr>
      <w:r>
        <w:rPr>
          <w:b/>
          <w:noProof/>
          <w:sz w:val="24"/>
        </w:rPr>
        <w:t>3GPP TSG-SA4 Meeting #115-e</w:t>
      </w:r>
      <w:r w:rsidR="001E41F3">
        <w:rPr>
          <w:b/>
          <w:i/>
          <w:noProof/>
          <w:sz w:val="28"/>
        </w:rPr>
        <w:tab/>
      </w:r>
      <w:r w:rsidR="00DC56DE" w:rsidRPr="00DC56DE">
        <w:rPr>
          <w:b/>
          <w:bCs/>
          <w:sz w:val="24"/>
          <w:szCs w:val="24"/>
        </w:rPr>
        <w:t>S4-211</w:t>
      </w:r>
      <w:r w:rsidR="00541C20" w:rsidRPr="00541C20">
        <w:rPr>
          <w:b/>
          <w:bCs/>
          <w:color w:val="000000" w:themeColor="text1"/>
          <w:sz w:val="24"/>
          <w:szCs w:val="24"/>
        </w:rPr>
        <w:t>293</w:t>
      </w:r>
    </w:p>
    <w:p w14:paraId="7CB45193" w14:textId="06402360" w:rsidR="001E41F3" w:rsidRDefault="00675D07" w:rsidP="00675D07">
      <w:pPr>
        <w:pStyle w:val="CRCoverPage"/>
        <w:outlineLvl w:val="0"/>
        <w:rPr>
          <w:b/>
          <w:noProof/>
          <w:sz w:val="24"/>
        </w:rPr>
      </w:pPr>
      <w:r w:rsidRPr="003B7448">
        <w:rPr>
          <w:b/>
          <w:noProof/>
          <w:sz w:val="24"/>
        </w:rPr>
        <w:t>Online</w:t>
      </w:r>
      <w:r>
        <w:rPr>
          <w:b/>
          <w:noProof/>
          <w:sz w:val="24"/>
        </w:rPr>
        <w:t>, 18</w:t>
      </w:r>
      <w:r w:rsidRPr="00616CF7">
        <w:rPr>
          <w:b/>
          <w:noProof/>
          <w:sz w:val="24"/>
        </w:rPr>
        <w:t xml:space="preserve">th – </w:t>
      </w:r>
      <w:r>
        <w:rPr>
          <w:b/>
          <w:noProof/>
          <w:sz w:val="24"/>
        </w:rPr>
        <w:t>27th</w:t>
      </w:r>
      <w:r w:rsidRPr="00616CF7">
        <w:rPr>
          <w:b/>
          <w:noProof/>
          <w:sz w:val="24"/>
        </w:rPr>
        <w:t xml:space="preserve"> </w:t>
      </w:r>
      <w:r>
        <w:rPr>
          <w:b/>
          <w:noProof/>
          <w:sz w:val="24"/>
        </w:rPr>
        <w:t>August</w:t>
      </w:r>
      <w:r w:rsidRPr="00616CF7">
        <w:rPr>
          <w:b/>
          <w:noProof/>
          <w:sz w:val="24"/>
        </w:rPr>
        <w:t xml:space="preserve"> 202</w:t>
      </w:r>
      <w:r>
        <w:rPr>
          <w:b/>
          <w:noProof/>
          <w:sz w:val="24"/>
        </w:rPr>
        <w:t>1</w:t>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r>
      <w:r w:rsidR="00E31785">
        <w:rPr>
          <w:b/>
          <w:noProof/>
          <w:sz w:val="24"/>
        </w:rPr>
        <w:tab/>
        <w:t xml:space="preserve">Revision of </w:t>
      </w:r>
      <w:r w:rsidR="00E31785" w:rsidRPr="00DC56DE">
        <w:rPr>
          <w:b/>
          <w:bCs/>
          <w:sz w:val="24"/>
          <w:szCs w:val="24"/>
        </w:rPr>
        <w:t>S4-211119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5756" w:rsidR="001E41F3" w:rsidRPr="00410371" w:rsidRDefault="00B81514" w:rsidP="00E13F3D">
            <w:pPr>
              <w:pStyle w:val="CRCoverPage"/>
              <w:spacing w:after="0"/>
              <w:jc w:val="right"/>
              <w:rPr>
                <w:b/>
                <w:noProof/>
                <w:sz w:val="28"/>
              </w:rPr>
            </w:pPr>
            <w:r>
              <w:fldChar w:fldCharType="begin"/>
            </w:r>
            <w:r>
              <w:instrText xml:space="preserve"> DOCPROPERTY  Spec#  \* MERGEFORMAT </w:instrText>
            </w:r>
            <w:r>
              <w:fldChar w:fldCharType="separate"/>
            </w:r>
            <w:r w:rsidR="00675D07">
              <w:rPr>
                <w:b/>
                <w:noProof/>
                <w:sz w:val="28"/>
              </w:rPr>
              <w:t>26.4</w:t>
            </w:r>
            <w:r w:rsidR="00441E1B">
              <w:rPr>
                <w:b/>
                <w:noProof/>
                <w:sz w:val="28"/>
              </w:rPr>
              <w:t>5</w:t>
            </w:r>
            <w:r w:rsidR="00675D0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B509B" w:rsidR="001E41F3" w:rsidRPr="00675D07" w:rsidRDefault="00675D07" w:rsidP="00675D07">
            <w:pPr>
              <w:pStyle w:val="CRCoverPage"/>
              <w:spacing w:after="0"/>
              <w:jc w:val="right"/>
              <w:rPr>
                <w:b/>
                <w:noProof/>
                <w:sz w:val="28"/>
              </w:rPr>
            </w:pPr>
            <w:r w:rsidRPr="00675D07">
              <w:rPr>
                <w:b/>
                <w:noProof/>
                <w:sz w:val="28"/>
              </w:rPr>
              <w:t>00</w:t>
            </w:r>
            <w:r w:rsidR="00441E1B">
              <w:rPr>
                <w:b/>
                <w:noProof/>
                <w:sz w:val="28"/>
              </w:rPr>
              <w:t>0</w:t>
            </w:r>
            <w:r w:rsidR="00E3737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1B783" w:rsidR="001E41F3" w:rsidRPr="00410371" w:rsidRDefault="00E31785" w:rsidP="00E31785">
            <w:pPr>
              <w:pStyle w:val="CRCoverPage"/>
              <w:spacing w:after="0"/>
              <w:jc w:val="right"/>
              <w:rPr>
                <w:b/>
                <w:noProof/>
              </w:rPr>
            </w:pPr>
            <w:r w:rsidRPr="00E3178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7CA95" w:rsidR="001E41F3" w:rsidRPr="00410371" w:rsidRDefault="00675D07" w:rsidP="00675D07">
            <w:pPr>
              <w:pStyle w:val="CRCoverPage"/>
              <w:spacing w:after="0"/>
              <w:jc w:val="right"/>
              <w:rPr>
                <w:noProof/>
                <w:sz w:val="28"/>
              </w:rPr>
            </w:pPr>
            <w:r w:rsidRPr="00675D07">
              <w:rPr>
                <w:b/>
                <w:noProof/>
                <w:sz w:val="28"/>
              </w:rPr>
              <w:t>1</w:t>
            </w:r>
            <w:r w:rsidR="00441E1B">
              <w:rPr>
                <w:b/>
                <w:noProof/>
                <w:sz w:val="28"/>
              </w:rPr>
              <w:t>6</w:t>
            </w:r>
            <w:r w:rsidRPr="00675D07">
              <w:rPr>
                <w:b/>
                <w:noProof/>
                <w:sz w:val="28"/>
              </w:rPr>
              <w:t>.</w:t>
            </w:r>
            <w:r w:rsidR="00441E1B">
              <w:rPr>
                <w:b/>
                <w:noProof/>
                <w:sz w:val="28"/>
              </w:rPr>
              <w:t>2</w:t>
            </w:r>
            <w:r w:rsidRPr="00675D07">
              <w:rPr>
                <w:b/>
                <w:noProof/>
                <w:sz w:val="28"/>
              </w:rPr>
              <w:t>.</w:t>
            </w:r>
            <w:r w:rsidR="00441E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95A9C" w:rsidR="00F25D98" w:rsidRDefault="0067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18209" w:rsidR="00F25D98" w:rsidRDefault="009775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B3878" w:rsidR="001E41F3" w:rsidRDefault="00675D07">
            <w:pPr>
              <w:pStyle w:val="CRCoverPage"/>
              <w:spacing w:after="0"/>
              <w:ind w:left="100"/>
              <w:rPr>
                <w:noProof/>
              </w:rPr>
            </w:pPr>
            <w:r w:rsidRPr="00713727">
              <w:rPr>
                <w:rFonts w:cs="Arial"/>
                <w:lang w:val="en-US"/>
              </w:rPr>
              <w:t xml:space="preserve">Corrections to EVS </w:t>
            </w:r>
            <w:r w:rsidR="000A16B1">
              <w:rPr>
                <w:rFonts w:cs="Arial"/>
                <w:lang w:val="en-US"/>
              </w:rPr>
              <w:t xml:space="preserve">Alternative </w:t>
            </w:r>
            <w:r w:rsidRPr="00713727">
              <w:rPr>
                <w:rFonts w:cs="Arial"/>
                <w:lang w:val="en-US"/>
              </w:rPr>
              <w:t>Fixed-Point Source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75D07" w14:paraId="46D5D7C2" w14:textId="77777777" w:rsidTr="00547111">
        <w:tc>
          <w:tcPr>
            <w:tcW w:w="1843" w:type="dxa"/>
            <w:tcBorders>
              <w:left w:val="single" w:sz="4" w:space="0" w:color="auto"/>
            </w:tcBorders>
          </w:tcPr>
          <w:p w14:paraId="45A6C2C4" w14:textId="77777777" w:rsidR="00675D07" w:rsidRDefault="00675D07" w:rsidP="00675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AF60F" w:rsidR="00675D07" w:rsidRDefault="00675D07" w:rsidP="00675D07">
            <w:pPr>
              <w:pStyle w:val="CRCoverPage"/>
              <w:spacing w:after="0"/>
              <w:ind w:left="100"/>
              <w:rPr>
                <w:noProof/>
              </w:rPr>
            </w:pPr>
            <w:r w:rsidRPr="00713727">
              <w:rPr>
                <w:lang w:val="en-US" w:eastAsia="zh-CN"/>
              </w:rPr>
              <w:t>Ericsson LM, Fraunhofer IIS,</w:t>
            </w:r>
            <w:r>
              <w:rPr>
                <w:lang w:val="en-US" w:eastAsia="zh-CN"/>
              </w:rPr>
              <w:t xml:space="preserve"> </w:t>
            </w:r>
            <w:proofErr w:type="spellStart"/>
            <w:r w:rsidR="00DC56DE">
              <w:rPr>
                <w:color w:val="000000"/>
                <w:lang w:val="de-DE"/>
              </w:rPr>
              <w:t>Huawei</w:t>
            </w:r>
            <w:proofErr w:type="spellEnd"/>
            <w:r w:rsidR="00DC56DE">
              <w:rPr>
                <w:color w:val="000000"/>
                <w:lang w:val="de-DE"/>
              </w:rPr>
              <w:t xml:space="preserve"> Technologies Co., </w:t>
            </w:r>
            <w:proofErr w:type="spellStart"/>
            <w:r>
              <w:rPr>
                <w:lang w:val="en-US" w:eastAsia="zh-CN"/>
              </w:rPr>
              <w:t>VoiceAge</w:t>
            </w:r>
            <w:proofErr w:type="spellEnd"/>
            <w:r>
              <w:rPr>
                <w:lang w:val="en-US" w:eastAsia="zh-CN"/>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F95A2" w:rsidR="001E41F3" w:rsidRDefault="00675D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E91E9" w:rsidR="001E41F3" w:rsidRPr="00E31785" w:rsidRDefault="00675D07" w:rsidP="00E31785">
            <w:pPr>
              <w:spacing w:after="0"/>
              <w:rPr>
                <w:lang w:val="de-DE" w:eastAsia="zh-CN"/>
              </w:rPr>
            </w:pPr>
            <w:r w:rsidRPr="00E31785">
              <w:rPr>
                <w:rFonts w:ascii="Calibri" w:hAnsi="Calibri" w:cs="Calibri"/>
                <w:color w:val="000000"/>
                <w:sz w:val="22"/>
                <w:szCs w:val="22"/>
              </w:rPr>
              <w:t>EVS_</w:t>
            </w:r>
            <w:r w:rsidR="00E31785" w:rsidRPr="00E31785">
              <w:rPr>
                <w:rFonts w:ascii="Calibri" w:hAnsi="Calibri" w:cs="Calibri"/>
                <w:color w:val="000000"/>
                <w:sz w:val="22"/>
                <w:szCs w:val="22"/>
              </w:rPr>
              <w:t>c</w:t>
            </w:r>
            <w:r w:rsidRPr="00E31785">
              <w:rPr>
                <w:rFonts w:ascii="Calibri" w:hAnsi="Calibri" w:cs="Calibri"/>
                <w:color w:val="000000"/>
                <w:sz w:val="22"/>
                <w:szCs w:val="22"/>
              </w:rPr>
              <w:t>odec</w:t>
            </w:r>
            <w:r w:rsidR="00E31785" w:rsidRPr="00E31785">
              <w:rPr>
                <w:rFonts w:ascii="Calibri" w:hAnsi="Calibri" w:cs="Calibri"/>
                <w:color w:val="000000"/>
                <w:sz w:val="22"/>
                <w:szCs w:val="22"/>
              </w:rPr>
              <w:t xml:space="preserve">-SA4, </w:t>
            </w:r>
            <w:proofErr w:type="spellStart"/>
            <w:r w:rsidR="00E31785">
              <w:rPr>
                <w:rFonts w:ascii="Calibri" w:hAnsi="Calibri" w:cs="Calibri"/>
                <w:color w:val="000000"/>
                <w:sz w:val="22"/>
                <w:szCs w:val="22"/>
              </w:rPr>
              <w:t>Alt_FX_EVS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093E8" w:rsidR="001E41F3" w:rsidRDefault="00675D07" w:rsidP="00675D07">
            <w:pPr>
              <w:pStyle w:val="CRCoverPage"/>
              <w:spacing w:after="0"/>
              <w:rPr>
                <w:noProof/>
              </w:rPr>
            </w:pPr>
            <w:r>
              <w:t>2021-08-</w:t>
            </w:r>
            <w:r w:rsidR="00E3178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E37DB" w:rsidR="001E41F3" w:rsidRDefault="00675D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BF1CF" w:rsidR="001E41F3" w:rsidRDefault="00675D07">
            <w:pPr>
              <w:pStyle w:val="CRCoverPage"/>
              <w:spacing w:after="0"/>
              <w:ind w:left="100"/>
              <w:rPr>
                <w:noProof/>
              </w:rPr>
            </w:pPr>
            <w:r>
              <w:t>Rel-1</w:t>
            </w:r>
            <w:r w:rsidR="00441E1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DD8C" w14:textId="3ADD032E" w:rsidR="000A16B1" w:rsidRDefault="000A16B1" w:rsidP="000A16B1">
            <w:pPr>
              <w:pStyle w:val="CRCoverPage"/>
              <w:spacing w:after="0"/>
              <w:rPr>
                <w:noProof/>
              </w:rPr>
            </w:pPr>
            <w:r>
              <w:rPr>
                <w:noProof/>
              </w:rPr>
              <w:t>This CR aims to correct two sets of issues:</w:t>
            </w:r>
          </w:p>
          <w:p w14:paraId="4BCFC909" w14:textId="2B720A98" w:rsidR="000A16B1" w:rsidRDefault="000A16B1" w:rsidP="000A16B1">
            <w:pPr>
              <w:pStyle w:val="CRCoverPage"/>
              <w:numPr>
                <w:ilvl w:val="0"/>
                <w:numId w:val="9"/>
              </w:numPr>
              <w:spacing w:after="0"/>
              <w:rPr>
                <w:noProof/>
              </w:rPr>
            </w:pPr>
            <w:r>
              <w:rPr>
                <w:noProof/>
              </w:rPr>
              <w:t>Changes as agreed and approved in CR0002 (S4-200924), which were not reflected in the electronic attachment to 26.452. These are now repeated as presented back then and included in the diffs</w:t>
            </w:r>
          </w:p>
          <w:p w14:paraId="2D957198" w14:textId="5BE94F1C" w:rsidR="000A16B1" w:rsidRDefault="000A16B1" w:rsidP="000A16B1">
            <w:pPr>
              <w:pStyle w:val="CRCoverPage"/>
              <w:numPr>
                <w:ilvl w:val="0"/>
                <w:numId w:val="9"/>
              </w:numPr>
              <w:spacing w:after="0"/>
              <w:rPr>
                <w:noProof/>
              </w:rPr>
            </w:pPr>
            <w:r>
              <w:rPr>
                <w:noProof/>
              </w:rPr>
              <w:t>New issues</w:t>
            </w:r>
          </w:p>
          <w:p w14:paraId="28ABBCD1" w14:textId="77777777" w:rsidR="000A16B1" w:rsidRDefault="000A16B1" w:rsidP="009555E5">
            <w:pPr>
              <w:pStyle w:val="CRCoverPage"/>
              <w:spacing w:after="0"/>
              <w:rPr>
                <w:noProof/>
              </w:rPr>
            </w:pPr>
          </w:p>
          <w:p w14:paraId="01AE14BF" w14:textId="1B17ECA9" w:rsidR="000A16B1" w:rsidRDefault="000A16B1" w:rsidP="009555E5">
            <w:pPr>
              <w:pStyle w:val="CRCoverPage"/>
              <w:spacing w:after="0"/>
              <w:rPr>
                <w:noProof/>
              </w:rPr>
            </w:pPr>
          </w:p>
          <w:p w14:paraId="7FDEC544" w14:textId="46BA788A" w:rsidR="000A16B1" w:rsidRDefault="000A16B1" w:rsidP="000A16B1">
            <w:pPr>
              <w:pStyle w:val="CRCoverPage"/>
              <w:numPr>
                <w:ilvl w:val="0"/>
                <w:numId w:val="10"/>
              </w:numPr>
              <w:spacing w:after="0"/>
              <w:rPr>
                <w:noProof/>
              </w:rPr>
            </w:pPr>
            <w:r>
              <w:rPr>
                <w:noProof/>
              </w:rPr>
              <w:t>Changes previously agreed:</w:t>
            </w:r>
          </w:p>
          <w:p w14:paraId="7BB18F46" w14:textId="77777777" w:rsidR="000A16B1" w:rsidRDefault="000A16B1" w:rsidP="000A16B1">
            <w:pPr>
              <w:pStyle w:val="CRCoverPage"/>
              <w:numPr>
                <w:ilvl w:val="0"/>
                <w:numId w:val="11"/>
              </w:numPr>
              <w:spacing w:after="0"/>
              <w:rPr>
                <w:noProof/>
              </w:rPr>
            </w:pPr>
            <w:r>
              <w:rPr>
                <w:noProof/>
              </w:rPr>
              <w:t>Handling of possible corrupt SID frames in AMR-WB IO/EVS modes</w:t>
            </w:r>
          </w:p>
          <w:p w14:paraId="65D2677D" w14:textId="77777777" w:rsidR="000A16B1" w:rsidRDefault="000A16B1" w:rsidP="000A16B1">
            <w:pPr>
              <w:pStyle w:val="CRCoverPage"/>
              <w:numPr>
                <w:ilvl w:val="0"/>
                <w:numId w:val="11"/>
              </w:numPr>
              <w:spacing w:after="0"/>
              <w:rPr>
                <w:noProof/>
              </w:rPr>
            </w:pPr>
            <w:r>
              <w:rPr>
                <w:noProof/>
              </w:rPr>
              <w:t>Wrong arithmetic in MSLVQ encoder module</w:t>
            </w:r>
          </w:p>
          <w:p w14:paraId="53D91860" w14:textId="77777777" w:rsidR="000A16B1" w:rsidRDefault="000A16B1" w:rsidP="000A16B1">
            <w:pPr>
              <w:pStyle w:val="CRCoverPage"/>
              <w:numPr>
                <w:ilvl w:val="0"/>
                <w:numId w:val="11"/>
              </w:numPr>
              <w:spacing w:after="0"/>
              <w:rPr>
                <w:noProof/>
              </w:rPr>
            </w:pPr>
            <w:r>
              <w:rPr>
                <w:noProof/>
              </w:rPr>
              <w:t>Improvements in decoder robustness based on torture testing</w:t>
            </w:r>
          </w:p>
          <w:p w14:paraId="243EACCA" w14:textId="77777777" w:rsidR="000A16B1" w:rsidRDefault="000A16B1" w:rsidP="000A16B1">
            <w:pPr>
              <w:pStyle w:val="CRCoverPage"/>
              <w:numPr>
                <w:ilvl w:val="0"/>
                <w:numId w:val="11"/>
              </w:numPr>
              <w:spacing w:after="0"/>
              <w:rPr>
                <w:noProof/>
              </w:rPr>
            </w:pPr>
            <w:r>
              <w:rPr>
                <w:noProof/>
              </w:rPr>
              <w:t>Hardening of code</w:t>
            </w:r>
          </w:p>
          <w:p w14:paraId="14243088" w14:textId="6CD78CBA" w:rsidR="000A16B1" w:rsidRDefault="000A16B1" w:rsidP="000A16B1">
            <w:pPr>
              <w:pStyle w:val="CRCoverPage"/>
              <w:numPr>
                <w:ilvl w:val="0"/>
                <w:numId w:val="11"/>
              </w:numPr>
              <w:spacing w:after="0"/>
              <w:rPr>
                <w:noProof/>
              </w:rPr>
            </w:pPr>
            <w:r>
              <w:rPr>
                <w:noProof/>
              </w:rPr>
              <w:t>Editorial changes (Wrong commandline help)</w:t>
            </w:r>
          </w:p>
          <w:p w14:paraId="318548D4" w14:textId="77777777" w:rsidR="000A16B1" w:rsidRDefault="000A16B1" w:rsidP="000A16B1">
            <w:pPr>
              <w:pStyle w:val="CRCoverPage"/>
              <w:spacing w:after="0"/>
              <w:rPr>
                <w:noProof/>
              </w:rPr>
            </w:pPr>
          </w:p>
          <w:p w14:paraId="6A52C77F" w14:textId="1EC3D4BF" w:rsidR="009555E5" w:rsidRDefault="009555E5" w:rsidP="000A16B1">
            <w:pPr>
              <w:pStyle w:val="CRCoverPage"/>
              <w:numPr>
                <w:ilvl w:val="0"/>
                <w:numId w:val="10"/>
              </w:numPr>
              <w:spacing w:after="0"/>
              <w:rPr>
                <w:noProof/>
              </w:rPr>
            </w:pPr>
            <w:r>
              <w:rPr>
                <w:noProof/>
              </w:rPr>
              <w:t xml:space="preserve">Correct various </w:t>
            </w:r>
            <w:r w:rsidR="000A16B1">
              <w:rPr>
                <w:noProof/>
              </w:rPr>
              <w:t xml:space="preserve">newly found </w:t>
            </w:r>
            <w:r>
              <w:rPr>
                <w:noProof/>
              </w:rPr>
              <w:t xml:space="preserve">issues as listed below: </w:t>
            </w:r>
          </w:p>
          <w:p w14:paraId="340303E5" w14:textId="2DB20DE7" w:rsidR="009555E5" w:rsidRDefault="0060744B" w:rsidP="000A16B1">
            <w:pPr>
              <w:pStyle w:val="CRCoverPage"/>
              <w:numPr>
                <w:ilvl w:val="0"/>
                <w:numId w:val="12"/>
              </w:numPr>
              <w:spacing w:after="0"/>
              <w:rPr>
                <w:noProof/>
              </w:rPr>
            </w:pPr>
            <w:r>
              <w:rPr>
                <w:noProof/>
              </w:rPr>
              <w:t>Copying</w:t>
            </w:r>
            <w:r w:rsidR="009555E5">
              <w:rPr>
                <w:noProof/>
              </w:rPr>
              <w:t xml:space="preserve"> of un</w:t>
            </w:r>
            <w:r>
              <w:rPr>
                <w:noProof/>
              </w:rPr>
              <w:t xml:space="preserve">initialized memory to </w:t>
            </w:r>
            <w:r w:rsidR="00042B2E">
              <w:rPr>
                <w:noProof/>
              </w:rPr>
              <w:t>st-&gt;lsp_prevfrm in case of bitrate/bandwidth switching, causing potential reading of uninitialized memory</w:t>
            </w:r>
          </w:p>
          <w:p w14:paraId="74A9B503" w14:textId="21913996" w:rsidR="00042B2E" w:rsidRDefault="00575260" w:rsidP="000A16B1">
            <w:pPr>
              <w:pStyle w:val="CRCoverPage"/>
              <w:numPr>
                <w:ilvl w:val="0"/>
                <w:numId w:val="12"/>
              </w:numPr>
              <w:spacing w:after="0"/>
              <w:rPr>
                <w:noProof/>
              </w:rPr>
            </w:pPr>
            <w:r>
              <w:rPr>
                <w:noProof/>
              </w:rPr>
              <w:t>Invalid internal encoder configuration in case of channel-aware mode being used in combination with bitrate switching during inactive DTX frames, possibly causing reading of uninitialized data</w:t>
            </w:r>
          </w:p>
          <w:p w14:paraId="4B31CBA8" w14:textId="77777777" w:rsidR="001216FA" w:rsidRDefault="00575260" w:rsidP="000A16B1">
            <w:pPr>
              <w:pStyle w:val="CRCoverPage"/>
              <w:numPr>
                <w:ilvl w:val="0"/>
                <w:numId w:val="12"/>
              </w:numPr>
              <w:spacing w:after="0"/>
              <w:rPr>
                <w:noProof/>
              </w:rPr>
            </w:pPr>
            <w:r>
              <w:rPr>
                <w:noProof/>
              </w:rPr>
              <w:t xml:space="preserve">Incorrect usage of negative length remaining_len used in copy operation in the function FEC_synchro_exc ()  possibly causing reading out of bounds on certain implementations </w:t>
            </w:r>
          </w:p>
          <w:p w14:paraId="74A284FB" w14:textId="2807411E" w:rsidR="001216FA" w:rsidRDefault="001216FA" w:rsidP="000A16B1">
            <w:pPr>
              <w:pStyle w:val="CRCoverPage"/>
              <w:numPr>
                <w:ilvl w:val="0"/>
                <w:numId w:val="12"/>
              </w:numPr>
              <w:spacing w:after="0"/>
              <w:rPr>
                <w:noProof/>
              </w:rPr>
            </w:pPr>
            <w:r>
              <w:rPr>
                <w:noProof/>
              </w:rPr>
              <w:t xml:space="preserve">Erroneous initialization of FD-CNG handle in case bit-errors are detected </w:t>
            </w:r>
            <w:r w:rsidR="00EB51ED">
              <w:rPr>
                <w:noProof/>
              </w:rPr>
              <w:t>in first frame</w:t>
            </w:r>
            <w:r w:rsidR="00A102BD">
              <w:rPr>
                <w:noProof/>
              </w:rPr>
              <w:t>, causing reading of uninitialized memory</w:t>
            </w:r>
          </w:p>
          <w:p w14:paraId="248A9C7F" w14:textId="2F2E4BBF" w:rsidR="001216FA" w:rsidRDefault="00EB51ED" w:rsidP="000A16B1">
            <w:pPr>
              <w:pStyle w:val="CRCoverPage"/>
              <w:numPr>
                <w:ilvl w:val="0"/>
                <w:numId w:val="12"/>
              </w:numPr>
              <w:spacing w:after="0"/>
              <w:rPr>
                <w:noProof/>
              </w:rPr>
            </w:pPr>
            <w:r>
              <w:rPr>
                <w:noProof/>
              </w:rPr>
              <w:t>En</w:t>
            </w:r>
            <w:r w:rsidR="00A102BD">
              <w:rPr>
                <w:noProof/>
              </w:rPr>
              <w:t>d</w:t>
            </w:r>
            <w:r>
              <w:rPr>
                <w:noProof/>
              </w:rPr>
              <w:t>less loop when decoding VoIP input files with less than two frames</w:t>
            </w:r>
          </w:p>
          <w:p w14:paraId="7B6F6CEB" w14:textId="77777777" w:rsidR="00EB51ED" w:rsidRDefault="00EB51ED" w:rsidP="000A16B1">
            <w:pPr>
              <w:pStyle w:val="CRCoverPage"/>
              <w:numPr>
                <w:ilvl w:val="0"/>
                <w:numId w:val="12"/>
              </w:numPr>
              <w:spacing w:after="0"/>
              <w:rPr>
                <w:noProof/>
              </w:rPr>
            </w:pPr>
            <w:r>
              <w:rPr>
                <w:noProof/>
              </w:rPr>
              <w:t>Incorrect VAD decisions on pre-processed speech, leading to false classification of active speech as inactive</w:t>
            </w:r>
          </w:p>
          <w:p w14:paraId="47244CD1" w14:textId="1DF17CAF" w:rsidR="00EB51ED" w:rsidRDefault="00EB51ED" w:rsidP="000A16B1">
            <w:pPr>
              <w:pStyle w:val="CRCoverPage"/>
              <w:numPr>
                <w:ilvl w:val="0"/>
                <w:numId w:val="12"/>
              </w:numPr>
              <w:spacing w:after="0"/>
              <w:rPr>
                <w:noProof/>
              </w:rPr>
            </w:pPr>
            <w:r>
              <w:rPr>
                <w:noProof/>
              </w:rPr>
              <w:lastRenderedPageBreak/>
              <w:t>Incorrect VAD decisions on low-level speech signals, leading to false classification of active speech as inactive, as described in S4-210831</w:t>
            </w:r>
          </w:p>
          <w:p w14:paraId="5448F71A" w14:textId="0BFB450D" w:rsidR="00EB51ED" w:rsidRDefault="00EB51ED" w:rsidP="000A16B1">
            <w:pPr>
              <w:pStyle w:val="CRCoverPage"/>
              <w:numPr>
                <w:ilvl w:val="0"/>
                <w:numId w:val="12"/>
              </w:numPr>
              <w:spacing w:after="0"/>
              <w:rPr>
                <w:noProof/>
              </w:rPr>
            </w:pPr>
            <w:r>
              <w:rPr>
                <w:noProof/>
              </w:rPr>
              <w:t xml:space="preserve">Wrong window sequences in case TCX is selected after ACELP concealment using con_tcx() in previous frame due to reset of st-&gt;nbLostCmpt in open_decoder_LPD() in case of bitrate switching, causing glitches in the </w:t>
            </w:r>
            <w:r w:rsidR="00C25171">
              <w:rPr>
                <w:noProof/>
              </w:rPr>
              <w:t xml:space="preserve">audio </w:t>
            </w:r>
            <w:r w:rsidR="000D23D5">
              <w:rPr>
                <w:noProof/>
              </w:rPr>
              <w:t>signal</w:t>
            </w:r>
          </w:p>
          <w:p w14:paraId="4DA7E0A2" w14:textId="61889823" w:rsidR="000D23D5" w:rsidRDefault="000D23D5" w:rsidP="000A16B1">
            <w:pPr>
              <w:pStyle w:val="CRCoverPage"/>
              <w:numPr>
                <w:ilvl w:val="0"/>
                <w:numId w:val="12"/>
              </w:numPr>
              <w:spacing w:after="0"/>
              <w:rPr>
                <w:noProof/>
              </w:rPr>
            </w:pPr>
            <w:r>
              <w:rPr>
                <w:noProof/>
              </w:rPr>
              <w:t xml:space="preserve">Wrong window sequences for </w:t>
            </w:r>
            <w:r w:rsidRPr="000D23D5">
              <w:rPr>
                <w:noProof/>
              </w:rPr>
              <w:t>CNG to TCX transitions in case first TCX frame after CNG gets lost</w:t>
            </w:r>
            <w:r>
              <w:rPr>
                <w:noProof/>
              </w:rPr>
              <w:t>, causing glitches in the</w:t>
            </w:r>
            <w:r w:rsidR="00C25171">
              <w:rPr>
                <w:noProof/>
              </w:rPr>
              <w:t xml:space="preserve"> audio</w:t>
            </w:r>
            <w:r>
              <w:rPr>
                <w:noProof/>
              </w:rPr>
              <w:t xml:space="preserve"> signal</w:t>
            </w:r>
          </w:p>
          <w:p w14:paraId="740D5213" w14:textId="44802700" w:rsidR="000D23D5" w:rsidRDefault="000D23D5" w:rsidP="000A16B1">
            <w:pPr>
              <w:pStyle w:val="CRCoverPage"/>
              <w:numPr>
                <w:ilvl w:val="0"/>
                <w:numId w:val="12"/>
              </w:numPr>
              <w:spacing w:after="0"/>
              <w:rPr>
                <w:noProof/>
              </w:rPr>
            </w:pPr>
            <w:r>
              <w:rPr>
                <w:noProof/>
              </w:rPr>
              <w:t>Out of bound shift operations in AVQ index decoding, leading to possible reading of uninitialized memory</w:t>
            </w:r>
          </w:p>
          <w:p w14:paraId="03650F1C" w14:textId="5CC1C26C" w:rsidR="000D23D5" w:rsidRDefault="000D23D5" w:rsidP="000A16B1">
            <w:pPr>
              <w:pStyle w:val="CRCoverPage"/>
              <w:numPr>
                <w:ilvl w:val="0"/>
                <w:numId w:val="12"/>
              </w:numPr>
              <w:spacing w:after="0"/>
              <w:rPr>
                <w:noProof/>
              </w:rPr>
            </w:pPr>
            <w:r>
              <w:rPr>
                <w:noProof/>
              </w:rPr>
              <w:t xml:space="preserve">Wrong buffer update in the buffer st-&gt;old_wtda_swb[] leading to 6-8kHz energy overshoot and discontinuities in the </w:t>
            </w:r>
            <w:r w:rsidR="00C25171">
              <w:rPr>
                <w:noProof/>
              </w:rPr>
              <w:t xml:space="preserve">audio </w:t>
            </w:r>
            <w:r>
              <w:rPr>
                <w:noProof/>
              </w:rPr>
              <w:t>signal, especially in the case of bandwidth switching</w:t>
            </w:r>
          </w:p>
          <w:p w14:paraId="333EDE3F" w14:textId="7AB0E4FE" w:rsidR="000D23D5" w:rsidRDefault="000D23D5" w:rsidP="000A16B1">
            <w:pPr>
              <w:pStyle w:val="CRCoverPage"/>
              <w:numPr>
                <w:ilvl w:val="0"/>
                <w:numId w:val="12"/>
              </w:numPr>
              <w:spacing w:after="0"/>
              <w:rPr>
                <w:noProof/>
              </w:rPr>
            </w:pPr>
            <w:r>
              <w:rPr>
                <w:noProof/>
              </w:rPr>
              <w:t>Potential energy drop in CNG signals, leading to glitches in the signal</w:t>
            </w:r>
          </w:p>
          <w:p w14:paraId="6F4DEA2B" w14:textId="34F6415C" w:rsidR="000D23D5" w:rsidRDefault="000D23D5" w:rsidP="000A16B1">
            <w:pPr>
              <w:pStyle w:val="CRCoverPage"/>
              <w:numPr>
                <w:ilvl w:val="0"/>
                <w:numId w:val="12"/>
              </w:numPr>
              <w:spacing w:after="0"/>
              <w:rPr>
                <w:noProof/>
              </w:rPr>
            </w:pPr>
            <w:r>
              <w:rPr>
                <w:noProof/>
              </w:rPr>
              <w:t>Incorrect buffer update/resampling for HB synthesis for ACELP@12.8kHz to TCX transitions when encoding SWB TBE and decoding at 16 kHz, leading to glitches in the audio signal</w:t>
            </w:r>
          </w:p>
          <w:p w14:paraId="248FE7F8" w14:textId="7103D8AD" w:rsidR="00EB51ED" w:rsidRDefault="000D23D5" w:rsidP="000A16B1">
            <w:pPr>
              <w:pStyle w:val="CRCoverPage"/>
              <w:numPr>
                <w:ilvl w:val="0"/>
                <w:numId w:val="12"/>
              </w:numPr>
              <w:spacing w:after="0"/>
              <w:rPr>
                <w:noProof/>
              </w:rPr>
            </w:pPr>
            <w:r>
              <w:rPr>
                <w:noProof/>
              </w:rPr>
              <w:t>Incorrect pitch value used (12.8 vs. 16 kHz) in ACELP to HQ core switching, leading to glitches in the audio signal</w:t>
            </w:r>
          </w:p>
          <w:p w14:paraId="3FF1E782" w14:textId="7E6FD616" w:rsidR="00EB51ED" w:rsidRDefault="001216FA" w:rsidP="000A16B1">
            <w:pPr>
              <w:pStyle w:val="CRCoverPage"/>
              <w:numPr>
                <w:ilvl w:val="0"/>
                <w:numId w:val="12"/>
              </w:numPr>
              <w:spacing w:after="0"/>
              <w:rPr>
                <w:noProof/>
              </w:rPr>
            </w:pPr>
            <w:r>
              <w:rPr>
                <w:noProof/>
              </w:rPr>
              <w:t xml:space="preserve">Usage </w:t>
            </w:r>
            <w:r w:rsidR="000D23D5">
              <w:rPr>
                <w:noProof/>
              </w:rPr>
              <w:t>o</w:t>
            </w:r>
            <w:r>
              <w:rPr>
                <w:noProof/>
              </w:rPr>
              <w:t>f incorrect last open-loop pitch value in vad_param_updt(), leading to glitches in the audio signal</w:t>
            </w:r>
          </w:p>
          <w:p w14:paraId="5B640A27" w14:textId="50923529" w:rsidR="00EB51ED" w:rsidRDefault="00EB51ED" w:rsidP="000A16B1">
            <w:pPr>
              <w:pStyle w:val="CRCoverPage"/>
              <w:numPr>
                <w:ilvl w:val="0"/>
                <w:numId w:val="12"/>
              </w:numPr>
              <w:spacing w:after="0"/>
              <w:rPr>
                <w:noProof/>
              </w:rPr>
            </w:pPr>
            <w:r>
              <w:rPr>
                <w:noProof/>
              </w:rPr>
              <w:t>Missing support of rtpdump for bitstream decoding, as described in S4-210571</w:t>
            </w:r>
          </w:p>
          <w:p w14:paraId="140E43DC" w14:textId="06360EA8" w:rsidR="00EB51ED" w:rsidRDefault="00EB51ED" w:rsidP="000A16B1">
            <w:pPr>
              <w:pStyle w:val="CRCoverPage"/>
              <w:numPr>
                <w:ilvl w:val="0"/>
                <w:numId w:val="12"/>
              </w:numPr>
              <w:spacing w:after="0"/>
              <w:rPr>
                <w:noProof/>
              </w:rPr>
            </w:pPr>
            <w:r>
              <w:rPr>
                <w:noProof/>
              </w:rPr>
              <w:t>Discrepancies between readme-file and commandline help printout</w:t>
            </w:r>
          </w:p>
          <w:p w14:paraId="708AA7DE" w14:textId="41479891" w:rsidR="001E41F3" w:rsidRDefault="001E41F3" w:rsidP="005D26D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60654" w14:textId="4B1573B7" w:rsidR="000A16B1" w:rsidRDefault="000A16B1" w:rsidP="005D26D5">
            <w:pPr>
              <w:pStyle w:val="CRCoverPage"/>
              <w:spacing w:after="0"/>
              <w:rPr>
                <w:noProof/>
              </w:rPr>
            </w:pPr>
            <w:r>
              <w:rPr>
                <w:noProof/>
              </w:rPr>
              <w:t>Correct previously corrected issues:</w:t>
            </w:r>
          </w:p>
          <w:p w14:paraId="515DA580" w14:textId="77777777" w:rsidR="000A16B1" w:rsidRPr="00F13DE3" w:rsidRDefault="000A16B1" w:rsidP="000A16B1">
            <w:pPr>
              <w:pStyle w:val="berschrift4"/>
              <w:numPr>
                <w:ilvl w:val="0"/>
                <w:numId w:val="3"/>
              </w:numPr>
              <w:ind w:left="720"/>
              <w:rPr>
                <w:noProof/>
                <w:sz w:val="20"/>
              </w:rPr>
            </w:pPr>
            <w:r w:rsidRPr="00F13DE3">
              <w:rPr>
                <w:noProof/>
                <w:sz w:val="20"/>
              </w:rPr>
              <w:t>Handling of possibly corrupt SID frames in AMR-WB IO/EVS decoder</w:t>
            </w:r>
          </w:p>
          <w:p w14:paraId="10A2F4EC" w14:textId="77777777" w:rsidR="000A16B1" w:rsidRPr="00F13DE3" w:rsidRDefault="000A16B1" w:rsidP="000A16B1">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14:paraId="569AB7E8" w14:textId="77777777" w:rsidR="000A16B1" w:rsidRPr="00F13DE3" w:rsidRDefault="000A16B1" w:rsidP="000A16B1">
            <w:pPr>
              <w:pStyle w:val="CRCoverPage"/>
              <w:numPr>
                <w:ilvl w:val="0"/>
                <w:numId w:val="13"/>
              </w:numPr>
              <w:spacing w:after="0"/>
              <w:ind w:left="644"/>
              <w:rPr>
                <w:noProof/>
              </w:rPr>
            </w:pPr>
            <w:r w:rsidRPr="00F13DE3">
              <w:rPr>
                <w:noProof/>
              </w:rPr>
              <w:t>AMR-WB IO: All zero AMRWB SID_update results in a valid LP filter with extremely high LP-filter-gain</w:t>
            </w:r>
          </w:p>
          <w:p w14:paraId="088E25A3" w14:textId="77777777" w:rsidR="000A16B1" w:rsidRPr="00F13DE3" w:rsidRDefault="000A16B1" w:rsidP="000A16B1">
            <w:pPr>
              <w:pStyle w:val="CRCoverPage"/>
              <w:numPr>
                <w:ilvl w:val="0"/>
                <w:numId w:val="13"/>
              </w:numPr>
              <w:spacing w:after="0"/>
              <w:ind w:left="644"/>
              <w:rPr>
                <w:noProof/>
              </w:rPr>
            </w:pPr>
            <w:r w:rsidRPr="00F13DE3">
              <w:rPr>
                <w:noProof/>
              </w:rPr>
              <w:t>For both, AMR-WB IO and EVS operating mode, especially corrupted SID frames might lead to instable behavior and eventually overshoots</w:t>
            </w:r>
          </w:p>
          <w:p w14:paraId="50469656" w14:textId="77777777" w:rsidR="000A16B1" w:rsidRDefault="000A16B1" w:rsidP="000A16B1">
            <w:pPr>
              <w:pStyle w:val="CRCoverPage"/>
              <w:numPr>
                <w:ilvl w:val="0"/>
                <w:numId w:val="1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14:paraId="3F023CF4" w14:textId="77777777" w:rsidR="000A16B1" w:rsidRPr="00F13DE3" w:rsidRDefault="000A16B1" w:rsidP="000A16B1">
            <w:pPr>
              <w:pStyle w:val="CRCoverPage"/>
              <w:spacing w:after="0"/>
              <w:ind w:left="644"/>
              <w:rPr>
                <w:noProof/>
              </w:rPr>
            </w:pPr>
          </w:p>
          <w:p w14:paraId="53E94311" w14:textId="77777777" w:rsidR="000A16B1" w:rsidRPr="00F13DE3" w:rsidRDefault="000A16B1" w:rsidP="000A16B1">
            <w:pPr>
              <w:pStyle w:val="CRCoverPage"/>
              <w:spacing w:after="0"/>
              <w:rPr>
                <w:noProof/>
              </w:rPr>
            </w:pPr>
            <w:r w:rsidRPr="00F13DE3">
              <w:rPr>
                <w:noProof/>
              </w:rPr>
              <w:t>To overcome the identified issues, the following solutions are proposed:</w:t>
            </w:r>
          </w:p>
          <w:p w14:paraId="36BEC8A1" w14:textId="77777777" w:rsidR="000A16B1" w:rsidRPr="00F13DE3" w:rsidRDefault="000A16B1" w:rsidP="000A16B1">
            <w:pPr>
              <w:pStyle w:val="CRCoverPage"/>
              <w:numPr>
                <w:ilvl w:val="0"/>
                <w:numId w:val="6"/>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14:paraId="5023A014" w14:textId="77777777" w:rsidR="000A16B1" w:rsidRPr="00F13DE3" w:rsidRDefault="000A16B1" w:rsidP="000A16B1">
            <w:pPr>
              <w:pStyle w:val="CRCoverPage"/>
              <w:numPr>
                <w:ilvl w:val="0"/>
                <w:numId w:val="6"/>
              </w:numPr>
              <w:spacing w:after="0"/>
              <w:rPr>
                <w:noProof/>
              </w:rPr>
            </w:pPr>
            <w:r w:rsidRPr="00F13DE3">
              <w:rPr>
                <w:noProof/>
              </w:rPr>
              <w:t>Various bugfixes on JBM path of bitstream reading to align with the G.192 bistream reading path. Note: As SID_first frames are not signalled in G.192 format (which the EVS network simulation and the corresponding JBM path is based upon), the reference code is not able to detect such frames are not actually correctly unless good zero length frames can be signalled.</w:t>
            </w:r>
          </w:p>
          <w:p w14:paraId="01C10612" w14:textId="77777777" w:rsidR="000A16B1" w:rsidRPr="00F13DE3" w:rsidRDefault="000A16B1" w:rsidP="000A16B1">
            <w:pPr>
              <w:pStyle w:val="CRCoverPage"/>
              <w:numPr>
                <w:ilvl w:val="0"/>
                <w:numId w:val="6"/>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14:paraId="65129C1B" w14:textId="77777777" w:rsidR="000A16B1" w:rsidRPr="00F13DE3" w:rsidRDefault="000A16B1" w:rsidP="000A16B1">
            <w:pPr>
              <w:pStyle w:val="CRCoverPage"/>
              <w:numPr>
                <w:ilvl w:val="1"/>
                <w:numId w:val="6"/>
              </w:numPr>
              <w:spacing w:after="0"/>
              <w:rPr>
                <w:noProof/>
              </w:rPr>
            </w:pPr>
            <w:r w:rsidRPr="00F13DE3">
              <w:rPr>
                <w:noProof/>
              </w:rPr>
              <w:t>Limitation of the increment of the CNG energy index, to avoid sudden energy peaks</w:t>
            </w:r>
          </w:p>
          <w:p w14:paraId="15FBA12A" w14:textId="77777777" w:rsidR="000A16B1" w:rsidRPr="00F13DE3" w:rsidRDefault="000A16B1" w:rsidP="000A16B1">
            <w:pPr>
              <w:pStyle w:val="CRCoverPage"/>
              <w:numPr>
                <w:ilvl w:val="1"/>
                <w:numId w:val="6"/>
              </w:numPr>
              <w:spacing w:after="0"/>
              <w:rPr>
                <w:noProof/>
              </w:rPr>
            </w:pPr>
            <w:r w:rsidRPr="00F13DE3">
              <w:rPr>
                <w:noProof/>
              </w:rPr>
              <w:t>In case nevertheless a big energy increment is detected after ISF/LSF dequantization, the ISF/LSF coefficients of the previous frame are used instead (fixed-point code only)</w:t>
            </w:r>
          </w:p>
          <w:p w14:paraId="71627B35" w14:textId="77777777" w:rsidR="000A16B1" w:rsidRPr="00F13DE3" w:rsidRDefault="000A16B1" w:rsidP="000A16B1">
            <w:pPr>
              <w:pStyle w:val="CRCoverPage"/>
              <w:spacing w:after="0"/>
              <w:rPr>
                <w:noProof/>
              </w:rPr>
            </w:pPr>
            <w:r w:rsidRPr="00F13DE3">
              <w:rPr>
                <w:noProof/>
              </w:rPr>
              <w:t>Impact:</w:t>
            </w:r>
          </w:p>
          <w:p w14:paraId="6A1D8DDF" w14:textId="77777777" w:rsidR="000A16B1" w:rsidRPr="00F13DE3" w:rsidRDefault="000A16B1" w:rsidP="000A16B1">
            <w:pPr>
              <w:pStyle w:val="CRCoverPage"/>
              <w:numPr>
                <w:ilvl w:val="0"/>
                <w:numId w:val="6"/>
              </w:numPr>
              <w:spacing w:after="0"/>
              <w:rPr>
                <w:noProof/>
              </w:rPr>
            </w:pPr>
            <w:r w:rsidRPr="00F13DE3">
              <w:rPr>
                <w:noProof/>
              </w:rPr>
              <w:lastRenderedPageBreak/>
              <w:t xml:space="preserve">The above described changes affect TS 26.442, TS 26.443 and TS 26.452. </w:t>
            </w:r>
          </w:p>
          <w:p w14:paraId="0AD89A54"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32A534B9" w14:textId="77777777" w:rsidR="000A16B1" w:rsidRPr="00F13DE3" w:rsidRDefault="000A16B1" w:rsidP="000A16B1">
            <w:pPr>
              <w:pStyle w:val="CRCoverPage"/>
              <w:spacing w:after="0"/>
              <w:rPr>
                <w:noProof/>
              </w:rPr>
            </w:pPr>
          </w:p>
          <w:p w14:paraId="06E47D7E" w14:textId="77777777" w:rsidR="000A16B1" w:rsidRPr="00F13DE3" w:rsidRDefault="000A16B1" w:rsidP="000A16B1">
            <w:pPr>
              <w:pStyle w:val="berschrift2"/>
              <w:numPr>
                <w:ilvl w:val="0"/>
                <w:numId w:val="3"/>
              </w:numPr>
              <w:ind w:left="720"/>
              <w:rPr>
                <w:noProof/>
                <w:sz w:val="20"/>
              </w:rPr>
            </w:pPr>
            <w:r w:rsidRPr="00F13DE3">
              <w:rPr>
                <w:noProof/>
                <w:sz w:val="20"/>
              </w:rPr>
              <w:t>Wrong arithmetic in MSLVQ Encoder Module</w:t>
            </w:r>
          </w:p>
          <w:p w14:paraId="06AF0DEA" w14:textId="77777777" w:rsidR="000A16B1" w:rsidRPr="00F13DE3" w:rsidRDefault="000A16B1" w:rsidP="000A16B1">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14:paraId="04B573E6" w14:textId="77777777" w:rsidR="000A16B1" w:rsidRPr="00F13DE3" w:rsidRDefault="000A16B1" w:rsidP="000A16B1">
            <w:pPr>
              <w:pStyle w:val="CRCoverPage"/>
              <w:spacing w:after="0"/>
              <w:rPr>
                <w:noProof/>
              </w:rPr>
            </w:pPr>
            <w:r w:rsidRPr="00F13DE3">
              <w:rPr>
                <w:noProof/>
              </w:rPr>
              <w:t>Impact:</w:t>
            </w:r>
          </w:p>
          <w:p w14:paraId="402BE046"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and TS 26.452. </w:t>
            </w:r>
          </w:p>
          <w:p w14:paraId="6E47AD3A" w14:textId="77777777" w:rsidR="000A16B1" w:rsidRPr="00F13DE3" w:rsidRDefault="000A16B1" w:rsidP="000A16B1">
            <w:pPr>
              <w:pStyle w:val="CRCoverPage"/>
              <w:numPr>
                <w:ilvl w:val="0"/>
                <w:numId w:val="6"/>
              </w:numPr>
              <w:spacing w:after="0"/>
              <w:rPr>
                <w:noProof/>
              </w:rPr>
            </w:pPr>
            <w:r w:rsidRPr="00F13DE3">
              <w:rPr>
                <w:noProof/>
              </w:rPr>
              <w:t>The above described changes affect testvectors (encoder) as contained in TS 26.444.</w:t>
            </w:r>
          </w:p>
          <w:p w14:paraId="4ECD7511" w14:textId="77777777" w:rsidR="000A16B1" w:rsidRPr="00F13DE3" w:rsidRDefault="000A16B1" w:rsidP="000A16B1">
            <w:pPr>
              <w:pStyle w:val="CRCoverPage"/>
              <w:spacing w:after="0"/>
              <w:rPr>
                <w:noProof/>
              </w:rPr>
            </w:pPr>
          </w:p>
          <w:p w14:paraId="3B10F5B4" w14:textId="77777777" w:rsidR="000A16B1" w:rsidRPr="00F13DE3" w:rsidRDefault="000A16B1" w:rsidP="000A16B1">
            <w:pPr>
              <w:pStyle w:val="berschrift2"/>
              <w:numPr>
                <w:ilvl w:val="0"/>
                <w:numId w:val="3"/>
              </w:numPr>
              <w:ind w:left="720"/>
              <w:rPr>
                <w:noProof/>
                <w:sz w:val="20"/>
              </w:rPr>
            </w:pPr>
            <w:r w:rsidRPr="00F13DE3">
              <w:rPr>
                <w:noProof/>
                <w:sz w:val="20"/>
              </w:rPr>
              <w:t>Improvements in Decoder-Robustness based on Torture Testing</w:t>
            </w:r>
          </w:p>
          <w:p w14:paraId="14AEBCC8" w14:textId="77777777" w:rsidR="000A16B1" w:rsidRPr="00F13DE3" w:rsidRDefault="000A16B1" w:rsidP="000A16B1">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14:paraId="0E8CF596" w14:textId="77777777" w:rsidR="000A16B1" w:rsidRPr="00F13DE3" w:rsidRDefault="000A16B1" w:rsidP="000A16B1">
            <w:pPr>
              <w:pStyle w:val="CRCoverPage"/>
              <w:numPr>
                <w:ilvl w:val="0"/>
                <w:numId w:val="6"/>
              </w:numPr>
              <w:spacing w:after="0"/>
              <w:rPr>
                <w:noProof/>
              </w:rPr>
            </w:pPr>
            <w:r w:rsidRPr="00F13DE3">
              <w:rPr>
                <w:noProof/>
              </w:rPr>
              <w:t>Reading of uninitialized memory in EVS_RX_GetSamples() due to an unnecessary call of read_indices_from_djb_fx(). To overcome this issue it is proposed to remove this call.</w:t>
            </w:r>
          </w:p>
          <w:p w14:paraId="50B6466B" w14:textId="77777777" w:rsidR="000A16B1" w:rsidRPr="00F13DE3" w:rsidRDefault="000A16B1" w:rsidP="000A16B1">
            <w:pPr>
              <w:pStyle w:val="CRCoverPage"/>
              <w:numPr>
                <w:ilvl w:val="0"/>
                <w:numId w:val="6"/>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14:paraId="7BB86949" w14:textId="77777777" w:rsidR="000A16B1" w:rsidRPr="00F13DE3" w:rsidRDefault="000A16B1" w:rsidP="000A16B1">
            <w:pPr>
              <w:pStyle w:val="CRCoverPage"/>
              <w:numPr>
                <w:ilvl w:val="0"/>
                <w:numId w:val="6"/>
              </w:numPr>
              <w:spacing w:after="0"/>
              <w:rPr>
                <w:noProof/>
              </w:rPr>
            </w:pPr>
            <w:r w:rsidRPr="00F13DE3">
              <w:rPr>
                <w:noProof/>
              </w:rPr>
              <w:t>Potential division by 0 in find_best_delay(). It is proposed to add the same handling as in the fixed-point code. (floating-point code only)</w:t>
            </w:r>
          </w:p>
          <w:p w14:paraId="6CABFD5E" w14:textId="77777777" w:rsidR="000A16B1" w:rsidRPr="00F13DE3" w:rsidRDefault="000A16B1" w:rsidP="000A16B1">
            <w:pPr>
              <w:pStyle w:val="CRCoverPage"/>
              <w:spacing w:after="0"/>
              <w:rPr>
                <w:noProof/>
              </w:rPr>
            </w:pPr>
          </w:p>
          <w:p w14:paraId="1D23F610" w14:textId="77777777" w:rsidR="000A16B1" w:rsidRPr="00F13DE3" w:rsidRDefault="000A16B1" w:rsidP="000A16B1">
            <w:pPr>
              <w:pStyle w:val="CRCoverPage"/>
              <w:spacing w:after="0"/>
              <w:rPr>
                <w:noProof/>
              </w:rPr>
            </w:pPr>
            <w:r w:rsidRPr="00F13DE3">
              <w:rPr>
                <w:noProof/>
              </w:rPr>
              <w:t>Impact:</w:t>
            </w:r>
          </w:p>
          <w:p w14:paraId="07A3817B"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TS 26.443 and TS 26.452. </w:t>
            </w:r>
          </w:p>
          <w:p w14:paraId="26AB11F8"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3C18FB9F" w14:textId="77777777" w:rsidR="000A16B1" w:rsidRPr="00F13DE3" w:rsidRDefault="000A16B1" w:rsidP="000A16B1">
            <w:pPr>
              <w:pStyle w:val="CRCoverPage"/>
              <w:spacing w:after="0"/>
              <w:rPr>
                <w:noProof/>
              </w:rPr>
            </w:pPr>
          </w:p>
          <w:p w14:paraId="2579E24C" w14:textId="77777777" w:rsidR="000A16B1" w:rsidRPr="00F13DE3" w:rsidRDefault="000A16B1" w:rsidP="000A16B1">
            <w:pPr>
              <w:pStyle w:val="berschrift2"/>
              <w:numPr>
                <w:ilvl w:val="0"/>
                <w:numId w:val="3"/>
              </w:numPr>
              <w:ind w:left="720"/>
              <w:rPr>
                <w:noProof/>
                <w:sz w:val="20"/>
              </w:rPr>
            </w:pPr>
            <w:r w:rsidRPr="00F13DE3">
              <w:rPr>
                <w:noProof/>
                <w:sz w:val="20"/>
              </w:rPr>
              <w:t>Hardening of Code</w:t>
            </w:r>
          </w:p>
          <w:p w14:paraId="4FEB47CA" w14:textId="77777777" w:rsidR="000A16B1" w:rsidRPr="00F13DE3" w:rsidRDefault="000A16B1" w:rsidP="000A16B1">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14:paraId="102DE37B" w14:textId="77777777" w:rsidR="000A16B1" w:rsidRPr="00F13DE3" w:rsidRDefault="000A16B1" w:rsidP="000A16B1">
            <w:pPr>
              <w:pStyle w:val="CRCoverPage"/>
              <w:numPr>
                <w:ilvl w:val="0"/>
                <w:numId w:val="6"/>
              </w:numPr>
              <w:spacing w:after="0"/>
              <w:rPr>
                <w:noProof/>
              </w:rPr>
            </w:pPr>
            <w:r w:rsidRPr="00F13DE3">
              <w:rPr>
                <w:noProof/>
              </w:rPr>
              <w:t>decision_matrix_dec(): Make sure, a valid "start_idx" in decision_matrix_dec() is set when the bitstream is corrupted by bit errors</w:t>
            </w:r>
          </w:p>
          <w:p w14:paraId="4B7CAA05" w14:textId="77777777" w:rsidR="000A16B1" w:rsidRPr="00F13DE3" w:rsidRDefault="000A16B1" w:rsidP="000A16B1">
            <w:pPr>
              <w:pStyle w:val="CRCoverPage"/>
              <w:numPr>
                <w:ilvl w:val="0"/>
                <w:numId w:val="6"/>
              </w:numPr>
              <w:spacing w:after="0"/>
              <w:rPr>
                <w:noProof/>
              </w:rPr>
            </w:pPr>
            <w:r w:rsidRPr="00F13DE3">
              <w:rPr>
                <w:noProof/>
              </w:rPr>
              <w:t>tcx_ltp_post(): Set gain of TCX LTP to zero, in case of active concealment and non-consistent LTP parameters (e.g. due to bitrate switching)</w:t>
            </w:r>
          </w:p>
          <w:p w14:paraId="08934E79" w14:textId="77777777" w:rsidR="000A16B1" w:rsidRPr="00F13DE3" w:rsidRDefault="000A16B1" w:rsidP="000A16B1">
            <w:pPr>
              <w:pStyle w:val="CRCoverPage"/>
              <w:numPr>
                <w:ilvl w:val="0"/>
                <w:numId w:val="6"/>
              </w:numPr>
              <w:spacing w:after="0"/>
              <w:rPr>
                <w:noProof/>
              </w:rPr>
            </w:pPr>
            <w:r w:rsidRPr="00F13DE3">
              <w:rPr>
                <w:noProof/>
              </w:rPr>
              <w:t>dec_prm(): Add a safety check for corrupt bitstreams wrt the calculations in  BITS_ALLOC_config_acelp()</w:t>
            </w:r>
          </w:p>
          <w:p w14:paraId="16362478" w14:textId="77777777" w:rsidR="000A16B1" w:rsidRPr="00F13DE3" w:rsidRDefault="000A16B1" w:rsidP="000A16B1">
            <w:pPr>
              <w:pStyle w:val="CRCoverPage"/>
              <w:numPr>
                <w:ilvl w:val="0"/>
                <w:numId w:val="6"/>
              </w:numPr>
              <w:spacing w:after="0"/>
              <w:rPr>
                <w:noProof/>
              </w:rPr>
            </w:pPr>
            <w:r w:rsidRPr="00F13DE3">
              <w:rPr>
                <w:noProof/>
              </w:rPr>
              <w:lastRenderedPageBreak/>
              <w:t>E_ACELP_codearithp(): Avoid buffer overflows in E_ACELP_codearithp() in case of corrupt input</w:t>
            </w:r>
          </w:p>
          <w:p w14:paraId="3621BF06" w14:textId="77777777" w:rsidR="000A16B1" w:rsidRPr="00F13DE3" w:rsidRDefault="000A16B1" w:rsidP="000A16B1">
            <w:pPr>
              <w:pStyle w:val="CRCoverPage"/>
              <w:numPr>
                <w:ilvl w:val="0"/>
                <w:numId w:val="6"/>
              </w:numPr>
              <w:spacing w:after="0"/>
              <w:rPr>
                <w:noProof/>
              </w:rPr>
            </w:pPr>
            <w:r w:rsidRPr="00F13DE3">
              <w:rPr>
                <w:noProof/>
              </w:rPr>
              <w:t>root_a_over_b(): A safety check for input variables of value “inf” was added, to avoid an endless loop (floating-point code only)</w:t>
            </w:r>
          </w:p>
          <w:p w14:paraId="47AA2232" w14:textId="77777777" w:rsidR="000A16B1" w:rsidRPr="00F13DE3" w:rsidRDefault="000A16B1" w:rsidP="000A16B1">
            <w:pPr>
              <w:pStyle w:val="CRCoverPage"/>
              <w:numPr>
                <w:ilvl w:val="0"/>
                <w:numId w:val="6"/>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14:paraId="64EEA9E9" w14:textId="77777777" w:rsidR="000A16B1" w:rsidRPr="00F13DE3" w:rsidRDefault="000A16B1" w:rsidP="000A16B1">
            <w:pPr>
              <w:pStyle w:val="CRCoverPage"/>
              <w:spacing w:after="0"/>
              <w:rPr>
                <w:noProof/>
              </w:rPr>
            </w:pPr>
          </w:p>
          <w:p w14:paraId="32F93001" w14:textId="77777777" w:rsidR="000A16B1" w:rsidRPr="00F13DE3" w:rsidRDefault="000A16B1" w:rsidP="000A16B1">
            <w:pPr>
              <w:pStyle w:val="CRCoverPage"/>
              <w:spacing w:after="0"/>
              <w:rPr>
                <w:noProof/>
              </w:rPr>
            </w:pPr>
            <w:r w:rsidRPr="00F13DE3">
              <w:rPr>
                <w:noProof/>
              </w:rPr>
              <w:t xml:space="preserve">Impact: </w:t>
            </w:r>
          </w:p>
          <w:p w14:paraId="1CB36078"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TS 26.443, TS 26.452. </w:t>
            </w:r>
          </w:p>
          <w:p w14:paraId="2888A7B9"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1D972CAA" w14:textId="77777777" w:rsidR="000A16B1" w:rsidRPr="00F13DE3" w:rsidRDefault="000A16B1" w:rsidP="000A16B1">
            <w:pPr>
              <w:rPr>
                <w:rFonts w:ascii="Arial" w:hAnsi="Arial"/>
                <w:noProof/>
              </w:rPr>
            </w:pPr>
          </w:p>
          <w:p w14:paraId="4B994209" w14:textId="77777777" w:rsidR="000A16B1" w:rsidRPr="00F13DE3" w:rsidRDefault="000A16B1" w:rsidP="000A16B1">
            <w:pPr>
              <w:pStyle w:val="berschrift2"/>
              <w:numPr>
                <w:ilvl w:val="0"/>
                <w:numId w:val="3"/>
              </w:numPr>
              <w:ind w:left="720"/>
              <w:rPr>
                <w:noProof/>
                <w:sz w:val="20"/>
              </w:rPr>
            </w:pPr>
            <w:r w:rsidRPr="00F13DE3">
              <w:rPr>
                <w:noProof/>
                <w:sz w:val="20"/>
              </w:rPr>
              <w:t>Editorial Changes</w:t>
            </w:r>
          </w:p>
          <w:p w14:paraId="518729A9" w14:textId="77777777" w:rsidR="000A16B1" w:rsidRPr="00F13DE3" w:rsidRDefault="000A16B1" w:rsidP="000A16B1">
            <w:pPr>
              <w:rPr>
                <w:rFonts w:ascii="Arial" w:hAnsi="Arial"/>
                <w:noProof/>
              </w:rPr>
            </w:pPr>
            <w:r w:rsidRPr="00F13DE3">
              <w:rPr>
                <w:rFonts w:ascii="Arial" w:hAnsi="Arial"/>
                <w:noProof/>
              </w:rPr>
              <w:t>Several improvements are proposed to commandline-help output related to MIME format</w:t>
            </w:r>
            <w:r>
              <w:rPr>
                <w:rFonts w:ascii="Arial" w:hAnsi="Arial"/>
                <w:noProof/>
              </w:rPr>
              <w:t xml:space="preserve">. Further on, the formatting of the source-code in TS 26.452 was brought inline to TS 26.442 and the VS2017 workspaces in TS 26.452 were adapted to </w:t>
            </w:r>
            <w:r w:rsidRPr="0004575E">
              <w:rPr>
                <w:rFonts w:ascii="Arial" w:hAnsi="Arial"/>
                <w:noProof/>
              </w:rPr>
              <w:t>WindowsTargetPlatformVersion</w:t>
            </w:r>
            <w:r>
              <w:rPr>
                <w:rFonts w:ascii="Arial" w:hAnsi="Arial"/>
                <w:noProof/>
              </w:rPr>
              <w:t xml:space="preserve"> = </w:t>
            </w:r>
            <w:r w:rsidRPr="0004575E">
              <w:rPr>
                <w:rFonts w:ascii="Arial" w:hAnsi="Arial"/>
                <w:noProof/>
              </w:rPr>
              <w:t>8.1</w:t>
            </w:r>
            <w:r>
              <w:rPr>
                <w:rFonts w:ascii="Arial" w:hAnsi="Arial"/>
                <w:noProof/>
              </w:rPr>
              <w:t xml:space="preserve"> to improve interoperability.</w:t>
            </w:r>
          </w:p>
          <w:p w14:paraId="495622CB" w14:textId="77777777" w:rsidR="000A16B1" w:rsidRPr="00F13DE3" w:rsidRDefault="000A16B1" w:rsidP="000A16B1">
            <w:pPr>
              <w:pStyle w:val="CRCoverPage"/>
              <w:spacing w:after="0"/>
              <w:rPr>
                <w:noProof/>
              </w:rPr>
            </w:pPr>
            <w:r w:rsidRPr="00F13DE3">
              <w:rPr>
                <w:noProof/>
              </w:rPr>
              <w:t xml:space="preserve">Impact: </w:t>
            </w:r>
          </w:p>
          <w:p w14:paraId="08819CE4" w14:textId="77777777" w:rsidR="000A16B1" w:rsidRPr="00F13DE3" w:rsidRDefault="000A16B1" w:rsidP="000A16B1">
            <w:pPr>
              <w:pStyle w:val="CRCoverPage"/>
              <w:numPr>
                <w:ilvl w:val="0"/>
                <w:numId w:val="6"/>
              </w:numPr>
              <w:spacing w:after="0"/>
              <w:rPr>
                <w:noProof/>
              </w:rPr>
            </w:pPr>
            <w:r w:rsidRPr="00F13DE3">
              <w:rPr>
                <w:noProof/>
              </w:rPr>
              <w:t xml:space="preserve">The above described changes affect TS 26.442, TS 26.443, TS 26.452. </w:t>
            </w:r>
          </w:p>
          <w:p w14:paraId="6F6C93D1" w14:textId="77777777" w:rsidR="000A16B1" w:rsidRPr="00F13DE3" w:rsidRDefault="000A16B1" w:rsidP="000A16B1">
            <w:pPr>
              <w:pStyle w:val="CRCoverPage"/>
              <w:numPr>
                <w:ilvl w:val="0"/>
                <w:numId w:val="6"/>
              </w:numPr>
              <w:spacing w:after="0"/>
              <w:rPr>
                <w:noProof/>
              </w:rPr>
            </w:pPr>
            <w:r w:rsidRPr="00F13DE3">
              <w:rPr>
                <w:noProof/>
              </w:rPr>
              <w:t>The above described changes have no effect on the testvectors as contained in TS 26.444.</w:t>
            </w:r>
          </w:p>
          <w:p w14:paraId="694A380F" w14:textId="77777777" w:rsidR="000A16B1" w:rsidRDefault="000A16B1" w:rsidP="000A16B1">
            <w:pPr>
              <w:pStyle w:val="CRCoverPage"/>
              <w:spacing w:after="0"/>
              <w:rPr>
                <w:noProof/>
              </w:rPr>
            </w:pPr>
          </w:p>
          <w:p w14:paraId="714317DD" w14:textId="77777777" w:rsidR="000A16B1" w:rsidRDefault="000A16B1" w:rsidP="000A16B1">
            <w:pPr>
              <w:pStyle w:val="CRCoverPage"/>
              <w:spacing w:after="0"/>
              <w:rPr>
                <w:noProof/>
              </w:rPr>
            </w:pPr>
          </w:p>
          <w:p w14:paraId="10161A45" w14:textId="5F559507" w:rsidR="005D26D5" w:rsidRDefault="005D26D5" w:rsidP="000A16B1">
            <w:pPr>
              <w:pStyle w:val="CRCoverPage"/>
              <w:spacing w:after="0"/>
              <w:rPr>
                <w:noProof/>
              </w:rPr>
            </w:pPr>
            <w:r>
              <w:rPr>
                <w:noProof/>
              </w:rPr>
              <w:t xml:space="preserve">Correct </w:t>
            </w:r>
            <w:r w:rsidR="000A16B1">
              <w:rPr>
                <w:noProof/>
              </w:rPr>
              <w:t xml:space="preserve">new </w:t>
            </w:r>
            <w:r>
              <w:rPr>
                <w:noProof/>
              </w:rPr>
              <w:t>issues listed above, as described here:</w:t>
            </w:r>
          </w:p>
          <w:p w14:paraId="0EA5EAD4" w14:textId="13E9EC2C" w:rsidR="00A102BD" w:rsidRDefault="00A102BD" w:rsidP="00A102BD">
            <w:pPr>
              <w:pStyle w:val="CRCoverPage"/>
              <w:numPr>
                <w:ilvl w:val="0"/>
                <w:numId w:val="2"/>
              </w:numPr>
              <w:spacing w:after="0"/>
              <w:rPr>
                <w:noProof/>
              </w:rPr>
            </w:pPr>
            <w:r>
              <w:rPr>
                <w:noProof/>
              </w:rPr>
              <w:t xml:space="preserve">Correct copying of uninitialized memory to st-&gt;lsp_prevfrm in case of bitrate/bandwidth switching. The changes are located in </w:t>
            </w:r>
            <w:r w:rsidRPr="00A102BD">
              <w:rPr>
                <w:noProof/>
              </w:rPr>
              <w:t>ResetSHBbuffer_Dec_fx</w:t>
            </w:r>
            <w:r>
              <w:rPr>
                <w:noProof/>
              </w:rPr>
              <w:t xml:space="preserve">() and </w:t>
            </w:r>
            <w:r w:rsidRPr="00A102BD">
              <w:rPr>
                <w:noProof/>
              </w:rPr>
              <w:t>wb_tbe_dec_fx(</w:t>
            </w:r>
            <w:r>
              <w:rPr>
                <w:noProof/>
              </w:rPr>
              <w:t>) and don’t affect bit-exactness on the test vectors.</w:t>
            </w:r>
          </w:p>
          <w:p w14:paraId="0E2E9026" w14:textId="49A0CD3D" w:rsidR="00A102BD" w:rsidRDefault="00A102BD" w:rsidP="00A102BD">
            <w:pPr>
              <w:pStyle w:val="CRCoverPage"/>
              <w:numPr>
                <w:ilvl w:val="0"/>
                <w:numId w:val="2"/>
              </w:numPr>
              <w:spacing w:after="0"/>
              <w:rPr>
                <w:noProof/>
              </w:rPr>
            </w:pPr>
            <w:r>
              <w:rPr>
                <w:noProof/>
              </w:rPr>
              <w:t xml:space="preserve">Avoid using an internal encoder configuration in case of channel-aware mode being used in combination with bitrate switching during inactive DTX frames, possibly causing reading of uninitialized data. The changes are located in </w:t>
            </w:r>
            <w:r w:rsidRPr="00A102BD">
              <w:rPr>
                <w:noProof/>
              </w:rPr>
              <w:t>dtx_fx(</w:t>
            </w:r>
            <w:r>
              <w:rPr>
                <w:noProof/>
              </w:rPr>
              <w:t>) and don’t affect bit-exactness on the test vectors.</w:t>
            </w:r>
          </w:p>
          <w:p w14:paraId="2B5CC012" w14:textId="19E0BB2E" w:rsidR="00A102BD" w:rsidRDefault="00A102BD" w:rsidP="00A102BD">
            <w:pPr>
              <w:pStyle w:val="CRCoverPage"/>
              <w:numPr>
                <w:ilvl w:val="0"/>
                <w:numId w:val="2"/>
              </w:numPr>
              <w:spacing w:after="0"/>
              <w:rPr>
                <w:noProof/>
              </w:rPr>
            </w:pPr>
            <w:r>
              <w:rPr>
                <w:noProof/>
              </w:rPr>
              <w:t xml:space="preserve">Avoid usage of negative length remaining_len used in copy operation in the function FEC_synchro_exc ()  possibly causing reading out of bounds on certain implementations. The changes are located in </w:t>
            </w:r>
            <w:r w:rsidRPr="00A102BD">
              <w:rPr>
                <w:noProof/>
              </w:rPr>
              <w:t>FEC_synchro_exc_fx(</w:t>
            </w:r>
            <w:r>
              <w:rPr>
                <w:noProof/>
              </w:rPr>
              <w:t>) and don’t affect bit-exactness on the test vectors.</w:t>
            </w:r>
          </w:p>
          <w:p w14:paraId="20414A35" w14:textId="59D29C86" w:rsidR="00A102BD" w:rsidRDefault="00A102BD" w:rsidP="00A102BD">
            <w:pPr>
              <w:pStyle w:val="CRCoverPage"/>
              <w:numPr>
                <w:ilvl w:val="0"/>
                <w:numId w:val="2"/>
              </w:numPr>
              <w:spacing w:after="0"/>
              <w:rPr>
                <w:noProof/>
              </w:rPr>
            </w:pPr>
            <w:r>
              <w:rPr>
                <w:noProof/>
              </w:rPr>
              <w:t xml:space="preserve">Make sure the FD-CNG handle is always initialized correctly, even in case bit-errors are detected in first frame. The changes are located in </w:t>
            </w:r>
            <w:r w:rsidRPr="00A102BD">
              <w:rPr>
                <w:noProof/>
              </w:rPr>
              <w:t>initFdCngDec</w:t>
            </w:r>
            <w:r>
              <w:rPr>
                <w:noProof/>
              </w:rPr>
              <w:t xml:space="preserve">() and </w:t>
            </w:r>
            <w:r w:rsidRPr="00A102BD">
              <w:rPr>
                <w:noProof/>
              </w:rPr>
              <w:t>initFdCngCom(</w:t>
            </w:r>
            <w:r>
              <w:rPr>
                <w:noProof/>
              </w:rPr>
              <w:t xml:space="preserve">) and don’t affect bit-exactness on the test vectors. </w:t>
            </w:r>
          </w:p>
          <w:p w14:paraId="03C89AAA" w14:textId="222C8324" w:rsidR="00A102BD" w:rsidRDefault="00A102BD" w:rsidP="00A102BD">
            <w:pPr>
              <w:pStyle w:val="CRCoverPage"/>
              <w:numPr>
                <w:ilvl w:val="0"/>
                <w:numId w:val="2"/>
              </w:numPr>
              <w:spacing w:after="0"/>
              <w:rPr>
                <w:noProof/>
              </w:rPr>
            </w:pPr>
            <w:r>
              <w:rPr>
                <w:noProof/>
              </w:rPr>
              <w:t>Avoid endless loop when decoding VoIP input files with less than two frames by adding corrections to the logic. The changes are located in</w:t>
            </w:r>
            <w:r w:rsidR="008B2541">
              <w:rPr>
                <w:noProof/>
              </w:rPr>
              <w:t xml:space="preserve"> </w:t>
            </w:r>
            <w:r w:rsidR="008B2541" w:rsidRPr="008B2541">
              <w:rPr>
                <w:noProof/>
              </w:rPr>
              <w:t>decodeVoip(</w:t>
            </w:r>
            <w:r w:rsidR="008B2541">
              <w:rPr>
                <w:noProof/>
              </w:rPr>
              <w:t>) and don’t affect bit-exactness on the test vectors.</w:t>
            </w:r>
            <w:r>
              <w:rPr>
                <w:noProof/>
              </w:rPr>
              <w:t xml:space="preserve"> </w:t>
            </w:r>
          </w:p>
          <w:p w14:paraId="41E22334" w14:textId="776F1882" w:rsidR="00A102BD" w:rsidRDefault="008B2541" w:rsidP="00A102BD">
            <w:pPr>
              <w:pStyle w:val="CRCoverPage"/>
              <w:numPr>
                <w:ilvl w:val="0"/>
                <w:numId w:val="2"/>
              </w:numPr>
              <w:spacing w:after="0"/>
              <w:rPr>
                <w:noProof/>
              </w:rPr>
            </w:pPr>
            <w:r>
              <w:rPr>
                <w:noProof/>
              </w:rPr>
              <w:t>Improve</w:t>
            </w:r>
            <w:r w:rsidR="00A102BD">
              <w:rPr>
                <w:noProof/>
              </w:rPr>
              <w:t xml:space="preserve"> VAD decisions on pre-processed speech, leading to false classification of active speech as inactive</w:t>
            </w:r>
            <w:r>
              <w:rPr>
                <w:noProof/>
              </w:rPr>
              <w:t xml:space="preserve"> by small retuning of affected VAD components. This affects bit-exactess on the test vectors (encoder).</w:t>
            </w:r>
          </w:p>
          <w:p w14:paraId="1B6D6B9E" w14:textId="3943C1D0" w:rsidR="00A102BD" w:rsidRDefault="00A102BD" w:rsidP="00A102BD">
            <w:pPr>
              <w:pStyle w:val="CRCoverPage"/>
              <w:numPr>
                <w:ilvl w:val="0"/>
                <w:numId w:val="2"/>
              </w:numPr>
              <w:spacing w:after="0"/>
              <w:rPr>
                <w:noProof/>
              </w:rPr>
            </w:pPr>
            <w:r>
              <w:rPr>
                <w:noProof/>
              </w:rPr>
              <w:t>I</w:t>
            </w:r>
            <w:r w:rsidR="008B2541">
              <w:rPr>
                <w:noProof/>
              </w:rPr>
              <w:t>mprove</w:t>
            </w:r>
            <w:r>
              <w:rPr>
                <w:noProof/>
              </w:rPr>
              <w:t xml:space="preserve"> VAD decisions on low-level speech signals, leading to false classification of active speech as inactive, as described in S4-210831</w:t>
            </w:r>
            <w:r w:rsidR="008B2541">
              <w:rPr>
                <w:noProof/>
              </w:rPr>
              <w:t xml:space="preserve">. The changes are located in </w:t>
            </w:r>
            <w:r w:rsidR="008B2541" w:rsidRPr="008B2541">
              <w:rPr>
                <w:noProof/>
              </w:rPr>
              <w:t>pre_proc_fx(</w:t>
            </w:r>
            <w:r w:rsidR="008B2541">
              <w:rPr>
                <w:noProof/>
              </w:rPr>
              <w:t xml:space="preserve">) and </w:t>
            </w:r>
            <w:r w:rsidR="008B2541" w:rsidRPr="008B2541">
              <w:rPr>
                <w:noProof/>
              </w:rPr>
              <w:t>init_encoder_fx(</w:t>
            </w:r>
            <w:r w:rsidR="008B2541">
              <w:rPr>
                <w:noProof/>
              </w:rPr>
              <w:t xml:space="preserve">). This affects bit-exactess on the test vectors (encoder). </w:t>
            </w:r>
          </w:p>
          <w:p w14:paraId="4FC64B30" w14:textId="7C0C2C28" w:rsidR="00A102BD" w:rsidRDefault="008B2541" w:rsidP="00A102BD">
            <w:pPr>
              <w:pStyle w:val="CRCoverPage"/>
              <w:numPr>
                <w:ilvl w:val="0"/>
                <w:numId w:val="2"/>
              </w:numPr>
              <w:spacing w:after="0"/>
              <w:rPr>
                <w:noProof/>
              </w:rPr>
            </w:pPr>
            <w:r>
              <w:rPr>
                <w:noProof/>
              </w:rPr>
              <w:t>Correct w</w:t>
            </w:r>
            <w:r w:rsidR="00A102BD">
              <w:rPr>
                <w:noProof/>
              </w:rPr>
              <w:t xml:space="preserve">rong window sequences in case TCX is selected after ACELP concealment using con_tcx() in previous frame due to reset of st-&gt;nbLostCmpt in open_decoder_LPD() in case of bitrate </w:t>
            </w:r>
            <w:r w:rsidR="00A102BD">
              <w:rPr>
                <w:noProof/>
              </w:rPr>
              <w:lastRenderedPageBreak/>
              <w:t>switching, causing glitches in the audio signal</w:t>
            </w:r>
            <w:r>
              <w:rPr>
                <w:noProof/>
              </w:rPr>
              <w:t xml:space="preserve">. The changes are loacted in </w:t>
            </w:r>
            <w:r w:rsidRPr="008B2541">
              <w:rPr>
                <w:noProof/>
              </w:rPr>
              <w:t>open_decoder_LPD(</w:t>
            </w:r>
            <w:r>
              <w:rPr>
                <w:noProof/>
              </w:rPr>
              <w:t xml:space="preserve">) and </w:t>
            </w:r>
            <w:r w:rsidRPr="008B2541">
              <w:rPr>
                <w:noProof/>
              </w:rPr>
              <w:t>init_decoder_fx(</w:t>
            </w:r>
            <w:r>
              <w:rPr>
                <w:noProof/>
              </w:rPr>
              <w:t>). This affects bit-exactness on the test vectors (decoder).</w:t>
            </w:r>
          </w:p>
          <w:p w14:paraId="053F5286" w14:textId="1DA9D46F" w:rsidR="00A102BD" w:rsidRDefault="008B2541" w:rsidP="00A102BD">
            <w:pPr>
              <w:pStyle w:val="CRCoverPage"/>
              <w:numPr>
                <w:ilvl w:val="0"/>
                <w:numId w:val="2"/>
              </w:numPr>
              <w:spacing w:after="0"/>
              <w:rPr>
                <w:noProof/>
              </w:rPr>
            </w:pPr>
            <w:r>
              <w:rPr>
                <w:noProof/>
              </w:rPr>
              <w:t>Correct w</w:t>
            </w:r>
            <w:r w:rsidR="00A102BD">
              <w:rPr>
                <w:noProof/>
              </w:rPr>
              <w:t xml:space="preserve">rong window sequences for </w:t>
            </w:r>
            <w:r w:rsidR="00A102BD" w:rsidRPr="000D23D5">
              <w:rPr>
                <w:noProof/>
              </w:rPr>
              <w:t>CNG to TCX transitions in case first TCX frame after CNG gets lost</w:t>
            </w:r>
            <w:r w:rsidR="00A102BD">
              <w:rPr>
                <w:noProof/>
              </w:rPr>
              <w:t>, causing glitches in the audio signal</w:t>
            </w:r>
            <w:r>
              <w:rPr>
                <w:noProof/>
              </w:rPr>
              <w:t xml:space="preserve">. The changes are located in the bitstream parsing fuctions dec_prm() and where the sequence is applied in </w:t>
            </w:r>
            <w:r w:rsidRPr="008B2541">
              <w:rPr>
                <w:noProof/>
              </w:rPr>
              <w:t>decoder_tcx(</w:t>
            </w:r>
            <w:r>
              <w:rPr>
                <w:noProof/>
              </w:rPr>
              <w:t>). This affects bit-exactness on the test vectors (decoder).</w:t>
            </w:r>
          </w:p>
          <w:p w14:paraId="694D893D" w14:textId="23EB9148" w:rsidR="00A102BD" w:rsidRDefault="008B2541" w:rsidP="00A102BD">
            <w:pPr>
              <w:pStyle w:val="CRCoverPage"/>
              <w:numPr>
                <w:ilvl w:val="0"/>
                <w:numId w:val="2"/>
              </w:numPr>
              <w:spacing w:after="0"/>
              <w:rPr>
                <w:noProof/>
              </w:rPr>
            </w:pPr>
            <w:r>
              <w:rPr>
                <w:noProof/>
              </w:rPr>
              <w:t>Prevent o</w:t>
            </w:r>
            <w:r w:rsidR="00A102BD">
              <w:rPr>
                <w:noProof/>
              </w:rPr>
              <w:t>ut of bound shift operations in AVQ index decoding, leading to possible reading of uninitialized memory</w:t>
            </w:r>
            <w:r>
              <w:rPr>
                <w:noProof/>
              </w:rPr>
              <w:t xml:space="preserve">. The changes are located in </w:t>
            </w:r>
            <w:r w:rsidR="00BF2359" w:rsidRPr="00BF2359">
              <w:rPr>
                <w:noProof/>
              </w:rPr>
              <w:t>re8_decode_base_index_fx(</w:t>
            </w:r>
            <w:r w:rsidR="00BF2359">
              <w:rPr>
                <w:noProof/>
              </w:rPr>
              <w:t>). This affects bit-exactness on the test vectors (decoder).</w:t>
            </w:r>
          </w:p>
          <w:p w14:paraId="4D682CA2" w14:textId="77777777" w:rsidR="00480F39" w:rsidRDefault="00BF2359" w:rsidP="00480F39">
            <w:pPr>
              <w:pStyle w:val="CRCoverPage"/>
              <w:numPr>
                <w:ilvl w:val="0"/>
                <w:numId w:val="2"/>
              </w:numPr>
              <w:spacing w:after="0"/>
              <w:rPr>
                <w:noProof/>
              </w:rPr>
            </w:pPr>
            <w:r>
              <w:rPr>
                <w:noProof/>
              </w:rPr>
              <w:t>Correct w</w:t>
            </w:r>
            <w:r w:rsidR="00A102BD">
              <w:rPr>
                <w:noProof/>
              </w:rPr>
              <w:t>rong buffer update in the buffer st-&gt;old_wtda_swb[] leading to 6-8kHz energy overshoot and discontinuities in the audio signal, especially in the case of bandwidth switching</w:t>
            </w:r>
            <w:r>
              <w:rPr>
                <w:noProof/>
              </w:rPr>
              <w:t xml:space="preserve">. The changes are located in </w:t>
            </w:r>
            <w:r w:rsidRPr="00BF2359">
              <w:rPr>
                <w:noProof/>
              </w:rPr>
              <w:t>swb_pre_proc_fx(</w:t>
            </w:r>
            <w:r>
              <w:rPr>
                <w:noProof/>
              </w:rPr>
              <w:t>). This affects bit-exactness on the test vectors (encoder).</w:t>
            </w:r>
          </w:p>
          <w:p w14:paraId="59C09D4A" w14:textId="671AC4A1" w:rsidR="00A102BD" w:rsidRDefault="00BF2359" w:rsidP="00480F39">
            <w:pPr>
              <w:pStyle w:val="CRCoverPage"/>
              <w:numPr>
                <w:ilvl w:val="0"/>
                <w:numId w:val="2"/>
              </w:numPr>
              <w:spacing w:after="0"/>
              <w:rPr>
                <w:noProof/>
              </w:rPr>
            </w:pPr>
            <w:r w:rsidRPr="00480F39">
              <w:rPr>
                <w:noProof/>
              </w:rPr>
              <w:t>Avoid</w:t>
            </w:r>
            <w:r w:rsidR="00A102BD" w:rsidRPr="00480F39">
              <w:rPr>
                <w:noProof/>
              </w:rPr>
              <w:t xml:space="preserve"> energy drop in CNG signals, leading to glitches in the signal</w:t>
            </w:r>
            <w:r w:rsidRPr="00480F39">
              <w:rPr>
                <w:noProof/>
              </w:rPr>
              <w:t xml:space="preserve">. This is a follow-up on </w:t>
            </w:r>
            <w:r w:rsidR="00480F39" w:rsidRPr="00480F39">
              <w:rPr>
                <w:noProof/>
              </w:rPr>
              <w:t>the CRs brought at SA4#109-e (Handling of possibly corrupt SID frames in AMR-WB IO/EVS decoder</w:t>
            </w:r>
            <w:r w:rsidR="00480F39">
              <w:rPr>
                <w:noProof/>
              </w:rPr>
              <w:t>), and addresses a regression introduced then by additional tuning. This affects bit-exactness on the test vectors (encoder, decoder).</w:t>
            </w:r>
          </w:p>
          <w:p w14:paraId="4D5F0E40" w14:textId="45092184" w:rsidR="00A102BD" w:rsidRDefault="00480F39" w:rsidP="00A102BD">
            <w:pPr>
              <w:pStyle w:val="CRCoverPage"/>
              <w:numPr>
                <w:ilvl w:val="0"/>
                <w:numId w:val="2"/>
              </w:numPr>
              <w:spacing w:after="0"/>
              <w:rPr>
                <w:noProof/>
              </w:rPr>
            </w:pPr>
            <w:r>
              <w:rPr>
                <w:noProof/>
              </w:rPr>
              <w:t>C</w:t>
            </w:r>
            <w:r w:rsidR="00A102BD">
              <w:rPr>
                <w:noProof/>
              </w:rPr>
              <w:t>orrect buffer update/resampling for HB synthesis for ACELP@12.8kHz to TCX transitions when encoding SWB TBE and decoding at 16 kHz, leading to glitches in the audio signal</w:t>
            </w:r>
            <w:r>
              <w:rPr>
                <w:noProof/>
              </w:rPr>
              <w:t xml:space="preserve">. The changes are located in </w:t>
            </w:r>
            <w:r w:rsidRPr="00480F39">
              <w:rPr>
                <w:noProof/>
              </w:rPr>
              <w:t>evs_dec_fx(</w:t>
            </w:r>
            <w:r>
              <w:rPr>
                <w:noProof/>
              </w:rPr>
              <w:t xml:space="preserve">) and </w:t>
            </w:r>
            <w:r w:rsidRPr="00480F39">
              <w:rPr>
                <w:noProof/>
              </w:rPr>
              <w:t>GenTransition_fx(</w:t>
            </w:r>
            <w:r>
              <w:rPr>
                <w:noProof/>
              </w:rPr>
              <w:t>). This affects bit-exactness of the test vectors (decoder).</w:t>
            </w:r>
          </w:p>
          <w:p w14:paraId="52B29C71" w14:textId="21B5584C" w:rsidR="00A102BD" w:rsidRDefault="00480F39" w:rsidP="00A102BD">
            <w:pPr>
              <w:pStyle w:val="CRCoverPage"/>
              <w:numPr>
                <w:ilvl w:val="0"/>
                <w:numId w:val="2"/>
              </w:numPr>
              <w:spacing w:after="0"/>
              <w:rPr>
                <w:noProof/>
              </w:rPr>
            </w:pPr>
            <w:r>
              <w:rPr>
                <w:noProof/>
              </w:rPr>
              <w:t>C</w:t>
            </w:r>
            <w:r w:rsidR="00A102BD">
              <w:rPr>
                <w:noProof/>
              </w:rPr>
              <w:t>orrect pitch value used (12.8 vs. 16 kHz) in ACELP to HQ core switching, leading to glitches in the audio signal</w:t>
            </w:r>
            <w:r>
              <w:rPr>
                <w:noProof/>
              </w:rPr>
              <w:t xml:space="preserve">. The changes are loacted in </w:t>
            </w:r>
            <w:r w:rsidRPr="00480F39">
              <w:rPr>
                <w:noProof/>
              </w:rPr>
              <w:t>acelp_core_switch_enc_fx(</w:t>
            </w:r>
            <w:r>
              <w:rPr>
                <w:noProof/>
              </w:rPr>
              <w:t>). This affects bit-exactness of the test vectors (encoder).</w:t>
            </w:r>
          </w:p>
          <w:p w14:paraId="0C1FD1DD" w14:textId="3A0E85A6" w:rsidR="006A1268" w:rsidRDefault="006A1268" w:rsidP="006A1268">
            <w:pPr>
              <w:pStyle w:val="CRCoverPage"/>
              <w:numPr>
                <w:ilvl w:val="0"/>
                <w:numId w:val="2"/>
              </w:numPr>
              <w:spacing w:after="0"/>
              <w:rPr>
                <w:noProof/>
              </w:rPr>
            </w:pPr>
            <w:r>
              <w:rPr>
                <w:noProof/>
              </w:rPr>
              <w:t>C</w:t>
            </w:r>
            <w:r w:rsidR="00A102BD">
              <w:rPr>
                <w:noProof/>
              </w:rPr>
              <w:t>orrect last open-loop pitch value</w:t>
            </w:r>
            <w:r>
              <w:rPr>
                <w:noProof/>
              </w:rPr>
              <w:t xml:space="preserve"> used</w:t>
            </w:r>
            <w:r w:rsidR="00A102BD">
              <w:rPr>
                <w:noProof/>
              </w:rPr>
              <w:t xml:space="preserve"> in vad_param_updt(), leading to glitches in the audio signal</w:t>
            </w:r>
            <w:r>
              <w:rPr>
                <w:noProof/>
              </w:rPr>
              <w:t xml:space="preserve">. The changes are located in </w:t>
            </w:r>
            <w:r w:rsidRPr="006A1268">
              <w:rPr>
                <w:noProof/>
              </w:rPr>
              <w:t>vad_param_updt_fx(</w:t>
            </w:r>
            <w:r>
              <w:rPr>
                <w:noProof/>
              </w:rPr>
              <w:t xml:space="preserve">) + calling functions and don’t affect bit-exactness on the test vectors. </w:t>
            </w:r>
          </w:p>
          <w:p w14:paraId="6439D2C3" w14:textId="77777777" w:rsidR="006A1268" w:rsidRDefault="006A1268" w:rsidP="006A1268">
            <w:pPr>
              <w:pStyle w:val="CRCoverPage"/>
              <w:numPr>
                <w:ilvl w:val="0"/>
                <w:numId w:val="2"/>
              </w:numPr>
              <w:spacing w:after="0"/>
              <w:rPr>
                <w:noProof/>
              </w:rPr>
            </w:pPr>
            <w:r>
              <w:rPr>
                <w:noProof/>
              </w:rPr>
              <w:t>Add m</w:t>
            </w:r>
            <w:r w:rsidR="00A102BD">
              <w:rPr>
                <w:noProof/>
              </w:rPr>
              <w:t>issing support of rtpdump for bitstream decoding, as described in S4-210571</w:t>
            </w:r>
            <w:r>
              <w:rPr>
                <w:noProof/>
              </w:rPr>
              <w:t xml:space="preserve"> as additional functionality. This doesn’t affect any existing mode or bit-exactness on the test vectors.</w:t>
            </w:r>
          </w:p>
          <w:p w14:paraId="31C656EC" w14:textId="173EAC4D" w:rsidR="001E41F3" w:rsidRDefault="006A1268" w:rsidP="006A1268">
            <w:pPr>
              <w:pStyle w:val="CRCoverPage"/>
              <w:numPr>
                <w:ilvl w:val="0"/>
                <w:numId w:val="2"/>
              </w:numPr>
              <w:spacing w:after="0"/>
              <w:rPr>
                <w:noProof/>
              </w:rPr>
            </w:pPr>
            <w:r>
              <w:rPr>
                <w:noProof/>
              </w:rPr>
              <w:t>Align d</w:t>
            </w:r>
            <w:r w:rsidR="00A102BD">
              <w:rPr>
                <w:noProof/>
              </w:rPr>
              <w:t>iscrepancies between readme-file and commandline help printout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B9318" w:rsidR="001E41F3" w:rsidRDefault="006A1268">
            <w:pPr>
              <w:pStyle w:val="CRCoverPage"/>
              <w:spacing w:after="0"/>
              <w:ind w:left="100"/>
              <w:rPr>
                <w:noProof/>
              </w:rPr>
            </w:pPr>
            <w:r>
              <w:rPr>
                <w:noProof/>
              </w:rPr>
              <w:t>Severe issues for the deployed codec, incl. reading of unintialized memory or out-of-bound, leading to possibly crashes and glitches in the audio signal.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9652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95B62" w14:textId="6DB6D4A5" w:rsidR="00F63F7D" w:rsidRPr="003879BC" w:rsidRDefault="00F63F7D" w:rsidP="00F63F7D">
            <w:pPr>
              <w:pStyle w:val="CRCoverPage"/>
              <w:spacing w:after="0"/>
              <w:ind w:left="100"/>
              <w:rPr>
                <w:noProof/>
              </w:rPr>
            </w:pPr>
            <w:r>
              <w:rPr>
                <w:noProof/>
              </w:rPr>
              <w:t>Electronic attachment to 26.452, specifically:</w:t>
            </w:r>
          </w:p>
          <w:p w14:paraId="447857AD" w14:textId="636A922B" w:rsidR="000A16B1" w:rsidRPr="00F63F7D" w:rsidRDefault="000A16B1" w:rsidP="000A16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63F7D">
              <w:rPr>
                <w:rFonts w:ascii="Menlo" w:hAnsi="Menlo" w:cs="Menlo"/>
                <w:color w:val="000000"/>
                <w:sz w:val="22"/>
                <w:szCs w:val="22"/>
                <w:lang w:val="en-US" w:eastAsia="fr-FR"/>
              </w:rPr>
              <w:t>c-code/EVS_cod.exe</w:t>
            </w:r>
          </w:p>
          <w:p w14:paraId="27C498B9" w14:textId="2EF6B93B" w:rsidR="000A16B1" w:rsidRPr="00A62811" w:rsidRDefault="000A16B1" w:rsidP="000A16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A62811">
              <w:rPr>
                <w:rFonts w:ascii="Menlo" w:hAnsi="Menlo" w:cs="Menlo"/>
                <w:color w:val="000000"/>
                <w:sz w:val="22"/>
                <w:szCs w:val="22"/>
                <w:lang w:val="en-US" w:eastAsia="fr-FR"/>
              </w:rPr>
              <w:t>c-code/EVS_dec.exe</w:t>
            </w:r>
          </w:p>
          <w:p w14:paraId="308C879B"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t>
            </w:r>
            <w:proofErr w:type="spellStart"/>
            <w:r w:rsidRPr="00F96524">
              <w:rPr>
                <w:rFonts w:ascii="Menlo" w:hAnsi="Menlo" w:cs="Menlo"/>
                <w:color w:val="000000"/>
                <w:sz w:val="22"/>
                <w:szCs w:val="22"/>
                <w:lang w:val="en-US" w:eastAsia="fr-FR"/>
              </w:rPr>
              <w:t>Workspace_msvc</w:t>
            </w:r>
            <w:proofErr w:type="spellEnd"/>
            <w:r w:rsidRPr="00F96524">
              <w:rPr>
                <w:rFonts w:ascii="Menlo" w:hAnsi="Menlo" w:cs="Menlo"/>
                <w:color w:val="000000"/>
                <w:sz w:val="22"/>
                <w:szCs w:val="22"/>
                <w:lang w:val="en-US" w:eastAsia="fr-FR"/>
              </w:rPr>
              <w:t>/</w:t>
            </w:r>
            <w:proofErr w:type="spellStart"/>
            <w:r w:rsidRPr="00F96524">
              <w:rPr>
                <w:rFonts w:ascii="Menlo" w:hAnsi="Menlo" w:cs="Menlo"/>
                <w:color w:val="000000"/>
                <w:sz w:val="22"/>
                <w:szCs w:val="22"/>
                <w:lang w:val="en-US" w:eastAsia="fr-FR"/>
              </w:rPr>
              <w:t>common.vcxproj</w:t>
            </w:r>
            <w:proofErr w:type="spellEnd"/>
          </w:p>
          <w:p w14:paraId="1A3B1E5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t>
            </w:r>
            <w:proofErr w:type="spellStart"/>
            <w:r w:rsidRPr="00F96524">
              <w:rPr>
                <w:rFonts w:ascii="Menlo" w:hAnsi="Menlo" w:cs="Menlo"/>
                <w:color w:val="000000"/>
                <w:sz w:val="22"/>
                <w:szCs w:val="22"/>
                <w:lang w:val="en-US" w:eastAsia="fr-FR"/>
              </w:rPr>
              <w:t>Workspace_msvc</w:t>
            </w:r>
            <w:proofErr w:type="spellEnd"/>
            <w:r w:rsidRPr="00F96524">
              <w:rPr>
                <w:rFonts w:ascii="Menlo" w:hAnsi="Menlo" w:cs="Menlo"/>
                <w:color w:val="000000"/>
                <w:sz w:val="22"/>
                <w:szCs w:val="22"/>
                <w:lang w:val="en-US" w:eastAsia="fr-FR"/>
              </w:rPr>
              <w:t>/</w:t>
            </w:r>
            <w:proofErr w:type="spellStart"/>
            <w:r w:rsidRPr="00F96524">
              <w:rPr>
                <w:rFonts w:ascii="Menlo" w:hAnsi="Menlo" w:cs="Menlo"/>
                <w:color w:val="000000"/>
                <w:sz w:val="22"/>
                <w:szCs w:val="22"/>
                <w:lang w:val="en-US" w:eastAsia="fr-FR"/>
              </w:rPr>
              <w:t>evs_dec.vcxproj</w:t>
            </w:r>
            <w:proofErr w:type="spellEnd"/>
          </w:p>
          <w:p w14:paraId="690727E6"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t>
            </w:r>
            <w:proofErr w:type="spellStart"/>
            <w:r w:rsidRPr="00F96524">
              <w:rPr>
                <w:rFonts w:ascii="Menlo" w:hAnsi="Menlo" w:cs="Menlo"/>
                <w:color w:val="000000"/>
                <w:sz w:val="22"/>
                <w:szCs w:val="22"/>
                <w:lang w:val="en-US" w:eastAsia="fr-FR"/>
              </w:rPr>
              <w:t>Workspace_msvc</w:t>
            </w:r>
            <w:proofErr w:type="spellEnd"/>
            <w:r w:rsidRPr="00F96524">
              <w:rPr>
                <w:rFonts w:ascii="Menlo" w:hAnsi="Menlo" w:cs="Menlo"/>
                <w:color w:val="000000"/>
                <w:sz w:val="22"/>
                <w:szCs w:val="22"/>
                <w:lang w:val="en-US" w:eastAsia="fr-FR"/>
              </w:rPr>
              <w:t>/</w:t>
            </w:r>
            <w:proofErr w:type="spellStart"/>
            <w:r w:rsidRPr="00F96524">
              <w:rPr>
                <w:rFonts w:ascii="Menlo" w:hAnsi="Menlo" w:cs="Menlo"/>
                <w:color w:val="000000"/>
                <w:sz w:val="22"/>
                <w:szCs w:val="22"/>
                <w:lang w:val="en-US" w:eastAsia="fr-FR"/>
              </w:rPr>
              <w:t>evs_enc.vcxproj</w:t>
            </w:r>
            <w:proofErr w:type="spellEnd"/>
          </w:p>
          <w:p w14:paraId="529282E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t>
            </w:r>
            <w:proofErr w:type="spellStart"/>
            <w:r w:rsidRPr="00F96524">
              <w:rPr>
                <w:rFonts w:ascii="Menlo" w:hAnsi="Menlo" w:cs="Menlo"/>
                <w:color w:val="000000"/>
                <w:sz w:val="22"/>
                <w:szCs w:val="22"/>
                <w:lang w:val="en-US" w:eastAsia="fr-FR"/>
              </w:rPr>
              <w:t>Workspace_msvc</w:t>
            </w:r>
            <w:proofErr w:type="spellEnd"/>
            <w:r w:rsidRPr="00F96524">
              <w:rPr>
                <w:rFonts w:ascii="Menlo" w:hAnsi="Menlo" w:cs="Menlo"/>
                <w:color w:val="000000"/>
                <w:sz w:val="22"/>
                <w:szCs w:val="22"/>
                <w:lang w:val="en-US" w:eastAsia="fr-FR"/>
              </w:rPr>
              <w:t>/</w:t>
            </w:r>
            <w:proofErr w:type="spellStart"/>
            <w:r w:rsidRPr="00F96524">
              <w:rPr>
                <w:rFonts w:ascii="Menlo" w:hAnsi="Menlo" w:cs="Menlo"/>
                <w:color w:val="000000"/>
                <w:sz w:val="22"/>
                <w:szCs w:val="22"/>
                <w:lang w:val="en-US" w:eastAsia="fr-FR"/>
              </w:rPr>
              <w:t>lib_fx.vcxproj</w:t>
            </w:r>
            <w:proofErr w:type="spellEnd"/>
          </w:p>
          <w:p w14:paraId="59B5151C"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t>
            </w:r>
            <w:proofErr w:type="spellStart"/>
            <w:r w:rsidRPr="00F96524">
              <w:rPr>
                <w:rFonts w:ascii="Menlo" w:hAnsi="Menlo" w:cs="Menlo"/>
                <w:color w:val="000000"/>
                <w:sz w:val="22"/>
                <w:szCs w:val="22"/>
                <w:lang w:val="en-US" w:eastAsia="fr-FR"/>
              </w:rPr>
              <w:t>lib_com</w:t>
            </w:r>
            <w:proofErr w:type="spellEnd"/>
            <w:r w:rsidRPr="00F96524">
              <w:rPr>
                <w:rFonts w:ascii="Menlo" w:hAnsi="Menlo" w:cs="Menlo"/>
                <w:color w:val="000000"/>
                <w:sz w:val="22"/>
                <w:szCs w:val="22"/>
                <w:lang w:val="en-US" w:eastAsia="fr-FR"/>
              </w:rPr>
              <w:t>/</w:t>
            </w:r>
            <w:proofErr w:type="spellStart"/>
            <w:r w:rsidRPr="00F96524">
              <w:rPr>
                <w:rFonts w:ascii="Menlo" w:hAnsi="Menlo" w:cs="Menlo"/>
                <w:color w:val="000000"/>
                <w:sz w:val="22"/>
                <w:szCs w:val="22"/>
                <w:lang w:val="en-US" w:eastAsia="fr-FR"/>
              </w:rPr>
              <w:t>bitstream_fx.c</w:t>
            </w:r>
            <w:proofErr w:type="spellEnd"/>
          </w:p>
          <w:p w14:paraId="12F7C5AA"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cnst_fx.h</w:t>
            </w:r>
            <w:proofErr w:type="spellEnd"/>
          </w:p>
          <w:p w14:paraId="4666D33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core_com_config_fx.c</w:t>
            </w:r>
            <w:proofErr w:type="spellEnd"/>
          </w:p>
          <w:p w14:paraId="71C1B14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disclaimer.c</w:t>
            </w:r>
            <w:proofErr w:type="spellEnd"/>
          </w:p>
          <w:p w14:paraId="2EBA075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fd_cng_com.c</w:t>
            </w:r>
            <w:proofErr w:type="spellEnd"/>
          </w:p>
          <w:p w14:paraId="31B98B9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/g192.c</w:t>
            </w:r>
          </w:p>
          <w:p w14:paraId="362E30D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/g192.h</w:t>
            </w:r>
          </w:p>
          <w:p w14:paraId="2515BA3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mslvq_com_fx.c</w:t>
            </w:r>
            <w:proofErr w:type="spellEnd"/>
          </w:p>
          <w:p w14:paraId="4D96D78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options.h</w:t>
            </w:r>
            <w:proofErr w:type="spellEnd"/>
          </w:p>
          <w:p w14:paraId="2ED8462B"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lastRenderedPageBreak/>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prot_fx.h</w:t>
            </w:r>
            <w:proofErr w:type="spellEnd"/>
          </w:p>
          <w:p w14:paraId="3A08A275"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residu_fx.c</w:t>
            </w:r>
            <w:proofErr w:type="spellEnd"/>
          </w:p>
          <w:p w14:paraId="784D3D3D"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lib_com</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tcx_ltp.c</w:t>
            </w:r>
            <w:proofErr w:type="spellEnd"/>
          </w:p>
          <w:p w14:paraId="46334C1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lib_dec</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EvsRXlib.c</w:t>
            </w:r>
            <w:proofErr w:type="spellEnd"/>
          </w:p>
          <w:p w14:paraId="38FADCC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lib_dec</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EvsRXlib.h</w:t>
            </w:r>
            <w:proofErr w:type="spellEnd"/>
          </w:p>
          <w:p w14:paraId="0AF5AB7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lib_dec</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FEC_adapt_codebook_fx.c</w:t>
            </w:r>
            <w:proofErr w:type="spellEnd"/>
          </w:p>
          <w:p w14:paraId="0DC0E6C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pt-BR" w:eastAsia="fr-FR"/>
              </w:rPr>
            </w:pPr>
            <w:r w:rsidRPr="00F96524">
              <w:rPr>
                <w:rFonts w:ascii="Menlo" w:hAnsi="Menlo" w:cs="Menlo"/>
                <w:color w:val="000000"/>
                <w:sz w:val="22"/>
                <w:szCs w:val="22"/>
                <w:lang w:val="pt-BR" w:eastAsia="fr-FR"/>
              </w:rPr>
              <w:t>c-</w:t>
            </w:r>
            <w:proofErr w:type="spellStart"/>
            <w:r w:rsidRPr="00F96524">
              <w:rPr>
                <w:rFonts w:ascii="Menlo" w:hAnsi="Menlo" w:cs="Menlo"/>
                <w:color w:val="000000"/>
                <w:sz w:val="22"/>
                <w:szCs w:val="22"/>
                <w:lang w:val="pt-BR" w:eastAsia="fr-FR"/>
              </w:rPr>
              <w:t>code</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lib_dec</w:t>
            </w:r>
            <w:proofErr w:type="spellEnd"/>
            <w:r w:rsidRPr="00F96524">
              <w:rPr>
                <w:rFonts w:ascii="Menlo" w:hAnsi="Menlo" w:cs="Menlo"/>
                <w:color w:val="000000"/>
                <w:sz w:val="22"/>
                <w:szCs w:val="22"/>
                <w:lang w:val="pt-BR" w:eastAsia="fr-FR"/>
              </w:rPr>
              <w:t>/</w:t>
            </w:r>
            <w:proofErr w:type="spellStart"/>
            <w:r w:rsidRPr="00F96524">
              <w:rPr>
                <w:rFonts w:ascii="Menlo" w:hAnsi="Menlo" w:cs="Menlo"/>
                <w:color w:val="000000"/>
                <w:sz w:val="22"/>
                <w:szCs w:val="22"/>
                <w:lang w:val="pt-BR" w:eastAsia="fr-FR"/>
              </w:rPr>
              <w:t>cng_dec_fx.c</w:t>
            </w:r>
            <w:proofErr w:type="spellEnd"/>
          </w:p>
          <w:p w14:paraId="3C6135C2"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core_dec_init.c</w:t>
            </w:r>
            <w:proofErr w:type="spellEnd"/>
          </w:p>
          <w:p w14:paraId="78581D6D"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dec_LPD.c</w:t>
            </w:r>
            <w:proofErr w:type="spellEnd"/>
          </w:p>
          <w:p w14:paraId="676DE98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dec_prm.c</w:t>
            </w:r>
            <w:proofErr w:type="spellEnd"/>
          </w:p>
          <w:p w14:paraId="7EA43DCC"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dec_tcx.c</w:t>
            </w:r>
            <w:proofErr w:type="spellEnd"/>
          </w:p>
          <w:p w14:paraId="7DE3BAEF"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decision_matrix_dec_fx.c</w:t>
            </w:r>
            <w:proofErr w:type="spellEnd"/>
          </w:p>
          <w:p w14:paraId="24875E88"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evs_dec_fx.c</w:t>
            </w:r>
            <w:proofErr w:type="spellEnd"/>
          </w:p>
          <w:p w14:paraId="78425D0C"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evs_rtp_payload.c</w:t>
            </w:r>
            <w:proofErr w:type="spellEnd"/>
          </w:p>
          <w:p w14:paraId="24F886C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evs_rtp_payload.h</w:t>
            </w:r>
            <w:proofErr w:type="spellEnd"/>
          </w:p>
          <w:p w14:paraId="6D58409C" w14:textId="77777777" w:rsid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fd_cng_dec.c</w:t>
            </w:r>
            <w:proofErr w:type="spellEnd"/>
          </w:p>
          <w:p w14:paraId="6DB38E3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init_dec_fx.c</w:t>
            </w:r>
            <w:proofErr w:type="spellEnd"/>
          </w:p>
          <w:p w14:paraId="1C63C36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it-IT" w:eastAsia="fr-FR"/>
              </w:rPr>
            </w:pPr>
            <w:r w:rsidRPr="00F96524">
              <w:rPr>
                <w:rFonts w:ascii="Menlo" w:hAnsi="Menlo" w:cs="Menlo"/>
                <w:color w:val="000000"/>
                <w:sz w:val="22"/>
                <w:szCs w:val="22"/>
                <w:lang w:val="it-IT" w:eastAsia="fr-FR"/>
              </w:rPr>
              <w:t>c-code/</w:t>
            </w:r>
            <w:proofErr w:type="spellStart"/>
            <w:r w:rsidRPr="00F96524">
              <w:rPr>
                <w:rFonts w:ascii="Menlo" w:hAnsi="Menlo" w:cs="Menlo"/>
                <w:color w:val="000000"/>
                <w:sz w:val="22"/>
                <w:szCs w:val="22"/>
                <w:lang w:val="it-IT" w:eastAsia="fr-FR"/>
              </w:rPr>
              <w:t>lib_dec</w:t>
            </w:r>
            <w:proofErr w:type="spellEnd"/>
            <w:r w:rsidRPr="00F96524">
              <w:rPr>
                <w:rFonts w:ascii="Menlo" w:hAnsi="Menlo" w:cs="Menlo"/>
                <w:color w:val="000000"/>
                <w:sz w:val="22"/>
                <w:szCs w:val="22"/>
                <w:lang w:val="it-IT" w:eastAsia="fr-FR"/>
              </w:rPr>
              <w:t>/</w:t>
            </w:r>
            <w:proofErr w:type="spellStart"/>
            <w:r w:rsidRPr="00F96524">
              <w:rPr>
                <w:rFonts w:ascii="Menlo" w:hAnsi="Menlo" w:cs="Menlo"/>
                <w:color w:val="000000"/>
                <w:sz w:val="22"/>
                <w:szCs w:val="22"/>
                <w:lang w:val="it-IT" w:eastAsia="fr-FR"/>
              </w:rPr>
              <w:t>io_dec_fx.c</w:t>
            </w:r>
            <w:proofErr w:type="spellEnd"/>
          </w:p>
          <w:p w14:paraId="3A4BFDCA"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it-IT" w:eastAsia="fr-FR"/>
              </w:rPr>
            </w:pPr>
            <w:r w:rsidRPr="00F96524">
              <w:rPr>
                <w:rFonts w:ascii="Menlo" w:hAnsi="Menlo" w:cs="Menlo"/>
                <w:color w:val="000000"/>
                <w:sz w:val="22"/>
                <w:szCs w:val="22"/>
                <w:lang w:val="it-IT" w:eastAsia="fr-FR"/>
              </w:rPr>
              <w:t>c-code/</w:t>
            </w:r>
            <w:proofErr w:type="spellStart"/>
            <w:r w:rsidRPr="00F96524">
              <w:rPr>
                <w:rFonts w:ascii="Menlo" w:hAnsi="Menlo" w:cs="Menlo"/>
                <w:color w:val="000000"/>
                <w:sz w:val="22"/>
                <w:szCs w:val="22"/>
                <w:lang w:val="it-IT" w:eastAsia="fr-FR"/>
              </w:rPr>
              <w:t>lib_dec</w:t>
            </w:r>
            <w:proofErr w:type="spellEnd"/>
            <w:r w:rsidRPr="00F96524">
              <w:rPr>
                <w:rFonts w:ascii="Menlo" w:hAnsi="Menlo" w:cs="Menlo"/>
                <w:color w:val="000000"/>
                <w:sz w:val="22"/>
                <w:szCs w:val="22"/>
                <w:lang w:val="it-IT" w:eastAsia="fr-FR"/>
              </w:rPr>
              <w:t>/jbm_jb4sb.h</w:t>
            </w:r>
          </w:p>
          <w:p w14:paraId="10541124"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it-IT" w:eastAsia="fr-FR"/>
              </w:rPr>
            </w:pPr>
            <w:r w:rsidRPr="00F96524">
              <w:rPr>
                <w:rFonts w:ascii="Menlo" w:hAnsi="Menlo" w:cs="Menlo"/>
                <w:color w:val="000000"/>
                <w:sz w:val="22"/>
                <w:szCs w:val="22"/>
                <w:lang w:val="it-IT" w:eastAsia="fr-FR"/>
              </w:rPr>
              <w:t>c-code/</w:t>
            </w:r>
            <w:proofErr w:type="spellStart"/>
            <w:r w:rsidRPr="00F96524">
              <w:rPr>
                <w:rFonts w:ascii="Menlo" w:hAnsi="Menlo" w:cs="Menlo"/>
                <w:color w:val="000000"/>
                <w:sz w:val="22"/>
                <w:szCs w:val="22"/>
                <w:lang w:val="it-IT" w:eastAsia="fr-FR"/>
              </w:rPr>
              <w:t>lib_dec</w:t>
            </w:r>
            <w:proofErr w:type="spellEnd"/>
            <w:r w:rsidRPr="00F96524">
              <w:rPr>
                <w:rFonts w:ascii="Menlo" w:hAnsi="Menlo" w:cs="Menlo"/>
                <w:color w:val="000000"/>
                <w:sz w:val="22"/>
                <w:szCs w:val="22"/>
                <w:lang w:val="it-IT" w:eastAsia="fr-FR"/>
              </w:rPr>
              <w:t>/</w:t>
            </w:r>
            <w:proofErr w:type="spellStart"/>
            <w:r w:rsidRPr="00F96524">
              <w:rPr>
                <w:rFonts w:ascii="Menlo" w:hAnsi="Menlo" w:cs="Menlo"/>
                <w:color w:val="000000"/>
                <w:sz w:val="22"/>
                <w:szCs w:val="22"/>
                <w:lang w:val="it-IT" w:eastAsia="fr-FR"/>
              </w:rPr>
              <w:t>lead_deindexing_fx.c</w:t>
            </w:r>
            <w:proofErr w:type="spellEnd"/>
          </w:p>
          <w:p w14:paraId="042254FE" w14:textId="77777777" w:rsid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rtpdump.c</w:t>
            </w:r>
            <w:proofErr w:type="spellEnd"/>
          </w:p>
          <w:p w14:paraId="34234F9E" w14:textId="77777777" w:rsid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rtpdump.h</w:t>
            </w:r>
            <w:proofErr w:type="spellEnd"/>
          </w:p>
          <w:p w14:paraId="49B234D8"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stat_dec_fx.h</w:t>
            </w:r>
            <w:proofErr w:type="spellEnd"/>
          </w:p>
          <w:p w14:paraId="54A21124"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swb_tbe_dec_fx.c</w:t>
            </w:r>
            <w:proofErr w:type="spellEnd"/>
          </w:p>
          <w:p w14:paraId="687887A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lib_dec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voip_client.c</w:t>
            </w:r>
            <w:proofErr w:type="spellEnd"/>
          </w:p>
          <w:p w14:paraId="72F8783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SNR_calc.c</w:t>
            </w:r>
            <w:proofErr w:type="spellEnd"/>
          </w:p>
          <w:p w14:paraId="4127D2E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acelp_core_enc_fx.c</w:t>
            </w:r>
            <w:proofErr w:type="spellEnd"/>
          </w:p>
          <w:p w14:paraId="2FD3DA4A"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acelp_core_switch_enc_fx.c</w:t>
            </w:r>
            <w:proofErr w:type="spellEnd"/>
          </w:p>
          <w:p w14:paraId="6D6A1CF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amr_wb_enc_fx.c</w:t>
            </w:r>
            <w:proofErr w:type="spellEnd"/>
          </w:p>
          <w:p w14:paraId="1AE58ED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cng_enc_fx.c</w:t>
            </w:r>
            <w:proofErr w:type="spellEnd"/>
          </w:p>
          <w:p w14:paraId="73A58B9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comvad_decision.c</w:t>
            </w:r>
            <w:proofErr w:type="spellEnd"/>
          </w:p>
          <w:p w14:paraId="30EA317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core_enc_ol.c</w:t>
            </w:r>
            <w:proofErr w:type="spellEnd"/>
          </w:p>
          <w:p w14:paraId="2378B937"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dtx_fx.c</w:t>
            </w:r>
            <w:proofErr w:type="spellEnd"/>
          </w:p>
          <w:p w14:paraId="696626A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enc_acelp.c</w:t>
            </w:r>
            <w:proofErr w:type="spellEnd"/>
          </w:p>
          <w:p w14:paraId="0EE6C7CB"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enc_acelp_tcx_main.c</w:t>
            </w:r>
            <w:proofErr w:type="spellEnd"/>
          </w:p>
          <w:p w14:paraId="468B5D6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energy.c</w:t>
            </w:r>
            <w:proofErr w:type="spellEnd"/>
          </w:p>
          <w:p w14:paraId="6B8B547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evs_enc_fx.c</w:t>
            </w:r>
            <w:proofErr w:type="spellEnd"/>
          </w:p>
          <w:p w14:paraId="5B354D53"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init_enc_fx.c</w:t>
            </w:r>
            <w:proofErr w:type="spellEnd"/>
          </w:p>
          <w:p w14:paraId="26E4443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io_enc_fx.c</w:t>
            </w:r>
            <w:proofErr w:type="spellEnd"/>
          </w:p>
          <w:p w14:paraId="1E18D9E1"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mslvq_enc_fx.c</w:t>
            </w:r>
            <w:proofErr w:type="spellEnd"/>
          </w:p>
          <w:p w14:paraId="3A6B4A8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pre_proc_fx.c</w:t>
            </w:r>
            <w:proofErr w:type="spellEnd"/>
          </w:p>
          <w:p w14:paraId="4117FDCE"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96524">
              <w:rPr>
                <w:rFonts w:ascii="Menlo" w:hAnsi="Menlo" w:cs="Menlo"/>
                <w:color w:val="000000"/>
                <w:sz w:val="22"/>
                <w:szCs w:val="22"/>
                <w:lang w:val="en-US" w:eastAsia="fr-FR"/>
              </w:rPr>
              <w:t>c-code/</w:t>
            </w:r>
            <w:proofErr w:type="spellStart"/>
            <w:r w:rsidRPr="00F96524">
              <w:rPr>
                <w:rFonts w:ascii="Menlo" w:hAnsi="Menlo" w:cs="Menlo"/>
                <w:color w:val="000000"/>
                <w:sz w:val="22"/>
                <w:szCs w:val="22"/>
                <w:lang w:val="en-US" w:eastAsia="fr-FR"/>
              </w:rPr>
              <w:t>lib_enc</w:t>
            </w:r>
            <w:proofErr w:type="spellEnd"/>
            <w:r w:rsidRPr="00F96524">
              <w:rPr>
                <w:rFonts w:ascii="Menlo" w:hAnsi="Menlo" w:cs="Menlo"/>
                <w:color w:val="000000"/>
                <w:sz w:val="22"/>
                <w:szCs w:val="22"/>
                <w:lang w:val="en-US" w:eastAsia="fr-FR"/>
              </w:rPr>
              <w:t>/</w:t>
            </w:r>
            <w:proofErr w:type="spellStart"/>
            <w:r w:rsidRPr="00F96524">
              <w:rPr>
                <w:rFonts w:ascii="Menlo" w:hAnsi="Menlo" w:cs="Menlo"/>
                <w:color w:val="000000"/>
                <w:sz w:val="22"/>
                <w:szCs w:val="22"/>
                <w:lang w:val="en-US" w:eastAsia="fr-FR"/>
              </w:rPr>
              <w:t>speech_music_classif_fx.c</w:t>
            </w:r>
            <w:proofErr w:type="spellEnd"/>
          </w:p>
          <w:p w14:paraId="5070A7F8"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stat_enc_fx.h</w:t>
            </w:r>
            <w:proofErr w:type="spellEnd"/>
          </w:p>
          <w:p w14:paraId="0CE8B0A9"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swb_pre_proc_fx.c</w:t>
            </w:r>
            <w:proofErr w:type="spellEnd"/>
          </w:p>
          <w:p w14:paraId="55CDF585" w14:textId="77777777"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fr-FR" w:eastAsia="fr-FR"/>
              </w:rPr>
            </w:pPr>
            <w:r w:rsidRPr="00F96524">
              <w:rPr>
                <w:rFonts w:ascii="Menlo" w:hAnsi="Menlo" w:cs="Menlo"/>
                <w:color w:val="000000"/>
                <w:sz w:val="22"/>
                <w:szCs w:val="22"/>
                <w:lang w:val="fr-FR" w:eastAsia="fr-FR"/>
              </w:rPr>
              <w:t>c-code/</w:t>
            </w:r>
            <w:proofErr w:type="spellStart"/>
            <w:r w:rsidRPr="00F96524">
              <w:rPr>
                <w:rFonts w:ascii="Menlo" w:hAnsi="Menlo" w:cs="Menlo"/>
                <w:color w:val="000000"/>
                <w:sz w:val="22"/>
                <w:szCs w:val="22"/>
                <w:lang w:val="fr-FR" w:eastAsia="fr-FR"/>
              </w:rPr>
              <w:t>lib_enc</w:t>
            </w:r>
            <w:proofErr w:type="spellEnd"/>
            <w:r w:rsidRPr="00F96524">
              <w:rPr>
                <w:rFonts w:ascii="Menlo" w:hAnsi="Menlo" w:cs="Menlo"/>
                <w:color w:val="000000"/>
                <w:sz w:val="22"/>
                <w:szCs w:val="22"/>
                <w:lang w:val="fr-FR" w:eastAsia="fr-FR"/>
              </w:rPr>
              <w:t>/</w:t>
            </w:r>
            <w:proofErr w:type="spellStart"/>
            <w:r w:rsidRPr="00F96524">
              <w:rPr>
                <w:rFonts w:ascii="Menlo" w:hAnsi="Menlo" w:cs="Menlo"/>
                <w:color w:val="000000"/>
                <w:sz w:val="22"/>
                <w:szCs w:val="22"/>
                <w:lang w:val="fr-FR" w:eastAsia="fr-FR"/>
              </w:rPr>
              <w:t>vad_param_updt_fx.c</w:t>
            </w:r>
            <w:proofErr w:type="spellEnd"/>
          </w:p>
          <w:p w14:paraId="4A2CE9B9" w14:textId="47DF6F1D" w:rsidR="00F96524" w:rsidRPr="00F96524" w:rsidRDefault="00F96524"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c-code/readme.txt</w:t>
            </w:r>
          </w:p>
          <w:p w14:paraId="2E8CC96B" w14:textId="01F4FF67" w:rsidR="001E41F3" w:rsidRPr="00F96524" w:rsidRDefault="001E41F3" w:rsidP="00F9652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noProof/>
                <w:lang w:val="pt-BR"/>
              </w:rPr>
            </w:pPr>
          </w:p>
        </w:tc>
      </w:tr>
      <w:tr w:rsidR="001E41F3" w:rsidRPr="00F96524" w14:paraId="56E1E6C3" w14:textId="77777777" w:rsidTr="00547111">
        <w:tc>
          <w:tcPr>
            <w:tcW w:w="2694" w:type="dxa"/>
            <w:gridSpan w:val="2"/>
            <w:tcBorders>
              <w:left w:val="single" w:sz="4" w:space="0" w:color="auto"/>
            </w:tcBorders>
          </w:tcPr>
          <w:p w14:paraId="2FB9DE77" w14:textId="77777777" w:rsidR="001E41F3" w:rsidRPr="00F96524" w:rsidRDefault="001E41F3">
            <w:pPr>
              <w:pStyle w:val="CRCoverPage"/>
              <w:spacing w:after="0"/>
              <w:rPr>
                <w:b/>
                <w:i/>
                <w:noProof/>
                <w:sz w:val="8"/>
                <w:szCs w:val="8"/>
                <w:lang w:val="pt-BR"/>
              </w:rPr>
            </w:pPr>
          </w:p>
        </w:tc>
        <w:tc>
          <w:tcPr>
            <w:tcW w:w="6946" w:type="dxa"/>
            <w:gridSpan w:val="9"/>
            <w:tcBorders>
              <w:right w:val="single" w:sz="4" w:space="0" w:color="auto"/>
            </w:tcBorders>
          </w:tcPr>
          <w:p w14:paraId="0898542D" w14:textId="77777777" w:rsidR="001E41F3" w:rsidRPr="00F96524" w:rsidRDefault="001E41F3">
            <w:pPr>
              <w:pStyle w:val="CRCoverPage"/>
              <w:spacing w:after="0"/>
              <w:rPr>
                <w:noProof/>
                <w:sz w:val="8"/>
                <w:szCs w:val="8"/>
                <w:lang w:val="pt-BR"/>
              </w:rPr>
            </w:pPr>
          </w:p>
        </w:tc>
      </w:tr>
      <w:tr w:rsidR="001E41F3" w14:paraId="76F95A8B" w14:textId="77777777" w:rsidTr="00547111">
        <w:tc>
          <w:tcPr>
            <w:tcW w:w="2694" w:type="dxa"/>
            <w:gridSpan w:val="2"/>
            <w:tcBorders>
              <w:left w:val="single" w:sz="4" w:space="0" w:color="auto"/>
            </w:tcBorders>
          </w:tcPr>
          <w:p w14:paraId="335EAB52" w14:textId="77777777" w:rsidR="001E41F3" w:rsidRPr="00F96524" w:rsidRDefault="001E41F3">
            <w:pPr>
              <w:pStyle w:val="CRCoverPage"/>
              <w:tabs>
                <w:tab w:val="right" w:pos="2184"/>
              </w:tabs>
              <w:spacing w:after="0"/>
              <w:rPr>
                <w:b/>
                <w:i/>
                <w:noProof/>
                <w:lang w:val="pt-B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45CC3C" w:rsidR="001E41F3" w:rsidRDefault="006A12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AB0F3" w:rsidR="001E41F3" w:rsidRDefault="00145D43">
            <w:pPr>
              <w:pStyle w:val="CRCoverPage"/>
              <w:spacing w:after="0"/>
              <w:ind w:left="99"/>
              <w:rPr>
                <w:noProof/>
              </w:rPr>
            </w:pPr>
            <w:r>
              <w:rPr>
                <w:noProof/>
              </w:rPr>
              <w:t>TS</w:t>
            </w:r>
            <w:r w:rsidR="006A1268">
              <w:rPr>
                <w:noProof/>
              </w:rPr>
              <w:t xml:space="preserve"> </w:t>
            </w:r>
            <w:r w:rsidR="00441E1B">
              <w:rPr>
                <w:noProof/>
              </w:rPr>
              <w:t>26.442</w:t>
            </w:r>
            <w:r w:rsidR="00A62811">
              <w:rPr>
                <w:noProof/>
              </w:rPr>
              <w:t xml:space="preserve"> CR0043</w:t>
            </w:r>
            <w:r w:rsidR="00441E1B">
              <w:rPr>
                <w:noProof/>
              </w:rPr>
              <w:t xml:space="preserve">, </w:t>
            </w:r>
            <w:r w:rsidR="006A1268">
              <w:rPr>
                <w:noProof/>
              </w:rPr>
              <w:t>26.443</w:t>
            </w:r>
            <w:r w:rsidR="00441E1B">
              <w:rPr>
                <w:noProof/>
              </w:rPr>
              <w:t xml:space="preserve"> </w:t>
            </w:r>
            <w:r>
              <w:rPr>
                <w:noProof/>
              </w:rPr>
              <w:t>CR</w:t>
            </w:r>
            <w:r w:rsidR="00A62811">
              <w:rPr>
                <w:noProof/>
              </w:rPr>
              <w:t>0040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8CE06" w:rsidR="001E41F3" w:rsidRDefault="006A12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59956" w:rsidR="001E41F3" w:rsidRDefault="00145D43">
            <w:pPr>
              <w:pStyle w:val="CRCoverPage"/>
              <w:spacing w:after="0"/>
              <w:ind w:left="99"/>
              <w:rPr>
                <w:noProof/>
              </w:rPr>
            </w:pPr>
            <w:r>
              <w:rPr>
                <w:noProof/>
              </w:rPr>
              <w:t>TS</w:t>
            </w:r>
            <w:r w:rsidR="006A1268">
              <w:rPr>
                <w:noProof/>
              </w:rPr>
              <w:t xml:space="preserve"> 26.444</w:t>
            </w:r>
            <w:r>
              <w:rPr>
                <w:noProof/>
              </w:rPr>
              <w:t xml:space="preserve"> CR</w:t>
            </w:r>
            <w:r w:rsidR="00A62811">
              <w:rPr>
                <w:noProof/>
              </w:rPr>
              <w:t>0040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37F020" w:rsidR="008863B9" w:rsidRDefault="00F6168A">
            <w:pPr>
              <w:pStyle w:val="CRCoverPage"/>
              <w:spacing w:after="0"/>
              <w:ind w:left="100"/>
              <w:rPr>
                <w:noProof/>
              </w:rPr>
            </w:pPr>
            <w:r>
              <w:rPr>
                <w:noProof/>
              </w:rPr>
              <w:t>Rev. 1: Corrected various formal issues in CR form</w:t>
            </w:r>
          </w:p>
        </w:tc>
      </w:tr>
    </w:tbl>
    <w:p w14:paraId="17759814" w14:textId="77777777" w:rsidR="001E41F3" w:rsidRDefault="001E41F3">
      <w:pPr>
        <w:pStyle w:val="CRCoverPage"/>
        <w:spacing w:after="0"/>
        <w:rPr>
          <w:noProof/>
          <w:sz w:val="8"/>
          <w:szCs w:val="8"/>
        </w:rPr>
      </w:pPr>
    </w:p>
    <w:p w14:paraId="3474681C" w14:textId="77777777" w:rsidR="001E41F3" w:rsidRDefault="001E41F3">
      <w:pPr>
        <w:rPr>
          <w:noProof/>
        </w:rPr>
      </w:pPr>
    </w:p>
    <w:p w14:paraId="358E65EB" w14:textId="77777777" w:rsidR="006A1268" w:rsidRPr="00713727" w:rsidRDefault="006A1268" w:rsidP="006A126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code change 1</w:t>
      </w:r>
    </w:p>
    <w:p w14:paraId="6C3C87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26452-g21/c-code/Workspace_msvc/common.vcxproj 26452-g30/c-code/Workspace_msvc/common.vcxproj</w:t>
      </w:r>
    </w:p>
    <w:p w14:paraId="693628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--- 26452-g21/c-code/Workspace_msvc/common.vcxproj</w:t>
      </w:r>
      <w:r w:rsidRPr="00F96524">
        <w:rPr>
          <w:rFonts w:ascii="Courier New" w:hAnsi="Courier New" w:cs="Courier New"/>
          <w:noProof/>
          <w:sz w:val="18"/>
          <w:szCs w:val="18"/>
          <w:lang w:val="en-US"/>
        </w:rPr>
        <w:tab/>
        <w:t>2021-08-02 16:41:28.000000000 +0200</w:t>
      </w:r>
    </w:p>
    <w:p w14:paraId="5DC3F9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+++ 26452-g30/c-code/Workspace_msvc/common.vcxproj</w:t>
      </w:r>
      <w:r w:rsidRPr="00F96524">
        <w:rPr>
          <w:rFonts w:ascii="Courier New" w:hAnsi="Courier New" w:cs="Courier New"/>
          <w:noProof/>
          <w:sz w:val="18"/>
          <w:szCs w:val="18"/>
          <w:lang w:val="en-US"/>
        </w:rPr>
        <w:tab/>
        <w:t>2021-08-10 09:27:35.967676000 +0200</w:t>
      </w:r>
    </w:p>
    <w:p w14:paraId="424E20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-13,7 +13,7 @@</w:t>
      </w:r>
    </w:p>
    <w:p w14:paraId="4A412F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41CA33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&lt;ProjectGuid&gt;{39EC200D-7795-4FF8-B214-B24EDA5526AE}&lt;/ProjectGuid&gt;</w:t>
      </w:r>
    </w:p>
    <w:p w14:paraId="05302C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&lt;RootNamespace&gt;common&lt;/RootNamespace&gt;</w:t>
      </w:r>
    </w:p>
    <w:p w14:paraId="242576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4C3D9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71F96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078C2F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2810F5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Condition="'$(Configuration)|$(Platform)'=='Release|Win32'" Label="Configuration"&gt;</w:t>
      </w:r>
    </w:p>
    <w:p w14:paraId="2DA9E8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-55,7 +55,7 @@</w:t>
      </w:r>
    </w:p>
    <w:p w14:paraId="6A590A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74FBC5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79E0F8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46B7D5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157C13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3F297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1CB6B6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288D68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5401CD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-86,7 +86,7 @@</w:t>
      </w:r>
    </w:p>
    <w:p w14:paraId="6436E4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&lt;FavorSizeOrSpeed&gt;Neither&lt;/FavorSizeOrSpeed&gt;</w:t>
      </w:r>
    </w:p>
    <w:p w14:paraId="28F73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&lt;OmitFramePointers&gt;false&lt;/OmitFramePointers&gt;</w:t>
      </w:r>
    </w:p>
    <w:p w14:paraId="2E5E08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&lt;EnableFiberSafeOptimizations&gt;false&lt;/EnableFiberSafeOptimizations&gt;</w:t>
      </w:r>
    </w:p>
    <w:p w14:paraId="68744C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50A4CD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D70B5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47F3F6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7549CA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2AF0DA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26452-g21/c-code/Workspace_msvc/evs_dec.vcxproj 26452-g30/c-code/Workspace_msvc/evs_dec.vcxproj</w:t>
      </w:r>
    </w:p>
    <w:p w14:paraId="75081F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--- 26452-g21/c-code/Workspace_msvc/evs_dec.vcxproj</w:t>
      </w:r>
      <w:r w:rsidRPr="00F96524">
        <w:rPr>
          <w:rFonts w:ascii="Courier New" w:hAnsi="Courier New" w:cs="Courier New"/>
          <w:noProof/>
          <w:sz w:val="18"/>
          <w:szCs w:val="18"/>
          <w:lang w:val="en-US"/>
        </w:rPr>
        <w:tab/>
        <w:t>2021-08-02 16:41:27.000000000 +0200</w:t>
      </w:r>
    </w:p>
    <w:p w14:paraId="53BFAA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+++ 26452-g30/c-code/Workspace_msvc/evs_dec.vcxproj</w:t>
      </w:r>
      <w:r w:rsidRPr="00F96524">
        <w:rPr>
          <w:rFonts w:ascii="Courier New" w:hAnsi="Courier New" w:cs="Courier New"/>
          <w:noProof/>
          <w:sz w:val="18"/>
          <w:szCs w:val="18"/>
          <w:lang w:val="en-US"/>
        </w:rPr>
        <w:tab/>
        <w:t>2021-08-10 09:27:35.972677000 +0200</w:t>
      </w:r>
    </w:p>
    <w:p w14:paraId="7B0304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-13,7 +13,7 @@</w:t>
      </w:r>
    </w:p>
    <w:p w14:paraId="3DD0FD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15A328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&lt;ProjectGuid&gt;{E822DDAF-0F5F-4CD0-A694-38AE69DE74D3}&lt;/ProjectGuid&gt;</w:t>
      </w:r>
    </w:p>
    <w:p w14:paraId="2F4581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&lt;RootNamespace&gt;evs_dec&lt;/RootNamespace&gt;</w:t>
      </w:r>
    </w:p>
    <w:p w14:paraId="18768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159659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43EFFF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6931AD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31D248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Condition="'$(Configuration)|$(Platform)'=='Release|Win32'" Label="Configuration"&gt;</w:t>
      </w:r>
    </w:p>
    <w:p w14:paraId="6B22F5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-68,7 +68,7 @@</w:t>
      </w:r>
    </w:p>
    <w:p w14:paraId="373DE7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5CF1E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47B0B5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61389F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5448DF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14:paraId="0AC384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09B76B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5CB015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6A3D7F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-111,7 +111,7 @@</w:t>
      </w:r>
    </w:p>
    <w:p w14:paraId="546418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&lt;FavorSizeOrSpeed&gt;Neither&lt;/FavorSizeOrSpeed&gt;</w:t>
      </w:r>
    </w:p>
    <w:p w14:paraId="1F184F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&lt;OmitFramePointers&gt;false&lt;/OmitFramePointers&gt;</w:t>
      </w:r>
    </w:p>
    <w:p w14:paraId="029CC8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&lt;EnableFiberSafeOptimizations&gt;false&lt;/EnableFiberSafeOptimizations&gt;</w:t>
      </w:r>
    </w:p>
    <w:p w14:paraId="53C804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3B6CEB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CA441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246870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55AF90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4B3CB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-191,6 +191,7 @@</w:t>
      </w:r>
    </w:p>
    <w:p w14:paraId="7293D4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Include="..\lib_dec\er_util.c" /&gt;</w:t>
      </w:r>
    </w:p>
    <w:p w14:paraId="2C43AB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Include="..\lib_dec\EvsRXlib.c" /&gt;</w:t>
      </w:r>
    </w:p>
    <w:p w14:paraId="3B290C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Include="..\lib_dec\evs_dec_fx.c" /&gt;</w:t>
      </w:r>
    </w:p>
    <w:p w14:paraId="30CFA3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&lt;ClCompile Include="..\lib_dec\evs_rtp_payload.c" /&gt;</w:t>
      </w:r>
    </w:p>
    <w:p w14:paraId="28B856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Include="..\lib_dec\fd_cng_dec.c" /&gt;</w:t>
      </w:r>
    </w:p>
    <w:p w14:paraId="42D4A5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Include="..\lib_dec\FEC_adapt_codebook_fx.c" /&gt;</w:t>
      </w:r>
    </w:p>
    <w:p w14:paraId="72DB9A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Include="..\lib_dec\FEC_clas_estim_fx.c" /&gt;</w:t>
      </w:r>
    </w:p>
    <w:p w14:paraId="6DB468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-242,6 +243,7 @@</w:t>
      </w:r>
    </w:p>
    <w:p w14:paraId="3D1373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Include="..\lib_dec\re8_dec_fx.c" /&gt;</w:t>
      </w:r>
    </w:p>
    <w:p w14:paraId="2E3EE6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Include="..\lib_dec\rom_dec_fx.c" /&gt;</w:t>
      </w:r>
    </w:p>
    <w:p w14:paraId="3E2CCD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Include="..\lib_dec\rst_dec_fx.c" /&gt;</w:t>
      </w:r>
    </w:p>
    <w:p w14:paraId="57C2B7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&lt;ClCompile Include="..\lib_dec\rtpdump.c" /&gt;</w:t>
      </w:r>
    </w:p>
    <w:p w14:paraId="63F52C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Include="..\lib_dec\stat_noise_uv_dec_fx.c" /&gt;</w:t>
      </w:r>
    </w:p>
    <w:p w14:paraId="4FCABE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Include="..\lib_dec\swb_bwe_dec_fx.c" /&gt;</w:t>
      </w:r>
    </w:p>
    <w:p w14:paraId="300A35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 Include="..\lib_dec\swb_bwe_dec_hr_fx.c" /&gt;</w:t>
      </w:r>
    </w:p>
    <w:p w14:paraId="12BCE9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-264,6 +266,7 @@</w:t>
      </w:r>
    </w:p>
    <w:p w14:paraId="745403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&lt;ItemGroup&gt;</w:t>
      </w:r>
    </w:p>
    <w:p w14:paraId="560E2D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Include="..\lib_dec\basop_util_jbm.h" /&gt;</w:t>
      </w:r>
    </w:p>
    <w:p w14:paraId="78F58E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Include="..\lib_dec\EvsRXlib.h" /&gt;</w:t>
      </w:r>
    </w:p>
    <w:p w14:paraId="7F6A90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&lt;ClInclude Include="..\lib_dec\evs_rtp_payload.h" /&gt;</w:t>
      </w:r>
    </w:p>
    <w:p w14:paraId="363205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Include="..\lib_dec\jbm_jb4sb.h" /&gt;</w:t>
      </w:r>
    </w:p>
    <w:p w14:paraId="381549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Include="..\lib_dec\jbm_jb4_circularbuffer.h" /&gt;</w:t>
      </w:r>
    </w:p>
    <w:p w14:paraId="23A772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Include="..\lib_dec\jbm_jb4_inputbuffer.h" /&gt;</w:t>
      </w:r>
    </w:p>
    <w:p w14:paraId="69E9A4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-272,6 +275,7 @@</w:t>
      </w:r>
    </w:p>
    <w:p w14:paraId="4361A5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Include="..\lib_dec\jbm_pcmdsp_fifo.h" /&gt;</w:t>
      </w:r>
    </w:p>
    <w:p w14:paraId="141ACE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Include="..\lib_dec\jbm_pcmdsp_similarityestimation.h" /&gt;</w:t>
      </w:r>
    </w:p>
    <w:p w14:paraId="6374B2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Include="..\lib_dec\rom_dec_fx.h" /&gt;</w:t>
      </w:r>
    </w:p>
    <w:p w14:paraId="0EF585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&lt;ClInclude Include="..\lib_dec\rtpdump.h" /&gt;</w:t>
      </w:r>
    </w:p>
    <w:p w14:paraId="7C07F1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&lt;ClInclude Include="..\lib_dec\stat_dec_fx.h" /&gt;</w:t>
      </w:r>
    </w:p>
    <w:p w14:paraId="57D158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&lt;/ItemGroup&gt;</w:t>
      </w:r>
    </w:p>
    <w:p w14:paraId="152D5D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&lt;ItemGroup&gt;</w:t>
      </w:r>
    </w:p>
    <w:p w14:paraId="0863D8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-279,10 +283,6 @@</w:t>
      </w:r>
    </w:p>
    <w:p w14:paraId="7970FD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&lt;Project&gt;{39ec200d-7795-4ff8-b214-b24eda5526ae}&lt;/Project&gt;</w:t>
      </w:r>
    </w:p>
    <w:p w14:paraId="7EB5E4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2313C5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&lt;/ProjectReference&gt;</w:t>
      </w:r>
    </w:p>
    <w:p w14:paraId="488C9F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 Include="debug.vcxproj"&gt;</w:t>
      </w:r>
    </w:p>
    <w:p w14:paraId="55E064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&lt;Project&gt;{54509728-928b-44d9-a118-a6f92f08b34f}&lt;/Project&gt;</w:t>
      </w:r>
    </w:p>
    <w:p w14:paraId="1C8B93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&lt;ReferenceOutputAssembly&gt;false&lt;/ReferenceOutputAssembly&gt;</w:t>
      </w:r>
    </w:p>
    <w:p w14:paraId="31A8C4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&lt;/ProjectReference&gt;</w:t>
      </w:r>
    </w:p>
    <w:p w14:paraId="327988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 Include="lib_fx.vcxproj"&gt;</w:t>
      </w:r>
    </w:p>
    <w:p w14:paraId="7B6ACE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&lt;Project&gt;{52ef5f7b-df20-4ba8-96e0-dcb4a9b3d200}&lt;/Project&gt;</w:t>
      </w:r>
    </w:p>
    <w:p w14:paraId="4B79BF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18AE0B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26452-g21/c-code/Workspace_msvc/evs_enc.vcxproj 26452-g30/c-code/Workspace_msvc/evs_enc.vcxproj</w:t>
      </w:r>
    </w:p>
    <w:p w14:paraId="68097A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--- 26452-g21/c-code/Workspace_msvc/evs_enc.vcxproj</w:t>
      </w:r>
      <w:r w:rsidRPr="00F96524">
        <w:rPr>
          <w:rFonts w:ascii="Courier New" w:hAnsi="Courier New" w:cs="Courier New"/>
          <w:noProof/>
          <w:sz w:val="18"/>
          <w:szCs w:val="18"/>
          <w:lang w:val="en-US"/>
        </w:rPr>
        <w:tab/>
        <w:t>2021-08-02 16:41:28.000000000 +0200</w:t>
      </w:r>
    </w:p>
    <w:p w14:paraId="4EA28F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+++ 26452-g30/c-code/Workspace_msvc/evs_enc.vcxproj</w:t>
      </w:r>
      <w:r w:rsidRPr="00F96524">
        <w:rPr>
          <w:rFonts w:ascii="Courier New" w:hAnsi="Courier New" w:cs="Courier New"/>
          <w:noProof/>
          <w:sz w:val="18"/>
          <w:szCs w:val="18"/>
          <w:lang w:val="en-US"/>
        </w:rPr>
        <w:tab/>
        <w:t>2021-08-10 09:27:35.975676000 +0200</w:t>
      </w:r>
    </w:p>
    <w:p w14:paraId="4D76A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-13,7 +13,7 @@</w:t>
      </w:r>
    </w:p>
    <w:p w14:paraId="5CE1CD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5D8A83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&lt;ProjectGuid&gt;{824DA4CF-06F0-45C9-929A-8792F0E19C3E}&lt;/ProjectGuid&gt;</w:t>
      </w:r>
    </w:p>
    <w:p w14:paraId="25EB90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&lt;RootNamespace&gt;evs_enc&lt;/RootNamespace&gt;</w:t>
      </w:r>
    </w:p>
    <w:p w14:paraId="5916E8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5EF14C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6A05CE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7BD282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55F071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Condition="'$(Configuration)|$(Platform)'=='Debug|Win32'" Label="Configuration"&gt;</w:t>
      </w:r>
    </w:p>
    <w:p w14:paraId="0447A7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-72,7 +72,7 @@</w:t>
      </w:r>
    </w:p>
    <w:p w14:paraId="4BE7B1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&lt;FavorSizeOrSpeed&gt;Neither&lt;/FavorSizeOrSpeed&gt;</w:t>
      </w:r>
    </w:p>
    <w:p w14:paraId="1295C7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&lt;OmitFramePointers&gt;false&lt;/OmitFramePointers&gt;</w:t>
      </w:r>
    </w:p>
    <w:p w14:paraId="171ECF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&lt;EnableFiberSafeOptimizations&gt;false&lt;/EnableFiberSafeOptimizations&gt;</w:t>
      </w:r>
    </w:p>
    <w:p w14:paraId="14038F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67B507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26DF78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6614DB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4922B8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540F48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-119,7 +119,7 @@</w:t>
      </w:r>
    </w:p>
    <w:p w14:paraId="6950B4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582397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687987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195CFC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1F4F9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4BC3D6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32FE34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&lt;ExceptionHandling /&gt;</w:t>
      </w:r>
    </w:p>
    <w:p w14:paraId="5D3207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63564E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-310,10 +310,6 @@</w:t>
      </w:r>
    </w:p>
    <w:p w14:paraId="011079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&lt;Project&gt;{39ec200d-7795-4ff8-b214-b24eda5526ae}&lt;/Project&gt;</w:t>
      </w:r>
    </w:p>
    <w:p w14:paraId="6FFEBF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1B077A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&lt;/ProjectReference&gt;</w:t>
      </w:r>
    </w:p>
    <w:p w14:paraId="08E658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 Include="debug.vcxproj"&gt;</w:t>
      </w:r>
    </w:p>
    <w:p w14:paraId="07DF00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&lt;Project&gt;{54509728-928b-44d9-a118-a6f92f08b34f}&lt;/Project&gt;</w:t>
      </w:r>
    </w:p>
    <w:p w14:paraId="1123C1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&lt;ReferenceOutputAssembly&gt;false&lt;/ReferenceOutputAssembly&gt;</w:t>
      </w:r>
    </w:p>
    <w:p w14:paraId="23B44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&lt;/ProjectReference&gt;</w:t>
      </w:r>
    </w:p>
    <w:p w14:paraId="55AF5A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&lt;ProjectReference Include="lib_fx.vcxproj"&gt;</w:t>
      </w:r>
    </w:p>
    <w:p w14:paraId="4331F1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&lt;Project&gt;{52ef5f7b-df20-4ba8-96e0-dcb4a9b3d200}&lt;/Project&gt;</w:t>
      </w:r>
    </w:p>
    <w:p w14:paraId="6E03BA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&lt;ReferenceOutputAssembly&gt;false&lt;/ReferenceOutputAssembly&gt;</w:t>
      </w:r>
    </w:p>
    <w:p w14:paraId="201D1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26452-g21/c-code/Workspace_msvc/lib_fx.vcxproj 26452-g30/c-code/Workspace_msvc/lib_fx.vcxproj</w:t>
      </w:r>
    </w:p>
    <w:p w14:paraId="161B85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--- 26452-g21/c-code/Workspace_msvc/lib_fx.vcxproj</w:t>
      </w:r>
      <w:r w:rsidRPr="00F96524">
        <w:rPr>
          <w:rFonts w:ascii="Courier New" w:hAnsi="Courier New" w:cs="Courier New"/>
          <w:noProof/>
          <w:sz w:val="18"/>
          <w:szCs w:val="18"/>
          <w:lang w:val="en-US"/>
        </w:rPr>
        <w:tab/>
        <w:t>2021-08-02 16:41:28.000000000 +0200</w:t>
      </w:r>
    </w:p>
    <w:p w14:paraId="38E271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+++ 26452-g30/c-code/Workspace_msvc/lib_fx.vcxproj</w:t>
      </w:r>
      <w:r w:rsidRPr="00F96524">
        <w:rPr>
          <w:rFonts w:ascii="Courier New" w:hAnsi="Courier New" w:cs="Courier New"/>
          <w:noProof/>
          <w:sz w:val="18"/>
          <w:szCs w:val="18"/>
          <w:lang w:val="en-US"/>
        </w:rPr>
        <w:tab/>
        <w:t>2021-08-10 09:27:35.979674000 +0200</w:t>
      </w:r>
    </w:p>
    <w:p w14:paraId="623904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-53,7 +53,7 @@</w:t>
      </w:r>
    </w:p>
    <w:p w14:paraId="4071BB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Label="Globals"&gt;</w:t>
      </w:r>
    </w:p>
    <w:p w14:paraId="6633AC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&lt;ProjectGuid&gt;{52EF5F7B-DF20-4BA8-96E0-DCB4A9B3D200}&lt;/ProjectGuid&gt;</w:t>
      </w:r>
    </w:p>
    <w:p w14:paraId="6773DD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&lt;RootNamespace&gt;lib_fx&lt;/RootNamespace&gt;</w:t>
      </w:r>
    </w:p>
    <w:p w14:paraId="62FDFA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&lt;WindowsTargetPlatformVersion&gt;10.0.15063.0&lt;/WindowsTargetPlatformVersion&gt;</w:t>
      </w:r>
    </w:p>
    <w:p w14:paraId="448332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&lt;WindowsTargetPlatformVersion&gt;8.1&lt;/WindowsTargetPlatformVersion&gt;</w:t>
      </w:r>
    </w:p>
    <w:p w14:paraId="784826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&lt;/PropertyGroup&gt;</w:t>
      </w:r>
    </w:p>
    <w:p w14:paraId="03014E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&lt;Import Project="$(VCTargetsPath)\Microsoft.Cpp.Default.props" /&gt;</w:t>
      </w:r>
    </w:p>
    <w:p w14:paraId="641F55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&lt;PropertyGroup Condition="'$(Configuration)|$(Platform)'=='Release|Win32'" Label="Configuration"&gt;</w:t>
      </w:r>
    </w:p>
    <w:p w14:paraId="2126BA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-92,7 +92,7 @@</w:t>
      </w:r>
    </w:p>
    <w:p w14:paraId="65C1F3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&lt;ClCompile&gt;</w:t>
      </w:r>
    </w:p>
    <w:p w14:paraId="5CADC9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&lt;AdditionalOptions&gt;/MP %(AdditionalOptions)&lt;/AdditionalOptions&gt;</w:t>
      </w:r>
    </w:p>
    <w:p w14:paraId="121260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&lt;Optimization&gt;Disabled&lt;/Optimization&gt;</w:t>
      </w:r>
    </w:p>
    <w:p w14:paraId="660EFF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&lt;AdditionalIncludeDirectories&gt;..\lib_enc;..\lib_dec;..\lib_com;..\lib_debug;..\basic_op;..\basic_math;%(AdditionalIncludeDirectories)&lt;/AdditionalIncludeDirectories&gt;</w:t>
      </w:r>
    </w:p>
    <w:p w14:paraId="687747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42F00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&lt;PreprocessorDefinitions&gt;_CRT_SECURE_NO_WARNINGS;%(PreprocessorDefinitions)&lt;/PreprocessorDefinitions&gt;</w:t>
      </w:r>
    </w:p>
    <w:p w14:paraId="0DDD86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&lt;BasicRuntimeChecks&gt;EnableFastChecks&lt;/BasicRuntimeChecks&gt;</w:t>
      </w:r>
    </w:p>
    <w:p w14:paraId="0674D1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&lt;RuntimeLibrary&gt;MultiThreadedDebug&lt;/RuntimeLibrary&gt;</w:t>
      </w:r>
    </w:p>
    <w:p w14:paraId="4A9892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-107,7 +107,7 @@</w:t>
      </w:r>
    </w:p>
    <w:p w14:paraId="5A4B38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&lt;Optimization&gt;MaxSpeed&lt;/Optimization&gt;</w:t>
      </w:r>
    </w:p>
    <w:p w14:paraId="12C312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&lt;IntrinsicFunctions&gt;false&lt;/IntrinsicFunctions&gt;</w:t>
      </w:r>
    </w:p>
    <w:p w14:paraId="6097E2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&lt;WholeProgramOptimization&gt;false&lt;/WholeProgramOptimization&gt;</w:t>
      </w:r>
    </w:p>
    <w:p w14:paraId="3DD62C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&lt;AdditionalIncludeDirectories&gt;..\lib_enc;..\lib_dec;..\lib_com;..\lib_debug;..\basic_op;..\basic_math;%(AdditionalIncludeDirectories)&lt;/AdditionalIncludeDirectories&gt;</w:t>
      </w:r>
    </w:p>
    <w:p w14:paraId="5C73B1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&lt;AdditionalIncludeDirectories&gt;..\lib_enc;..\lib_dec;..\lib_com;..\basic_op;..\basic_math;%(AdditionalIncludeDirectories)&lt;/AdditionalIncludeDirectories&gt;</w:t>
      </w:r>
    </w:p>
    <w:p w14:paraId="5D69D2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&lt;PreprocessorDefinitions&gt;_CRT_SECURE_NO_WARNINGS;RELEASE;%(PreprocessorDefinitions)&lt;/PreprocessorDefinitions&gt;</w:t>
      </w:r>
    </w:p>
    <w:p w14:paraId="3FAEEC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&lt;StringPooling&gt;true&lt;/StringPooling&gt;</w:t>
      </w:r>
    </w:p>
    <w:p w14:paraId="34ACBF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&lt;BasicRuntimeChecks&gt;Default&lt;/BasicRuntimeChecks&gt;</w:t>
      </w:r>
    </w:p>
    <w:p w14:paraId="62350C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26452-g21/c-code/lib_com/bitstream_fx.c 26452-g30/c-code/lib_com/bitstream_fx.c</w:t>
      </w:r>
    </w:p>
    <w:p w14:paraId="283CB8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--- 26452-g21/c-code/lib_com/bitstream_fx.c</w:t>
      </w:r>
      <w:r w:rsidRPr="00F96524">
        <w:rPr>
          <w:rFonts w:ascii="Courier New" w:hAnsi="Courier New" w:cs="Courier New"/>
          <w:noProof/>
          <w:sz w:val="18"/>
          <w:szCs w:val="18"/>
          <w:lang w:val="en-US"/>
        </w:rPr>
        <w:tab/>
        <w:t>2021-08-02 16:41:05.000000000 +0200</w:t>
      </w:r>
    </w:p>
    <w:p w14:paraId="3C7B5A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+++ 26452-g30/c-code/lib_com/bitstream_fx.c</w:t>
      </w:r>
      <w:r w:rsidRPr="00F96524">
        <w:rPr>
          <w:rFonts w:ascii="Courier New" w:hAnsi="Courier New" w:cs="Courier New"/>
          <w:noProof/>
          <w:sz w:val="18"/>
          <w:szCs w:val="18"/>
          <w:lang w:val="en-US"/>
        </w:rPr>
        <w:tab/>
        <w:t>2021-08-10 09:27:37.155614000 +0200</w:t>
      </w:r>
    </w:p>
    <w:p w14:paraId="634610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-1419,6 +1419,22 @@</w:t>
      </w:r>
    </w:p>
    <w:p w14:paraId="11E494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1D2C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F3D12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055D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indeces/bits  iSP AMRWB SID_update results in a valid LP filter with extremely high LP-filter-gain  */</w:t>
      </w:r>
    </w:p>
    <w:p w14:paraId="59ECD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indeces/bits  may be a result of CS bit errors  and/or  erroneously injected by gateways or by a bad dejitter handlers */</w:t>
      </w:r>
    </w:p>
    <w:p w14:paraId="6EF5F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 SID_1k75 &amp;&amp; sid_update == 1)</w:t>
      </w:r>
    </w:p>
    <w:p w14:paraId="6E0060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F9164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valid sid_update received, check for very risky but formally valid content  */</w:t>
      </w:r>
    </w:p>
    <w:p w14:paraId="27BF63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sum = 0;</w:t>
      </w:r>
    </w:p>
    <w:p w14:paraId="745A3D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 = 0; k &lt; num_bits; ++k)</w:t>
      </w:r>
    </w:p>
    <w:p w14:paraId="44F2B9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BB25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sum += (pt_stream[k] == G192_BIN1);/*   check of 35 zeroes, 35 ones   */</w:t>
      </w:r>
    </w:p>
    <w:p w14:paraId="5C8BFC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7271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sum == 0 )</w:t>
      </w:r>
    </w:p>
    <w:p w14:paraId="1E65FE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 all zeros  */</w:t>
      </w:r>
    </w:p>
    <w:p w14:paraId="49E4CE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initial signal as corrupt (BER likley)  */</w:t>
      </w:r>
    </w:p>
    <w:p w14:paraId="69DDB1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F042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42803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1A4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AMRWB  26.173 G.192  file reader (read_serial) does not declare/use SID_BAD ft,</w:t>
      </w:r>
    </w:p>
    <w:p w14:paraId="51880F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it declares every bad synch marked frame initially as a lost_speech frame,</w:t>
      </w:r>
    </w:p>
    <w:p w14:paraId="6BB8B3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and then the RXDTX handler CNG state decides the decoding mode CNG/SPEECH.</w:t>
      </w:r>
    </w:p>
    <w:p w14:paraId="27BE0D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-1547,6 +1563,204 @@</w:t>
      </w:r>
    </w:p>
    <w:p w14:paraId="412261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FADB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C491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1846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44F9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read_indices_mime_handle_dtx()</w:t>
      </w:r>
    </w:p>
    <w:p w14:paraId="3F2F2D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0270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DTX for MIME and RTP_DUMP decoding.</w:t>
      </w:r>
    </w:p>
    <w:p w14:paraId="48B265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Returns the actual total_brate.</w:t>
      </w:r>
    </w:p>
    <w:p w14:paraId="7EFB03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D2E5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BBD4A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Word32 read_indices_mime_handle_dtx(</w:t>
      </w:r>
    </w:p>
    <w:p w14:paraId="27E4FE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Decoder_State_fx *st,</w:t>
      </w:r>
    </w:p>
    <w:p w14:paraId="170F98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Word16 isAMRWB_IOmode,</w:t>
      </w:r>
    </w:p>
    <w:p w14:paraId="4C64B4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core_mode,</w:t>
      </w:r>
    </w:p>
    <w:p w14:paraId="4E69B0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total_brate,</w:t>
      </w:r>
    </w:p>
    <w:p w14:paraId="47A149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sti,</w:t>
      </w:r>
    </w:p>
    <w:p w14:paraId="1182AF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speech_lost,</w:t>
      </w:r>
    </w:p>
    <w:p w14:paraId="5D8456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no_data</w:t>
      </w:r>
    </w:p>
    <w:p w14:paraId="38F3A5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610CD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D9C1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curr_ft_good_sp = 0;</w:t>
      </w:r>
    </w:p>
    <w:p w14:paraId="68A520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speech_bad = 0;</w:t>
      </w:r>
    </w:p>
    <w:p w14:paraId="21E2FE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sid_upd_bad = 0, sid_update = 0;</w:t>
      </w:r>
    </w:p>
    <w:p w14:paraId="1C45F3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amrwb_sid_first = 0;  /* derived from sti  SID_FIRST indicator in AMRWB payload */</w:t>
      </w:r>
    </w:p>
    <w:p w14:paraId="42A055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BF3A2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keep st-&gt;CNG , st_bfi and total_brate  updated  for proper synthesis in DTX and FER  */</w:t>
      </w:r>
    </w:p>
    <w:p w14:paraId="6CB8E2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GT_32(total_brate, SID_2k40) )</w:t>
      </w:r>
    </w:p>
    <w:p w14:paraId="0BDF78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1238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1 )   /* so  far derived from q bit in AMRWB/AMRWBIO cases   */</w:t>
      </w:r>
    </w:p>
    <w:p w14:paraId="311164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4E26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1;</w:t>
      </w:r>
    </w:p>
    <w:p w14:paraId="6820C3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BEF2F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1F32D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93746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q_bit and  lost_sp  clash ,  assume worst case  */</w:t>
      </w:r>
    </w:p>
    <w:p w14:paraId="389995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 0 )  /*  overrides  a good q_bit */</w:t>
      </w:r>
    </w:p>
    <w:p w14:paraId="76FC4A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7B817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0;</w:t>
      </w:r>
    </w:p>
    <w:p w14:paraId="7C6FCB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     /* override  qbit */</w:t>
      </w:r>
    </w:p>
    <w:p w14:paraId="67E13D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F247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A5E6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now_bfi_fx has been set based on q_bit and ToC fields */</w:t>
      </w:r>
    </w:p>
    <w:p w14:paraId="127D50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C880E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A9311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SID_UPDATE check */</w:t>
      </w:r>
    </w:p>
    <w:p w14:paraId="370702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 SID_1k75 || total_brate == SID_2k40 )</w:t>
      </w:r>
    </w:p>
    <w:p w14:paraId="22E5AB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FE1AE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0 )</w:t>
      </w:r>
    </w:p>
    <w:p w14:paraId="6FFAFA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5CBA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typically from q bit  */</w:t>
      </w:r>
    </w:p>
    <w:p w14:paraId="226BFA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sid_update = 1;</w:t>
      </w:r>
    </w:p>
    <w:p w14:paraId="2377A7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5711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7527B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5E86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may happen in saving from e.g. a CS-connection */</w:t>
      </w:r>
    </w:p>
    <w:p w14:paraId="5F5B4F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D0291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68400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11FD1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&amp;&amp; total_brate == 0 &amp;&amp; sti == 0 )</w:t>
      </w:r>
    </w:p>
    <w:p w14:paraId="7CB6E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7B7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w:t>
      </w:r>
    </w:p>
    <w:p w14:paraId="6BE86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E910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corrupt sid_first, signaled as bad sid  */</w:t>
      </w:r>
    </w:p>
    <w:p w14:paraId="2DBB69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9C777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443F3B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8E3B9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amrwb_sid_first =  1;     /* 1-sti  */</w:t>
      </w:r>
    </w:p>
    <w:p w14:paraId="63467B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2095A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F3A5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D24BF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sid_upd_bad != 0 &amp;&amp; (</w:t>
      </w:r>
    </w:p>
    <w:p w14:paraId="75DAAC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0 &amp;&amp; st-&gt;Opt_AMR_WB_fx==0 )  || /* switch to    AMRWBIO */</w:t>
      </w:r>
    </w:p>
    <w:p w14:paraId="611335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1 &amp;&amp; st-&gt;Opt_AMR_WB_fx==1)      /* switch from  AMRWBIO */</w:t>
      </w:r>
    </w:p>
    <w:p w14:paraId="38E799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t>
      </w:r>
    </w:p>
    <w:p w14:paraId="27F9AD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07E2E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do not allow a normal start of  CNG synthesis if this SID(with BER or FER) is a switch to/from AMRWBIO  */</w:t>
      </w:r>
    </w:p>
    <w:p w14:paraId="73D23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0; /* revert this detection due to AMRWBIO/EVS mode switch */</w:t>
      </w:r>
    </w:p>
    <w:p w14:paraId="630ED6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w:t>
      </w:r>
    </w:p>
    <w:p w14:paraId="4B4978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no_data     = 1;</w:t>
      </w:r>
    </w:p>
    <w:p w14:paraId="5CA55B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 st-&gt;bfi_fx==1); /* bfi stays 1 */</w:t>
      </w:r>
    </w:p>
    <w:p w14:paraId="4EBBF0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B04EA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A65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GT_32(total_brate, SID_2k40) &amp;&amp; st-&gt;bfi_fx == 1 )  /* typically from q bit  */</w:t>
      </w:r>
    </w:p>
    <w:p w14:paraId="55DB45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7FD95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speech_bad = 1;    /* initial assumption,   CNG synt state decides what to actually do */</w:t>
      </w:r>
    </w:p>
    <w:p w14:paraId="366F61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09AD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frame types decoded */</w:t>
      </w:r>
    </w:p>
    <w:p w14:paraId="104C48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98B61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update CNG synthesis state */</w:t>
      </w:r>
    </w:p>
    <w:p w14:paraId="531995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Decoder can only  enter CNG-synthesis  for  CNG frame types (sid_upd,  sid_bad, sid_first) */</w:t>
      </w:r>
    </w:p>
    <w:p w14:paraId="179525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st-&gt;CNG_fx != 0 )</w:t>
      </w:r>
    </w:p>
    <w:p w14:paraId="4FC111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CBC20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CNG synthesis  */</w:t>
      </w:r>
    </w:p>
    <w:p w14:paraId="183770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curr_ft_good_sp != 0  )</w:t>
      </w:r>
    </w:p>
    <w:p w14:paraId="21DEA3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541F7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only a good speech frame makes decoder leave CNG synthesis */</w:t>
      </w:r>
    </w:p>
    <w:p w14:paraId="7ECE75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0;</w:t>
      </w:r>
    </w:p>
    <w:p w14:paraId="518B4E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4256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F8BF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08C8FA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2EA7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SPEECH synthesis  */</w:t>
      </w:r>
    </w:p>
    <w:p w14:paraId="15E5A2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only a received SID frame can make the decoder enter into CNG synthesis  */</w:t>
      </w:r>
    </w:p>
    <w:p w14:paraId="259036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amrwb_sid_first || sid_update || sid_upd_bad )</w:t>
      </w:r>
    </w:p>
    <w:p w14:paraId="289A92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CE001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1;</w:t>
      </w:r>
    </w:p>
    <w:p w14:paraId="48986E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AC8E6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85026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D1C3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modify bfi flag for the  decoder's  SPEECH/CNG synthesis logic  */</w:t>
      </w:r>
    </w:p>
    <w:p w14:paraId="7B45F7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SPEECH synthesis, make sure to activate speech plc for a received no_data frame,</w:t>
      </w:r>
    </w:p>
    <w:p w14:paraId="463374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frames may be injected by the network or by the dejitter buffer   */</w:t>
      </w:r>
    </w:p>
    <w:p w14:paraId="3F0E53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modify bfi_flag to stay/move into the correct decoder PLC section  */</w:t>
      </w:r>
    </w:p>
    <w:p w14:paraId="23B871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no_data != 0 )  )</w:t>
      </w:r>
    </w:p>
    <w:p w14:paraId="75EA8A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1D1C4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treat no_data received in speech synthesis as  SP_LOST frames, SPEECH PLC code will now become active */</w:t>
      </w:r>
    </w:p>
    <w:p w14:paraId="276939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w:t>
      </w:r>
    </w:p>
    <w:p w14:paraId="0ACED9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total_brate= 0;    always zero for no_data */</w:t>
      </w:r>
    </w:p>
    <w:p w14:paraId="3C85AD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4C3B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A896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CNG  */</w:t>
      </w:r>
    </w:p>
    <w:p w14:paraId="6560E8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bad speech frame(and bad sid frame) in the decoders CNG synthesis settings pair (total_brate, bfi)  */</w:t>
      </w:r>
    </w:p>
    <w:p w14:paraId="51B747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speech_bad || speech_lost || no_data ))  || /* SP_BAD or SPEECH_LOST)   --&gt; stay in CNG */</w:t>
      </w:r>
    </w:p>
    <w:p w14:paraId="7F410A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 SID_UPD_BAD               --&gt; start/stay  CNG   */</w:t>
      </w:r>
    </w:p>
    <w:p w14:paraId="7D3E6F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F3FEF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0;   /* mark as good to not start speech PLC */</w:t>
      </w:r>
    </w:p>
    <w:p w14:paraId="32D3F3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   /* this zeroing needed  for  speech_bad, sid_bad frames */</w:t>
      </w:r>
    </w:p>
    <w:p w14:paraId="082A40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8085C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3C5BD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3F797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bfi, total_brate are set by RX-DTX handler::</w:t>
      </w:r>
    </w:p>
    <w:p w14:paraId="2C878A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or speech pending  bitrate</w:t>
      </w:r>
    </w:p>
    <w:p w14:paraId="66DD55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will continue or start(sid_first, sid_bad)</w:t>
      </w:r>
    </w:p>
    <w:p w14:paraId="54192B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speech plc</w:t>
      </w:r>
    </w:p>
    <w:p w14:paraId="64B75D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  speech plc</w:t>
      </w:r>
    </w:p>
    <w:p w14:paraId="6988AE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9318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51F31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B8F1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available AMRWB/AMRWBIO MIME header ToC rate-info at startup   */</w:t>
      </w:r>
    </w:p>
    <w:p w14:paraId="1A24FE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1 &amp;&amp; st-&gt;ini_frame_fx == 0) &amp;&amp;</w:t>
      </w:r>
    </w:p>
    <w:p w14:paraId="184B82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 (st-&gt;amrwb_rfc4867_flag != 0)  || (st-&gt;amrwb_rfc4867_flag == 0 &amp;&amp; isAMRWB_IOmode != 0  )) )  /*AMRWB ToC */</w:t>
      </w:r>
    </w:p>
    <w:p w14:paraId="23DF02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D5E82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init_rate;</w:t>
      </w:r>
    </w:p>
    <w:p w14:paraId="6DD31A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6A0A9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total_brate;       /* default , may have been modified from original ToC value */</w:t>
      </w:r>
    </w:p>
    <w:p w14:paraId="6C8752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!=0 || no_data != 0 )</w:t>
      </w:r>
    </w:p>
    <w:p w14:paraId="1E7E98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9AA2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ACELP_12k65;  /* make sure the decoder starts up in a selected AMRWB mode */</w:t>
      </w:r>
    </w:p>
    <w:p w14:paraId="0F9B75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9E812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speech_bad !=0  )</w:t>
      </w:r>
    </w:p>
    <w:p w14:paraId="3717D1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C6C6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AMRWB_IOmode2rate[core_mode];   /* read from from ToC */</w:t>
      </w:r>
    </w:p>
    <w:p w14:paraId="0FAAC8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5EB4B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st-&gt;total_brate_fx  = init_rate; /* not updated on bfi as  decoderSelectCodec is not called below */</w:t>
      </w:r>
    </w:p>
    <w:p w14:paraId="4EBB21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st-&gt;core_brate_fx   = init_rate;</w:t>
      </w:r>
    </w:p>
    <w:p w14:paraId="7C0E40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DA9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1A46E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total_brate;</w:t>
      </w:r>
    </w:p>
    <w:p w14:paraId="7C1F3D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5822C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DDF92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50FE4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DC25D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read_indices_mime_handle_sti_and_all_zero_bits()</w:t>
      </w:r>
    </w:p>
    <w:p w14:paraId="349A80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341C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STI and frames with all zero bits for MIME and RTP_DUMP decoding.</w:t>
      </w:r>
    </w:p>
    <w:p w14:paraId="3842F3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B749F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422A1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read_indices_mime_handle_sti_and_all_zero_bits(</w:t>
      </w:r>
    </w:p>
    <w:p w14:paraId="7F8B86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Decoder_State_fx *st,</w:t>
      </w:r>
    </w:p>
    <w:p w14:paraId="26C38D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*total_brate,</w:t>
      </w:r>
    </w:p>
    <w:p w14:paraId="3713C2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sti</w:t>
      </w:r>
    </w:p>
    <w:p w14:paraId="0C173A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234A4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9B4F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k;</w:t>
      </w:r>
    </w:p>
    <w:p w14:paraId="295183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73FF3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sti == 0 )</w:t>
      </w:r>
    </w:p>
    <w:p w14:paraId="2B71D5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0FFF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     /* signal received SID_FIRST as a good frame with no bits */</w:t>
      </w:r>
    </w:p>
    <w:p w14:paraId="05D06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for(k=0; k&lt;35; k++)</w:t>
      </w:r>
    </w:p>
    <w:p w14:paraId="26D25D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674E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st-&gt;bit_stream_fx[k] ; /* partity check of 35 zeroes,  any single 1 gives BFI */</w:t>
      </w:r>
    </w:p>
    <w:p w14:paraId="692F40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4D14A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C2C6A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bit SID_update results in a valid LP filter with extremely high LP-filter-gain  */</w:t>
      </w:r>
    </w:p>
    <w:p w14:paraId="4EF251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zero bits signal may be a result of CS bit errors  or erronesouly injected by gateways or bad dejitter handlers */</w:t>
      </w:r>
    </w:p>
    <w:p w14:paraId="413855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(sti == 1)</w:t>
      </w:r>
    </w:p>
    <w:p w14:paraId="292A57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/*sid_update received */</w:t>
      </w:r>
    </w:p>
    <w:p w14:paraId="58641E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sum = 0;</w:t>
      </w:r>
    </w:p>
    <w:p w14:paraId="14018B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 = 0; k &lt; 35; k++)</w:t>
      </w:r>
    </w:p>
    <w:p w14:paraId="1A6037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39CC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sum += st-&gt;bit_stream_fx[k]; /* check of 35 zeroes */</w:t>
      </w:r>
    </w:p>
    <w:p w14:paraId="5C6518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677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5640C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sum == 0 )</w:t>
      </w:r>
    </w:p>
    <w:p w14:paraId="1A41C9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DA06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   /* eventually becomes SID_UPD_BAD */</w:t>
      </w:r>
    </w:p>
    <w:p w14:paraId="0F4AD2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48BB9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F5B1B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3D31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78E27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39959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0D0024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read_indices_mime()</w:t>
      </w:r>
    </w:p>
    <w:p w14:paraId="5985A2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C1DF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-1569,10 +1783,7 @@</w:t>
      </w:r>
    </w:p>
    <w:p w14:paraId="069F18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total_brate;</w:t>
      </w:r>
    </w:p>
    <w:p w14:paraId="2069C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UWord16 utmp;</w:t>
      </w:r>
    </w:p>
    <w:p w14:paraId="15EF96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L_tmp;</w:t>
      </w:r>
    </w:p>
    <w:p w14:paraId="23705D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curr_ft_good_sp;</w:t>
      </w:r>
    </w:p>
    <w:p w14:paraId="28C362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amrwb_sid_first, sid_upd_bad, sid_update;</w:t>
      </w:r>
    </w:p>
    <w:p w14:paraId="6A9500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speech_bad, speech_lost;</w:t>
      </w:r>
    </w:p>
    <w:p w14:paraId="7152A3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no_data;</w:t>
      </w:r>
    </w:p>
    <w:p w14:paraId="0A5180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speech_lost = 0, no_data = 0;</w:t>
      </w:r>
    </w:p>
    <w:p w14:paraId="73AFE9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num_bytes_read;</w:t>
      </w:r>
    </w:p>
    <w:p w14:paraId="3E9F11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79AD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st-&gt;BER_detect = 0;</w:t>
      </w:r>
    </w:p>
    <w:p w14:paraId="11F18B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-1598,15 +1809,7 @@</w:t>
      </w:r>
    </w:p>
    <w:p w14:paraId="7A70EB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F491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8968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init local RXDTX flags */</w:t>
      </w:r>
    </w:p>
    <w:p w14:paraId="6777A4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0;</w:t>
      </w:r>
    </w:p>
    <w:p w14:paraId="73F404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speech_lost = 0;</w:t>
      </w:r>
    </w:p>
    <w:p w14:paraId="735472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speech_bad = 0;</w:t>
      </w:r>
    </w:p>
    <w:p w14:paraId="09BE60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91C2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sid_update = 0;</w:t>
      </w:r>
    </w:p>
    <w:p w14:paraId="5DDE5B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0;</w:t>
      </w:r>
    </w:p>
    <w:p w14:paraId="367A31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sti = -1;</w:t>
      </w:r>
    </w:p>
    <w:p w14:paraId="08C5F1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amrwb_sid_first = 0;  /* derived from sti  SID_FIRST indicator in AMRWB payload */</w:t>
      </w:r>
    </w:p>
    <w:p w14:paraId="2CD8D2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 0;</w:t>
      </w:r>
    </w:p>
    <w:p w14:paraId="15154F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A8A8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st-&gt;amrwb_rfc4867_flag != 0 )</w:t>
      </w:r>
    </w:p>
    <w:p w14:paraId="7A4753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69C0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-1756,14 +1959,7 @@</w:t>
      </w:r>
    </w:p>
    <w:p w14:paraId="7D1149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cmi |= unpack_bit(&amp;pt_pFrame,&amp;mask) &lt;&lt; 1;</w:t>
      </w:r>
    </w:p>
    <w:p w14:paraId="1B3F49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cmi |= unpack_bit(&amp;pt_pFrame,&amp;mask);</w:t>
      </w:r>
    </w:p>
    <w:p w14:paraId="65E5B6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89477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sti == 0 )</w:t>
      </w:r>
    </w:p>
    <w:p w14:paraId="32B26B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C242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     /* signal received SID_FIRST as a good frame with no bits */</w:t>
      </w:r>
    </w:p>
    <w:p w14:paraId="148560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for(k=0; k&lt;35; k++)</w:t>
      </w:r>
    </w:p>
    <w:p w14:paraId="5BC5DE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0F215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st-&gt;bit_stream_fx[k] ; /* partity check of 35 zeroes,  any single 1 gives BFI */</w:t>
      </w:r>
    </w:p>
    <w:p w14:paraId="722BA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FABAC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7F3EF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read_indices_mime_handle_sti_and_all_zero_bits( st, &amp;total_brate, sti );</w:t>
      </w:r>
    </w:p>
    <w:p w14:paraId="742E28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9C6C8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9FDB4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/*add two zero bytes for arithmetic coder flush*/</w:t>
      </w:r>
    </w:p>
    <w:p w14:paraId="250D8C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-1775,139 +1971,7 @@</w:t>
      </w:r>
    </w:p>
    <w:p w14:paraId="13CBC3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MIME RX_DTX handler */</w:t>
      </w:r>
    </w:p>
    <w:p w14:paraId="0B20B6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!rew_flag )</w:t>
      </w:r>
    </w:p>
    <w:p w14:paraId="01023C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CE2A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keep st-&gt;CNG_fx , st_bfi_fx and total_brate  updated  for proper synthesis in DTX and FER  */</w:t>
      </w:r>
    </w:p>
    <w:p w14:paraId="794FEC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&gt; SID_2k40 )</w:t>
      </w:r>
    </w:p>
    <w:p w14:paraId="0A2F06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2B1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0 )   /* so  far derived from q bit in AMRWB/AMRWBIO cases   */</w:t>
      </w:r>
    </w:p>
    <w:p w14:paraId="141429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9A3D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1;</w:t>
      </w:r>
    </w:p>
    <w:p w14:paraId="0C4751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12F9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DE891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24D2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q_bit and  lost_sp  clash ,  assume worst case  */</w:t>
      </w:r>
    </w:p>
    <w:p w14:paraId="65B6B5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 0 )  /*  overrides  a good q_bit */</w:t>
      </w:r>
    </w:p>
    <w:p w14:paraId="2D6817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D4B97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curr_ft_good_sp = 0;</w:t>
      </w:r>
    </w:p>
    <w:p w14:paraId="27FF7C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     /* override  qbit */</w:t>
      </w:r>
    </w:p>
    <w:p w14:paraId="0F4844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t>
      </w:r>
    </w:p>
    <w:p w14:paraId="627849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BB5EC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now_bfi_fx has been set based on q_bit and ToC fields */</w:t>
      </w:r>
    </w:p>
    <w:p w14:paraId="4D4D9F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E32B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0796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SID_UPDATE check */</w:t>
      </w:r>
    </w:p>
    <w:p w14:paraId="2934D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 SID_1k75 || total_brate == SID_2k40 )</w:t>
      </w:r>
    </w:p>
    <w:p w14:paraId="6BFC30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4E657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 0 )</w:t>
      </w:r>
    </w:p>
    <w:p w14:paraId="53A604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2F67C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typically from q bit  */</w:t>
      </w:r>
    </w:p>
    <w:p w14:paraId="651BDE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sid_update = 1;</w:t>
      </w:r>
    </w:p>
    <w:p w14:paraId="7925B4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67C91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3DC81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D6638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may happen in saving from e.g. a CS-connection */</w:t>
      </w:r>
    </w:p>
    <w:p w14:paraId="75817C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87A2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57886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BB9FF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&amp;&amp; total_brate == 0 &amp;&amp; sti == 0 )</w:t>
      </w:r>
    </w:p>
    <w:p w14:paraId="299165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A0256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st-&gt;bfi_fx )</w:t>
      </w:r>
    </w:p>
    <w:p w14:paraId="56CDAE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BBB57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1;          /*  corrupt sid_first, signaled as bad sid  */</w:t>
      </w:r>
    </w:p>
    <w:p w14:paraId="4D0AD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3400A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3AE305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269B1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amrwb_sid_first =  1;     /* 1-sti  */</w:t>
      </w:r>
    </w:p>
    <w:p w14:paraId="1BCC29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26AE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2B71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CA30D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sid_upd_bad != 0 &amp;&amp; (</w:t>
      </w:r>
    </w:p>
    <w:p w14:paraId="063C1D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0 &amp;&amp; st-&gt;Opt_AMR_WB_fx==0 )  || /* switch to    AMRWBIO */</w:t>
      </w:r>
    </w:p>
    <w:p w14:paraId="4B5142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1 &amp;&amp; st-&gt;Opt_AMR_WB_fx==1)      /* switch from  AMRWBIO */</w:t>
      </w:r>
    </w:p>
    <w:p w14:paraId="07750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t>
      </w:r>
    </w:p>
    <w:p w14:paraId="2E9031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CD2F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do not allow a normal start of  CNG synthesis if this SID(with BER or FER) is a switch to/from AMRWBIO  */</w:t>
      </w:r>
    </w:p>
    <w:p w14:paraId="73CB4C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0; /* revert this detection due to AMRWBIO/EVS mode switch */</w:t>
      </w:r>
    </w:p>
    <w:p w14:paraId="5937FC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0;</w:t>
      </w:r>
    </w:p>
    <w:p w14:paraId="53D8D3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 1;</w:t>
      </w:r>
    </w:p>
    <w:p w14:paraId="40440C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 st-&gt;bfi_fx==1); /* bfi_fx stays 1 */</w:t>
      </w:r>
    </w:p>
    <w:p w14:paraId="0DAB7C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E248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2057B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75510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total_brate &gt; SID_2k40 &amp;&amp; st-&gt;bfi_fx )  /* typically from q bit  */</w:t>
      </w:r>
    </w:p>
    <w:p w14:paraId="355A59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622A4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speech_bad = 1;    /* initial assumption,   CNG synt state decides what to actually do */</w:t>
      </w:r>
    </w:p>
    <w:p w14:paraId="5A15E4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E0BC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all frame types decoded */</w:t>
      </w:r>
    </w:p>
    <w:p w14:paraId="0CA81A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819E9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update CNG synthesis state */</w:t>
      </w:r>
    </w:p>
    <w:p w14:paraId="053196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Decoder can only  enter CNG-synthesis  for  CNG frame types (sid_upd,  sid_bad, sid_first) */</w:t>
      </w:r>
    </w:p>
    <w:p w14:paraId="5A61CA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st-&gt;CNG_fx != 0 )</w:t>
      </w:r>
    </w:p>
    <w:p w14:paraId="74A50E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B2F8D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CNG synthesis  */</w:t>
      </w:r>
    </w:p>
    <w:p w14:paraId="6A66BF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curr_ft_good_sp != 0  )</w:t>
      </w:r>
    </w:p>
    <w:p w14:paraId="02C60D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0271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only a good speech frame makes decoder leave CNG synthesis */</w:t>
      </w:r>
    </w:p>
    <w:p w14:paraId="0FBBAE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0;</w:t>
      </w:r>
    </w:p>
    <w:p w14:paraId="2E3474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55C5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E793F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C741C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6CB7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We were in SPEECH synthesis  */</w:t>
      </w:r>
    </w:p>
    <w:p w14:paraId="3EBE7F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   only a received SID frame can make the decoder enter into CNG synthesis  */</w:t>
      </w:r>
    </w:p>
    <w:p w14:paraId="2D3D3A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amrwb_sid_first || sid_update || sid_upd_bad )</w:t>
      </w:r>
    </w:p>
    <w:p w14:paraId="21049B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8DA6B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st-&gt;CNG_fx = 1;</w:t>
      </w:r>
    </w:p>
    <w:p w14:paraId="7E517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4E05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31E7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08EFF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modify bfi flag for the  decoder's  SPEECH/CNG synthesis logic  */</w:t>
      </w:r>
    </w:p>
    <w:p w14:paraId="48DC46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SPEECH synthesis, make sure to activate speech plc for a received no_data frame,</w:t>
      </w:r>
    </w:p>
    <w:p w14:paraId="458D85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frames may be injected by the network or by the dejitter buffer   */</w:t>
      </w:r>
    </w:p>
    <w:p w14:paraId="615397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modify bfi_flag to stay/move into the correct decoder PLC section  */</w:t>
      </w:r>
    </w:p>
    <w:p w14:paraId="5EDA0F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no_data != 0 )  )</w:t>
      </w:r>
    </w:p>
    <w:p w14:paraId="6E8BD0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4C212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treat no_data received in speech synthesis as  SP_LOST frames, SPEECH PLC code will now become active */</w:t>
      </w:r>
    </w:p>
    <w:p w14:paraId="245828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w:t>
      </w:r>
    </w:p>
    <w:p w14:paraId="651A65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total_brate= 0  . always zero for no_data */</w:t>
      </w:r>
    </w:p>
    <w:p w14:paraId="40B5AD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D7AA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0B194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CNG  */</w:t>
      </w:r>
    </w:p>
    <w:p w14:paraId="279BC7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bad speech frame(and bad sid frame) in the decoders CNG synthesis settings pair (total_brate, bfi)  */</w:t>
      </w:r>
    </w:p>
    <w:p w14:paraId="1E49E5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st-&gt;CNG_fx != 0 &amp;&amp; ( speech_bad || speech_lost || no_data ))  || /* SP_BAD or SPEECH_LOST)   --&gt; stay in CNG */</w:t>
      </w:r>
    </w:p>
    <w:p w14:paraId="13F1F7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sid_upd_bad )                                                      /* SID_UPD_BAD              --&gt; start/stay  CNG   */</w:t>
      </w:r>
    </w:p>
    <w:p w14:paraId="44AB49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A32A5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40BDC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0;    /* mark as good to not start speech PLC */</w:t>
      </w:r>
    </w:p>
    <w:p w14:paraId="561CF3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0;    /* zeroing is needed  for  speech_bad,  sid_bad frames CNG- synthesis  in the decoder subfunctions   */</w:t>
      </w:r>
    </w:p>
    <w:p w14:paraId="2FA3E6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DCBB4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AE1D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44FFE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BE317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20070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now  bfi, total_brate are set by RX-DTX handler::</w:t>
      </w:r>
    </w:p>
    <w:p w14:paraId="15E244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or speech pending  bitrate</w:t>
      </w:r>
    </w:p>
    <w:p w14:paraId="246C76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bfi==0, total_brate==0    cng will continue or start(sid_first, evs_sid_bad, amrwb_sid_bad)</w:t>
      </w:r>
    </w:p>
    <w:p w14:paraId="7007AC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speech plc</w:t>
      </w:r>
    </w:p>
    <w:p w14:paraId="71681B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bfi==1, total_brate==0 ,  speech plc</w:t>
      </w:r>
    </w:p>
    <w:p w14:paraId="41E44D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E8587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3B57B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handle available AMRWB/AMRWBIO ToC rate info at startup   */</w:t>
      </w:r>
    </w:p>
    <w:p w14:paraId="344866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0 &amp;&amp; rew_flag == 0 &amp;&amp; st-&gt;ini_frame_fx == 0) &amp;&amp; /*  ini_frame can not be used when rewflag is 1  */</w:t>
      </w:r>
    </w:p>
    <w:p w14:paraId="5882F7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(st-&gt;amrwb_rfc4867_flag != 0)  || (st-&gt;amrwb_rfc4867_flag == 0 &amp;&amp; isAMRWB_IOmode != 0  )) )  /*AMRWB ToC */</w:t>
      </w:r>
    </w:p>
    <w:p w14:paraId="335AD8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F347B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init_rate;</w:t>
      </w:r>
    </w:p>
    <w:p w14:paraId="5B64DC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778BF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total_brate;          /* default , may have been be modified */</w:t>
      </w:r>
    </w:p>
    <w:p w14:paraId="7E588A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(speech_lost != 0 || no_data != 0 )</w:t>
      </w:r>
    </w:p>
    <w:p w14:paraId="25BF0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1448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ACELP_12k65;</w:t>
      </w:r>
    </w:p>
    <w:p w14:paraId="7E2B34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A9910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speech_bad != 0  )</w:t>
      </w:r>
    </w:p>
    <w:p w14:paraId="3D2D34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3BE3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init_rate   =   AMRWB_IOmode2rate[core_mode];   /* read info from ToC */</w:t>
      </w:r>
    </w:p>
    <w:p w14:paraId="368755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0F7FC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st-&gt;total_brate_fx  = init_rate;  /* not updated on bfi as  decoderSelectCodec is not called below */</w:t>
      </w:r>
    </w:p>
    <w:p w14:paraId="448C6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st-&gt;core_brate_fx   = init_rate;</w:t>
      </w:r>
    </w:p>
    <w:p w14:paraId="58A5C6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read_indices_mime_handle_dtx( st, isAMRWB_IOmode, core_mode, total_brate, sti, speech_lost, no_data );</w:t>
      </w:r>
    </w:p>
    <w:p w14:paraId="6ACE3C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4FAC8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23E45F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st-&gt;bfi_fx == 0 )</w:t>
      </w:r>
    </w:p>
    <w:p w14:paraId="0B20B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-2261,86 +2325,103 @@</w:t>
      </w:r>
    </w:p>
    <w:p w14:paraId="007254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 indices from the de-jitter buffer payload (works also for AMR-WB IO mode)</w:t>
      </w:r>
    </w:p>
    <w:p w14:paraId="3D118C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552FA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5A18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read_indices_from_djb_fx(              /* o  : 1 = reading OK, 0 = problem   */</w:t>
      </w:r>
    </w:p>
    <w:p w14:paraId="0A66B7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read_indices_from_djb_fx(</w:t>
      </w:r>
    </w:p>
    <w:p w14:paraId="218D3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Decoder_State_fx *st,                      /* i/o: decoder state structure       */</w:t>
      </w:r>
    </w:p>
    <w:p w14:paraId="40D92D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UWord8 *pt_stream,               /* i  : bitstream file                */</w:t>
      </w:r>
    </w:p>
    <w:p w14:paraId="66BFF9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num_bits                  /* i  : input frame length in bits    */</w:t>
      </w:r>
    </w:p>
    <w:p w14:paraId="6DCDDB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partialframe              /* i  : partial frame information     */</w:t>
      </w:r>
    </w:p>
    <w:p w14:paraId="0D701C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next_coder_type           /* i  : next coder type information     */</w:t>
      </w:r>
    </w:p>
    <w:p w14:paraId="21076F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num_bits,                 /* i  : input frame length in bits    */</w:t>
      </w:r>
    </w:p>
    <w:p w14:paraId="353A78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isAMRWB_IOmode,</w:t>
      </w:r>
    </w:p>
    <w:p w14:paraId="1F36E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core_mode,</w:t>
      </w:r>
    </w:p>
    <w:p w14:paraId="17A67F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698671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partialframe,             /* i  : partial frame information     */</w:t>
      </w:r>
    </w:p>
    <w:p w14:paraId="65B1A4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next_coder_type           /* i  : next coder type information   */</w:t>
      </w:r>
    </w:p>
    <w:p w14:paraId="6AEE1C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BBF75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B1377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k;</w:t>
      </w:r>
    </w:p>
    <w:p w14:paraId="04D470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UWord8 mask = 0x80;</w:t>
      </w:r>
    </w:p>
    <w:p w14:paraId="64EFD3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no_data = 0;</w:t>
      </w:r>
    </w:p>
    <w:p w14:paraId="5F7F97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sti = -1;</w:t>
      </w:r>
    </w:p>
    <w:p w14:paraId="3CE98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UWord16 *bit_stream_ptr;</w:t>
      </w:r>
    </w:p>
    <w:p w14:paraId="662893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total_brate;</w:t>
      </w:r>
    </w:p>
    <w:p w14:paraId="3DBC7A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L_tmp;</w:t>
      </w:r>
    </w:p>
    <w:p w14:paraId="02AC6B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UWord16 utmp;</w:t>
      </w:r>
    </w:p>
    <w:p w14:paraId="2B9B9E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bit0;</w:t>
      </w:r>
    </w:p>
    <w:p w14:paraId="0C2C4B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speech_lost = 0;</w:t>
      </w:r>
    </w:p>
    <w:p w14:paraId="1A6BA5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EC8D1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0;</w:t>
      </w:r>
    </w:p>
    <w:p w14:paraId="691FF7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bit0 = 0;</w:t>
      </w:r>
    </w:p>
    <w:p w14:paraId="0A571E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There is no FRAME_NO_DATA or BAD frame indicator in RTP, frames are just missing.</w:t>
      </w:r>
    </w:p>
    <w:p w14:paraId="4B2B7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case of comfort noise handle missing frame as FRAME_NO_DATA, otherwise use PLC. */</w:t>
      </w:r>
    </w:p>
    <w:p w14:paraId="5CF1AF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IF(num_bits != 0)</w:t>
      </w:r>
    </w:p>
    <w:p w14:paraId="3EED4D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0C7BB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0;</w:t>
      </w:r>
    </w:p>
    <w:p w14:paraId="796E4F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bit0 = G192_BIN0;</w:t>
      </w:r>
    </w:p>
    <w:p w14:paraId="17F30B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(*pt_stream &amp; 0x80) != 0 )</w:t>
      </w:r>
    </w:p>
    <w:p w14:paraId="6208E5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480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bit0 = G192_BIN1;</w:t>
      </w:r>
    </w:p>
    <w:p w14:paraId="08895B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88668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760FE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IF(EQ_32(st-&gt;total_brate_fx,SID_1k75)||</w:t>
      </w:r>
    </w:p>
    <w:p w14:paraId="5EFE49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EQ_32(st-&gt;total_brate_fx,SID_2k40)   ||</w:t>
      </w:r>
    </w:p>
    <w:p w14:paraId="5C68EA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EQ_32(st-&gt;total_brate_fx,FRAME_NO_DATA)  )</w:t>
      </w:r>
    </w:p>
    <w:p w14:paraId="3FF2E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3E33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st-&gt;bfi_fx = 0;</w:t>
      </w:r>
    </w:p>
    <w:p w14:paraId="1FB6E7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E9EE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77000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0;</w:t>
      </w:r>
    </w:p>
    <w:p w14:paraId="3ED560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st-&gt;mdct_sw_enable = 0;</w:t>
      </w:r>
    </w:p>
    <w:p w14:paraId="1ADF4A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 = 0;</w:t>
      </w:r>
    </w:p>
    <w:p w14:paraId="03287B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reset_indices_dec_fx(st);</w:t>
      </w:r>
    </w:p>
    <w:p w14:paraId="432673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264D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!qbit;</w:t>
      </w:r>
    </w:p>
    <w:p w14:paraId="19857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(Word32)(num_bits) * 50;</w:t>
      </w:r>
    </w:p>
    <w:p w14:paraId="2F80851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st-&gt;total_num_bits = num_bits;</w:t>
      </w:r>
    </w:p>
    <w:p w14:paraId="707F9F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B29DA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num_bits == 0 ) /* guess type of missing frame for SP_LOST and NO_DATA */</w:t>
      </w:r>
    </w:p>
    <w:p w14:paraId="3FA295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B4D7A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st-&gt;bfi_fx = 1;</w:t>
      </w:r>
    </w:p>
    <w:p w14:paraId="464E6E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speech_lost = st-&gt;CNG_fx == 0;</w:t>
      </w:r>
    </w:p>
    <w:p w14:paraId="4A0155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no_data = st-&gt;CNG_fx != 0;</w:t>
      </w:r>
    </w:p>
    <w:p w14:paraId="3027E7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F574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EQ_16(partialframe,1)||EQ_16(st-&gt;prev_use_partial_copy,1))</w:t>
      </w:r>
    </w:p>
    <w:p w14:paraId="347A8D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C925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if( partialframe || st-&gt;prev_use_partial_copy)</w:t>
      </w:r>
    </w:p>
    <w:p w14:paraId="7552CA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42EA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st-&gt;next_coder_type = next_coder_type;</w:t>
      </w:r>
    </w:p>
    <w:p w14:paraId="0DB823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4122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9C2F1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6B409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E35A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st-&gt;next_coder_type = INACTIVE;</w:t>
      </w:r>
    </w:p>
    <w:p w14:paraId="642441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DF8E5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9BE7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st-&gt;mdct_sw_enable = 0;</w:t>
      </w:r>
    </w:p>
    <w:p w14:paraId="681511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st-&gt;mdct_sw = 0;</w:t>
      </w:r>
    </w:p>
    <w:p w14:paraId="0B5D7E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reset_indices_dec_fx( st );</w:t>
      </w:r>
    </w:p>
    <w:p w14:paraId="1CD080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num_bits * 50;</w:t>
      </w:r>
    </w:p>
    <w:p w14:paraId="05CDFD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A7911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IF(EQ_16(partialframe,1))</w:t>
      </w:r>
    </w:p>
    <w:p w14:paraId="218F54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(partialframe == 1)</w:t>
      </w:r>
    </w:p>
    <w:p w14:paraId="129AF8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3D80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st-&gt;bfi_fx = 2;</w:t>
      </w:r>
    </w:p>
    <w:p w14:paraId="7871DB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066E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CAAD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Mpy_32_16_ss(total_brate, 5243, &amp;L_tmp, &amp;utmp); /* 5243 is 1/50 in Q18. (0+18-15=3) */</w:t>
      </w:r>
    </w:p>
    <w:p w14:paraId="4280F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st-&gt;total_num_bits = extract_l(L_shr(L_tmp, 3)); /* Q0 */</w:t>
      </w:r>
    </w:p>
    <w:p w14:paraId="67D609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94686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1 )</w:t>
      </w:r>
    </w:p>
    <w:p w14:paraId="41A5ED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unpack speech data */</w:t>
      </w:r>
    </w:p>
    <w:p w14:paraId="159AEC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st-&gt;bit_stream_fx;</w:t>
      </w:r>
    </w:p>
    <w:p w14:paraId="7365F8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convert bitstream from compact bytes to short values and store it in decoder state */</w:t>
      </w:r>
    </w:p>
    <w:p w14:paraId="2A06374C"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for( k = 0; k &lt; num_bits; k++ )</w:t>
      </w:r>
    </w:p>
    <w:p w14:paraId="4B843740"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w:t>
      </w:r>
    </w:p>
    <w:p w14:paraId="2A486785"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 select MODE1 or MODE2 */</w:t>
      </w:r>
    </w:p>
    <w:p w14:paraId="36B827EB"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decoder_selectCodec( st, total_brate, bit0 );</w:t>
      </w:r>
    </w:p>
    <w:p w14:paraId="51E02A9A"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if( st-&gt;bitstreamformat == VOIP_RTPDUMP &amp;&amp; isAMRWB_IOmode )</w:t>
      </w:r>
    </w:p>
    <w:p w14:paraId="1FCF33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FE7C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st-&gt;bit_stream_fx[sort_ptr[core_mode][k]] = unpack_bit(&amp;pt_stream, &amp;mask);</w:t>
      </w:r>
    </w:p>
    <w:p w14:paraId="400CF9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w:t>
      </w:r>
    </w:p>
    <w:p w14:paraId="4CB97D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02CF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DECCF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0D25B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unpack_bit(&amp;pt_stream, &amp;mask);</w:t>
      </w:r>
    </w:p>
    <w:p w14:paraId="40FE2E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241D2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3647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7539E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convert bitstream from compact bytes to short values and store it in decoder state */</w:t>
      </w:r>
    </w:p>
    <w:p w14:paraId="3E0486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st-&gt;bit_stream_fx;</w:t>
      </w:r>
    </w:p>
    <w:p w14:paraId="4EB12985"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FOR( k = 0; k &lt; num_bits; k++ )</w:t>
      </w:r>
    </w:p>
    <w:p w14:paraId="7D92A3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unpack auxiliary bits */</w:t>
      </w:r>
    </w:p>
    <w:p w14:paraId="7D9C99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&amp;&amp; total_brate == SID_1k75 )</w:t>
      </w:r>
    </w:p>
    <w:p w14:paraId="7BBE81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670F3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st-&gt;bitstreamformat == VOIP_RTPDUMP )</w:t>
      </w:r>
    </w:p>
    <w:p w14:paraId="463D36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55A0B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A.2.2.1.3: AMR-WB SID_1k75 frame is followed by STI bit and CMI bits */</w:t>
      </w:r>
    </w:p>
    <w:p w14:paraId="5A86AE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sti = unpack_bit(&amp;pt_stream, &amp;mask);</w:t>
      </w:r>
    </w:p>
    <w:p w14:paraId="7BF45A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5144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0C4E0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F453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*bit_stream_ptr++ = (pt_stream[k / 8] &gt;&gt; (7 - (k % 8))) &amp; 0x1;</w:t>
      </w:r>
    </w:p>
    <w:p w14:paraId="172903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VOIP_G192_RTP does not contain STI and CMI */</w:t>
      </w:r>
    </w:p>
    <w:p w14:paraId="1B8875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sti = 1;</w:t>
      </w:r>
    </w:p>
    <w:p w14:paraId="5D17AB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1DB0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read_indices_mime_handle_sti_and_all_zero_bits(st, &amp;total_brate, sti);</w:t>
      </w:r>
    </w:p>
    <w:p w14:paraId="3DFE26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A10C0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B4D3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35C9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two zero bytes for arithmetic coder flush */</w:t>
      </w:r>
    </w:p>
    <w:p w14:paraId="156D36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k=0; k &lt; 8*2; ++k )</w:t>
      </w:r>
    </w:p>
    <w:p w14:paraId="19D978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k=0; k &lt; 8*2; ++k )</w:t>
      </w:r>
    </w:p>
    <w:p w14:paraId="46E070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2B460B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*bit_stream_ptr++ = 0;</w:t>
      </w:r>
    </w:p>
    <w:p w14:paraId="393991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7EB7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4AF0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 change of the total bitrate should not be</w:t>
      </w:r>
    </w:p>
    <w:p w14:paraId="7DF624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known to the decoder, if the received frame was</w:t>
      </w:r>
    </w:p>
    <w:p w14:paraId="66F602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lost */</w:t>
      </w:r>
    </w:p>
    <w:p w14:paraId="06C089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total_brate = read_indices_mime_handle_dtx(st, isAMRWB_IOmode, core_mode, total_brate, sti, speech_lost, no_data);</w:t>
      </w:r>
    </w:p>
    <w:p w14:paraId="235DFA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st-&gt;CNG_fx set inside */</w:t>
      </w:r>
    </w:p>
    <w:p w14:paraId="675AE9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AD55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st-&gt;bfi_fx != 1 )</w:t>
      </w:r>
    </w:p>
    <w:p w14:paraId="05A590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A337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select Mode 1 or Mode 2 */</w:t>
      </w:r>
    </w:p>
    <w:p w14:paraId="7F909F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decoder_selectCodec( st, total_brate, *st-&gt;bit_stream_fx ? G192_BIN1 : G192_BIN0);</w:t>
      </w:r>
    </w:p>
    <w:p w14:paraId="6A51C5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E0E5A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 change of the total bitrate should not be known to the decoder, if the received frame was truly lost */</w:t>
      </w:r>
    </w:p>
    <w:p w14:paraId="67B5C4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st-&gt;total_brate_fx = total_brate;</w:t>
      </w:r>
    </w:p>
    <w:p w14:paraId="432DCF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6B35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mdct_switching_dec(st);</w:t>
      </w:r>
    </w:p>
    <w:p w14:paraId="5EEB7F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26452-g21/c-code/lib_com/cnst_fx.h 26452-g30/c-code/lib_com/cnst_fx.h</w:t>
      </w:r>
    </w:p>
    <w:p w14:paraId="0B932389"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--- 26452-g21/c-code/lib_com/cnst_fx.h</w:t>
      </w:r>
      <w:r w:rsidRPr="00F96524">
        <w:rPr>
          <w:rFonts w:ascii="Courier New" w:hAnsi="Courier New" w:cs="Courier New"/>
          <w:noProof/>
          <w:sz w:val="18"/>
          <w:szCs w:val="18"/>
          <w:lang w:val="pt-BR"/>
        </w:rPr>
        <w:tab/>
        <w:t>2021-08-02 16:41:00.000000000 +0200</w:t>
      </w:r>
    </w:p>
    <w:p w14:paraId="26C6F17F"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+++ 26452-g30/c-code/lib_com/cnst_fx.h</w:t>
      </w:r>
      <w:r w:rsidRPr="00F96524">
        <w:rPr>
          <w:rFonts w:ascii="Courier New" w:hAnsi="Courier New" w:cs="Courier New"/>
          <w:noProof/>
          <w:sz w:val="18"/>
          <w:szCs w:val="18"/>
          <w:lang w:val="pt-BR"/>
        </w:rPr>
        <w:tab/>
        <w:t>2021-08-10 09:27:37.171619000 +0200</w:t>
      </w:r>
    </w:p>
    <w:p w14:paraId="392B6DDA"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-2366,6 +2366,8 @@</w:t>
      </w:r>
    </w:p>
    <w:p w14:paraId="5222206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02430CCF"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G192,</w:t>
      </w:r>
    </w:p>
    <w:p w14:paraId="614F0371"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MIME</w:t>
      </w:r>
    </w:p>
    <w:p w14:paraId="2F43E04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 VOIP_G192_RTP</w:t>
      </w:r>
    </w:p>
    <w:p w14:paraId="59FF75DB"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 VOIP_RTPDUMP</w:t>
      </w:r>
    </w:p>
    <w:p w14:paraId="385934A4"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51454880"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69FB36E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#endif /* CNST_FX_H */</w:t>
      </w:r>
    </w:p>
    <w:p w14:paraId="65773FE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26452-g21/c-code/lib_com/core_com_config_fx.c 26452-g30/c-code/lib_com/core_com_config_fx.c</w:t>
      </w:r>
    </w:p>
    <w:p w14:paraId="2ADB2290"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--- 26452-g21/c-code/lib_com/core_com_config_fx.c</w:t>
      </w:r>
      <w:r w:rsidRPr="00F96524">
        <w:rPr>
          <w:rFonts w:ascii="Courier New" w:hAnsi="Courier New" w:cs="Courier New"/>
          <w:noProof/>
          <w:sz w:val="18"/>
          <w:szCs w:val="18"/>
          <w:lang w:val="pt-BR"/>
        </w:rPr>
        <w:tab/>
        <w:t>2021-08-02 16:41:03.000000000 +0200</w:t>
      </w:r>
    </w:p>
    <w:p w14:paraId="33C9B72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+++ 26452-g30/c-code/lib_com/core_com_config_fx.c</w:t>
      </w:r>
      <w:r w:rsidRPr="00F96524">
        <w:rPr>
          <w:rFonts w:ascii="Courier New" w:hAnsi="Courier New" w:cs="Courier New"/>
          <w:noProof/>
          <w:sz w:val="18"/>
          <w:szCs w:val="18"/>
          <w:lang w:val="pt-BR"/>
        </w:rPr>
        <w:tab/>
        <w:t>2021-08-10 09:27:37.176617000 +0200</w:t>
      </w:r>
    </w:p>
    <w:p w14:paraId="5C83CF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-246,7 +246,7 @@</w:t>
      </w:r>
    </w:p>
    <w:p w14:paraId="47B099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CF67E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7596E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3CFB91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(EQ_16(bandwidth, SWB))&amp;&amp;(GE_32(bitrate,ACELP_9k60))&amp;&amp;(LT_32(bitrate,HQ_96k)))</w:t>
      </w:r>
    </w:p>
    <w:p w14:paraId="1A03E1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(EQ_16(bandwidth, SWB))&amp;&amp;(GE_32(bitrate,ACELP_9k60))&amp;&amp;(LT_32(bitrate,HQ_64k)))</w:t>
      </w:r>
    </w:p>
    <w:p w14:paraId="21DE2B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34832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igfPresent = 1;</w:t>
      </w:r>
    </w:p>
    <w:p w14:paraId="63CF38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FA452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26452-g21/c-code/lib_com/disclaimer.c 26452-g30/c-code/lib_com/disclaimer.c</w:t>
      </w:r>
    </w:p>
    <w:p w14:paraId="7E099D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--- 26452-g21/c-code/lib_com/disclaimer.c</w:t>
      </w:r>
      <w:r w:rsidRPr="00F96524">
        <w:rPr>
          <w:rFonts w:ascii="Courier New" w:hAnsi="Courier New" w:cs="Courier New"/>
          <w:noProof/>
          <w:sz w:val="18"/>
          <w:szCs w:val="18"/>
          <w:lang w:val="en-US"/>
        </w:rPr>
        <w:tab/>
        <w:t>2021-08-02 16:41:19.000000000 +0200</w:t>
      </w:r>
    </w:p>
    <w:p w14:paraId="51FA69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+++ 26452-g30/c-code/lib_com/disclaimer.c</w:t>
      </w:r>
      <w:r w:rsidRPr="00F96524">
        <w:rPr>
          <w:rFonts w:ascii="Courier New" w:hAnsi="Courier New" w:cs="Courier New"/>
          <w:noProof/>
          <w:sz w:val="18"/>
          <w:szCs w:val="18"/>
          <w:lang w:val="en-US"/>
        </w:rPr>
        <w:tab/>
        <w:t>2021-08-10 09:27:37.184617000 +0200</w:t>
      </w:r>
    </w:p>
    <w:p w14:paraId="0EB1061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-11,8 +11,9 @@</w:t>
      </w:r>
    </w:p>
    <w:p w14:paraId="38438A74"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int print_disclaimer(FILE *fPtr)</w:t>
      </w:r>
    </w:p>
    <w:p w14:paraId="122365C6" w14:textId="77777777" w:rsidR="00F96524" w:rsidRPr="00A62811"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r w:rsidRPr="00A62811">
        <w:rPr>
          <w:rFonts w:ascii="Courier New" w:hAnsi="Courier New" w:cs="Courier New"/>
          <w:noProof/>
          <w:sz w:val="18"/>
          <w:szCs w:val="18"/>
          <w:lang w:val="fr-FR"/>
        </w:rPr>
        <w:t>{</w:t>
      </w:r>
    </w:p>
    <w:p w14:paraId="73042A67" w14:textId="77777777" w:rsidR="00F96524" w:rsidRPr="00A62811" w:rsidRDefault="00F96524" w:rsidP="00F96524">
      <w:pPr>
        <w:contextualSpacing/>
        <w:rPr>
          <w:rFonts w:ascii="Courier New" w:hAnsi="Courier New" w:cs="Courier New"/>
          <w:noProof/>
          <w:sz w:val="18"/>
          <w:szCs w:val="18"/>
          <w:lang w:val="fr-FR"/>
        </w:rPr>
      </w:pPr>
      <w:r w:rsidRPr="00A62811">
        <w:rPr>
          <w:rFonts w:ascii="Courier New" w:hAnsi="Courier New" w:cs="Courier New"/>
          <w:noProof/>
          <w:sz w:val="18"/>
          <w:szCs w:val="18"/>
          <w:lang w:val="fr-FR"/>
        </w:rPr>
        <w:t xml:space="preserve"> </w:t>
      </w:r>
    </w:p>
    <w:p w14:paraId="01DBAA95" w14:textId="77777777" w:rsidR="00F96524" w:rsidRPr="00A62811" w:rsidRDefault="00F96524" w:rsidP="00F96524">
      <w:pPr>
        <w:contextualSpacing/>
        <w:rPr>
          <w:rFonts w:ascii="Courier New" w:hAnsi="Courier New" w:cs="Courier New"/>
          <w:noProof/>
          <w:sz w:val="18"/>
          <w:szCs w:val="18"/>
          <w:lang w:val="fr-FR"/>
        </w:rPr>
      </w:pPr>
      <w:r w:rsidRPr="00A62811">
        <w:rPr>
          <w:rFonts w:ascii="Courier New" w:hAnsi="Courier New" w:cs="Courier New"/>
          <w:noProof/>
          <w:sz w:val="18"/>
          <w:szCs w:val="18"/>
          <w:lang w:val="fr-FR"/>
        </w:rPr>
        <w:t>-    fprintf(fPtr, "\n==============================================================================\n");</w:t>
      </w:r>
    </w:p>
    <w:p w14:paraId="632BBEAA" w14:textId="77777777" w:rsidR="00F96524" w:rsidRPr="00F96524"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fr-FR"/>
        </w:rPr>
        <w:t xml:space="preserve">-    fprintf(fPtr, "    EVS Codec 3GPP TS26.452 Feb 1, 2019. </w:t>
      </w:r>
      <w:r w:rsidRPr="00F96524">
        <w:rPr>
          <w:rFonts w:ascii="Courier New" w:hAnsi="Courier New" w:cs="Courier New"/>
          <w:noProof/>
          <w:sz w:val="18"/>
          <w:szCs w:val="18"/>
          <w:lang w:val="pt-BR"/>
        </w:rPr>
        <w:t>Version 16.1.0\n");</w:t>
      </w:r>
    </w:p>
    <w:p w14:paraId="203E63DE"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"==============================================================================\n\n\n");</w:t>
      </w:r>
    </w:p>
    <w:p w14:paraId="1489F98B"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"\n===========================================================================\n");</w:t>
      </w:r>
    </w:p>
    <w:p w14:paraId="0C36FE5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 EVS Codec 3GPP TS26.452 August 12, 2021. \n");</w:t>
      </w:r>
    </w:p>
    <w:p w14:paraId="34C76BCD"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 Version 16.3.0\n");</w:t>
      </w:r>
    </w:p>
    <w:p w14:paraId="617F736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fprintf(fPtr,   "===========================================================================\n\n\n");</w:t>
      </w:r>
    </w:p>
    <w:p w14:paraId="717B581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return 0;</w:t>
      </w:r>
    </w:p>
    <w:p w14:paraId="23F029A0"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4F79B7EA"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26452-g21/c-code/lib_com/fd_cng_com.c 26452-g30/c-code/lib_com/fd_cng_com.c</w:t>
      </w:r>
    </w:p>
    <w:p w14:paraId="0B916F37"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--- 26452-g21/c-code/lib_com/fd_cng_com.c</w:t>
      </w:r>
      <w:r w:rsidRPr="00F96524">
        <w:rPr>
          <w:rFonts w:ascii="Courier New" w:hAnsi="Courier New" w:cs="Courier New"/>
          <w:noProof/>
          <w:sz w:val="18"/>
          <w:szCs w:val="18"/>
          <w:lang w:val="pt-BR"/>
        </w:rPr>
        <w:tab/>
        <w:t>2021-08-02 16:40:58.000000000 +0200</w:t>
      </w:r>
    </w:p>
    <w:p w14:paraId="6564575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+++ 26452-g30/c-code/lib_com/fd_cng_com.c</w:t>
      </w:r>
      <w:r w:rsidRPr="00F96524">
        <w:rPr>
          <w:rFonts w:ascii="Courier New" w:hAnsi="Courier New" w:cs="Courier New"/>
          <w:noProof/>
          <w:sz w:val="18"/>
          <w:szCs w:val="18"/>
          <w:lang w:val="pt-BR"/>
        </w:rPr>
        <w:tab/>
        <w:t>2021-08-10 09:27:37.207608000 +0200</w:t>
      </w:r>
    </w:p>
    <w:p w14:paraId="55776D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-71,6 +71,18 @@</w:t>
      </w:r>
    </w:p>
    <w:p w14:paraId="61B3EA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E2BEC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hs-&gt;likelihood_noisy_speech = 0;</w:t>
      </w:r>
    </w:p>
    <w:p w14:paraId="062F46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EA51D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hs-&gt;numCoreBands = 0; </w:t>
      </w:r>
    </w:p>
    <w:p w14:paraId="7F72EE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7381E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hs-&gt;stopBand = 0;</w:t>
      </w:r>
    </w:p>
    <w:p w14:paraId="3EFBBF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ADD81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hs-&gt;startBand = 0;</w:t>
      </w:r>
    </w:p>
    <w:p w14:paraId="7EC4EB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3818D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hs-&gt;stopFFTbin = 0;</w:t>
      </w:r>
    </w:p>
    <w:p w14:paraId="7C0F07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7A7FF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hs-&gt;frameSize = 0;</w:t>
      </w:r>
    </w:p>
    <w:p w14:paraId="330398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C04A6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hs-&gt;fftlen = 0;</w:t>
      </w:r>
    </w:p>
    <w:p w14:paraId="497FAF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27543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7A437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Initialize noise estimation algorithm */</w:t>
      </w:r>
    </w:p>
    <w:p w14:paraId="61E6388D" w14:textId="77777777" w:rsidR="00F96524" w:rsidRPr="00A62811"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A62811">
        <w:rPr>
          <w:rFonts w:ascii="Courier New" w:hAnsi="Courier New" w:cs="Courier New"/>
          <w:noProof/>
          <w:sz w:val="18"/>
          <w:szCs w:val="18"/>
          <w:lang w:val="en-US"/>
        </w:rPr>
        <w:t>set32_fx( hs-&gt;periodog, 0, PERIODOGLEN );</w:t>
      </w:r>
    </w:p>
    <w:p w14:paraId="58146CB0" w14:textId="77777777" w:rsidR="00F96524" w:rsidRPr="00A62811" w:rsidRDefault="00F96524" w:rsidP="00F96524">
      <w:pPr>
        <w:contextualSpacing/>
        <w:rPr>
          <w:rFonts w:ascii="Courier New" w:hAnsi="Courier New" w:cs="Courier New"/>
          <w:noProof/>
          <w:sz w:val="18"/>
          <w:szCs w:val="18"/>
          <w:lang w:val="en-US"/>
        </w:rPr>
      </w:pPr>
      <w:r w:rsidRPr="00A62811">
        <w:rPr>
          <w:rFonts w:ascii="Courier New" w:hAnsi="Courier New" w:cs="Courier New"/>
          <w:noProof/>
          <w:sz w:val="18"/>
          <w:szCs w:val="18"/>
          <w:lang w:val="en-US"/>
        </w:rPr>
        <w:t>diff -rwNBu 26452-g21/c-code/lib_com/g192.c 26452-g30/c-code/lib_com/g192.c</w:t>
      </w:r>
    </w:p>
    <w:p w14:paraId="229A7242"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--- 26452-g21/c-code/lib_com/g192.c</w:t>
      </w:r>
      <w:r w:rsidRPr="00F96524">
        <w:rPr>
          <w:rFonts w:ascii="Courier New" w:hAnsi="Courier New" w:cs="Courier New"/>
          <w:noProof/>
          <w:sz w:val="18"/>
          <w:szCs w:val="18"/>
          <w:lang w:val="pt-BR"/>
        </w:rPr>
        <w:tab/>
        <w:t>2021-08-02 16:41:17.000000000 +0200</w:t>
      </w:r>
    </w:p>
    <w:p w14:paraId="1A1E0B0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+++ 26452-g30/c-code/lib_com/g192.c</w:t>
      </w:r>
      <w:r w:rsidRPr="00F96524">
        <w:rPr>
          <w:rFonts w:ascii="Courier New" w:hAnsi="Courier New" w:cs="Courier New"/>
          <w:noProof/>
          <w:sz w:val="18"/>
          <w:szCs w:val="18"/>
          <w:lang w:val="pt-BR"/>
        </w:rPr>
        <w:tab/>
        <w:t>2021-08-10 09:27:37.236605000 +0200</w:t>
      </w:r>
    </w:p>
    <w:p w14:paraId="0D9A804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-1,5 +1,5 @@</w:t>
      </w:r>
    </w:p>
    <w:p w14:paraId="7B3746F4"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12A9FCD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EVS Codec 3GPP TS26.452 Feb 1, 2019. Version 16.1.0</w:t>
      </w:r>
    </w:p>
    <w:p w14:paraId="1E54D9A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EVS Codec 3GPP TS26.442 May 28, 2020. Version 12.13.0 / 13.8.0 / 14.4.0 / 15.2.0 / 16.0.0</w:t>
      </w:r>
    </w:p>
    <w:p w14:paraId="382DF16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5593805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w:t>
      </w:r>
    </w:p>
    <w:p w14:paraId="16AF8E15"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xml:space="preserve"> #include &lt;assert.h&gt;</w:t>
      </w:r>
    </w:p>
    <w:p w14:paraId="67EA747F"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26452-g21/c-code/lib_com/g192.h 26452-g30/c-code/lib_com/g192.h</w:t>
      </w:r>
    </w:p>
    <w:p w14:paraId="2884272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--- 26452-g21/c-code/lib_com/g192.h</w:t>
      </w:r>
      <w:r w:rsidRPr="00F96524">
        <w:rPr>
          <w:rFonts w:ascii="Courier New" w:hAnsi="Courier New" w:cs="Courier New"/>
          <w:noProof/>
          <w:sz w:val="18"/>
          <w:szCs w:val="18"/>
          <w:lang w:val="pt-BR"/>
        </w:rPr>
        <w:tab/>
        <w:t>2021-08-02 16:41:03.000000000 +0200</w:t>
      </w:r>
    </w:p>
    <w:p w14:paraId="70DF803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+++ 26452-g30/c-code/lib_com/g192.h</w:t>
      </w:r>
      <w:r w:rsidRPr="00F96524">
        <w:rPr>
          <w:rFonts w:ascii="Courier New" w:hAnsi="Courier New" w:cs="Courier New"/>
          <w:noProof/>
          <w:sz w:val="18"/>
          <w:szCs w:val="18"/>
          <w:lang w:val="pt-BR"/>
        </w:rPr>
        <w:tab/>
        <w:t>2021-08-10 09:27:37.238609000 +0200</w:t>
      </w:r>
    </w:p>
    <w:p w14:paraId="49460DBA"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-1,5 +1,5 @@</w:t>
      </w:r>
    </w:p>
    <w:p w14:paraId="1F897350"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w:t>
      </w:r>
    </w:p>
    <w:p w14:paraId="77197643"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EVS Codec 3GPP TS26.452 Feb 1, 2019. Version 16.1.0</w:t>
      </w:r>
    </w:p>
    <w:p w14:paraId="26DADD01"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EVS Codec 3GPP TS26.442 May 28, 2020. Version 12.13.0 / 13.8.0 / 14.4.0 / 15.2.0 / 16.0.0</w:t>
      </w:r>
    </w:p>
    <w:p w14:paraId="355D4229"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w:t>
      </w:r>
    </w:p>
    <w:p w14:paraId="55BFEDB8"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w:t>
      </w:r>
    </w:p>
    <w:p w14:paraId="3F0F88FB"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 xml:space="preserve"> #ifndef G192_H</w:t>
      </w:r>
    </w:p>
    <w:p w14:paraId="5206D68E" w14:textId="77777777" w:rsidR="00F96524" w:rsidRPr="00A62811" w:rsidRDefault="00F96524" w:rsidP="00F96524">
      <w:pPr>
        <w:contextualSpacing/>
        <w:rPr>
          <w:rFonts w:ascii="Courier New" w:hAnsi="Courier New" w:cs="Courier New"/>
          <w:noProof/>
          <w:sz w:val="18"/>
          <w:szCs w:val="18"/>
          <w:lang w:val="pt-BR"/>
        </w:rPr>
      </w:pPr>
      <w:r w:rsidRPr="00A62811">
        <w:rPr>
          <w:rFonts w:ascii="Courier New" w:hAnsi="Courier New" w:cs="Courier New"/>
          <w:noProof/>
          <w:sz w:val="18"/>
          <w:szCs w:val="18"/>
          <w:lang w:val="pt-BR"/>
        </w:rPr>
        <w:t>diff -rwNBu 26452-g21/c-code/lib_com/mslvq_com_fx.c 26452-g30/c-code/lib_com/mslvq_com_fx.c</w:t>
      </w:r>
    </w:p>
    <w:p w14:paraId="6B61E977"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--- 26452-g21/c-code/lib_com/mslvq_com_fx.c</w:t>
      </w:r>
      <w:r w:rsidRPr="00F96524">
        <w:rPr>
          <w:rFonts w:ascii="Courier New" w:hAnsi="Courier New" w:cs="Courier New"/>
          <w:noProof/>
          <w:sz w:val="18"/>
          <w:szCs w:val="18"/>
          <w:lang w:val="pt-BR"/>
        </w:rPr>
        <w:tab/>
        <w:t>2021-08-02 16:41:13.000000000 +0200</w:t>
      </w:r>
    </w:p>
    <w:p w14:paraId="264658F1"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+++ 26452-g30/c-code/lib_com/mslvq_com_fx.c</w:t>
      </w:r>
      <w:r w:rsidRPr="00F96524">
        <w:rPr>
          <w:rFonts w:ascii="Courier New" w:hAnsi="Courier New" w:cs="Courier New"/>
          <w:noProof/>
          <w:sz w:val="18"/>
          <w:szCs w:val="18"/>
          <w:lang w:val="pt-BR"/>
        </w:rPr>
        <w:tab/>
        <w:t>2021-08-10 09:27:37.067613000 +0200</w:t>
      </w:r>
    </w:p>
    <w:p w14:paraId="73CEDF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-567,39 +567,6 @@</w:t>
      </w:r>
    </w:p>
    <w:p w14:paraId="626CBB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00714D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AE9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F4D2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-#ifndef MSLVQ_64_BIT_OPERATOR</w:t>
      </w:r>
    </w:p>
    <w:p w14:paraId="593753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A9C73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multiply32_32_64_fx()</w:t>
      </w:r>
    </w:p>
    <w:p w14:paraId="1F10C0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0BD5E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(function for int64 )</w:t>
      </w:r>
    </w:p>
    <w:p w14:paraId="5BECCA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2193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12936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multiply32_32_64_fx(</w:t>
      </w:r>
    </w:p>
    <w:p w14:paraId="550A2F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x,            /* i: first factor */</w:t>
      </w:r>
    </w:p>
    <w:p w14:paraId="02DDE7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y,            /* i: second factor */</w:t>
      </w:r>
    </w:p>
    <w:p w14:paraId="15F4AD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*res          /* o: multiplication result as array of 2 Word32*/</w:t>
      </w:r>
    </w:p>
    <w:p w14:paraId="669F4C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59C6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72E68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tmp, high;</w:t>
      </w:r>
    </w:p>
    <w:p w14:paraId="4A6AA4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x_tmp[2], y_tmp[2];</w:t>
      </w:r>
    </w:p>
    <w:p w14:paraId="782931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F5A36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x_tmp[0] = extract_l(L_and(x, 0x7fff)); /*extract_l(x); */ /* lowest 16 bits */</w:t>
      </w:r>
    </w:p>
    <w:p w14:paraId="22D8A2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x_tmp[1] = extract_l(L_and(L_shr(x,15),0x7fff)); /*extract_h(x); */</w:t>
      </w:r>
    </w:p>
    <w:p w14:paraId="6BEE86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y_tmp[0] = extract_l(L_and(y, 0x7fff)); /*extract_l(y); */</w:t>
      </w:r>
    </w:p>
    <w:p w14:paraId="38B395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y_tmp[1] = extract_l(L_and(L_shr(y,15),0x7fff)); /*extract_h(y); */</w:t>
      </w:r>
    </w:p>
    <w:p w14:paraId="5C8368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L_mult0(x_tmp[0], y_tmp[0]);</w:t>
      </w:r>
    </w:p>
    <w:p w14:paraId="385EC3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high = L_shr(tmp,15); /*extract_h(tmp); */</w:t>
      </w:r>
    </w:p>
    <w:p w14:paraId="26834F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res[0] = L_and(tmp, 0x7fff); /* extract_l(tmp); */</w:t>
      </w:r>
    </w:p>
    <w:p w14:paraId="169B34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L_mac0(L_mac0(high, x_tmp[1], y_tmp[0]), x_tmp[0],y_tmp[1]); /* x and y are not using all 32 bits, so this is valid */</w:t>
      </w:r>
    </w:p>
    <w:p w14:paraId="5B4028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high = L_shr(tmp,15);/*extract_h(tmp); */</w:t>
      </w:r>
    </w:p>
    <w:p w14:paraId="476893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res[0] = L_add(res[0], L_shl(L_and(tmp,0x7fff), 15));</w:t>
      </w:r>
    </w:p>
    <w:p w14:paraId="11FD42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3BF2D1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res[1] = L_mac0(high, x_tmp[1], y_tmp[1]);</w:t>
      </w:r>
    </w:p>
    <w:p w14:paraId="6D59AE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248A0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EB52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66BD35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AE17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 /* #ifndef MSLVQ_64_BIT_OPERATOR */</w:t>
      </w:r>
    </w:p>
    <w:p w14:paraId="48CF2C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EE17C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static void decode_leaders_fx(</w:t>
      </w:r>
    </w:p>
    <w:p w14:paraId="3B6D42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index,          /* i  : index to be decoded    */</w:t>
      </w:r>
    </w:p>
    <w:p w14:paraId="69A290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26452-g21/c-code/lib_com/options.h 26452-g30/c-code/lib_com/options.h</w:t>
      </w:r>
    </w:p>
    <w:p w14:paraId="1C933E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--- 26452-g21/c-code/lib_com/options.h</w:t>
      </w:r>
      <w:r w:rsidRPr="00F96524">
        <w:rPr>
          <w:rFonts w:ascii="Courier New" w:hAnsi="Courier New" w:cs="Courier New"/>
          <w:noProof/>
          <w:sz w:val="18"/>
          <w:szCs w:val="18"/>
          <w:lang w:val="en-US"/>
        </w:rPr>
        <w:tab/>
        <w:t>2021-08-02 16:41:11.000000000 +0200</w:t>
      </w:r>
    </w:p>
    <w:p w14:paraId="57CE3E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+++ 26452-g30/c-code/lib_com/options.h</w:t>
      </w:r>
      <w:r w:rsidRPr="00F96524">
        <w:rPr>
          <w:rFonts w:ascii="Courier New" w:hAnsi="Courier New" w:cs="Courier New"/>
          <w:noProof/>
          <w:sz w:val="18"/>
          <w:szCs w:val="18"/>
          <w:lang w:val="en-US"/>
        </w:rPr>
        <w:tab/>
        <w:t>2021-08-10 09:27:37.072622000 +0200</w:t>
      </w:r>
    </w:p>
    <w:p w14:paraId="1E4A28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-16,9 +16,6 @@</w:t>
      </w:r>
    </w:p>
    <w:p w14:paraId="1DF57F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1605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#define SUPPORT_JBM_TRACEFILE     /* support for JBM tracefile, which is needed for 3GPP objective/subjective testing, but not relevant for real-world implementations */</w:t>
      </w:r>
    </w:p>
    <w:p w14:paraId="5DE1E6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E5A31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 0</w:t>
      </w:r>
    </w:p>
    <w:p w14:paraId="253BAB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-#define MSLVQ_64_BIT_OPERATOR</w:t>
      </w:r>
    </w:p>
    <w:p w14:paraId="7D2B1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788FD0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t>
      </w:r>
    </w:p>
    <w:p w14:paraId="403712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 End compiler switches ######################## */</w:t>
      </w:r>
    </w:p>
    <w:p w14:paraId="1BD48F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7FD6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26452-g21/c-code/lib_com/prot_fx.h 26452-g30/c-code/lib_com/prot_fx.h</w:t>
      </w:r>
    </w:p>
    <w:p w14:paraId="7741FC17"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--- 26452-g21/c-code/lib_com/prot_fx.h</w:t>
      </w:r>
      <w:r w:rsidRPr="00F96524">
        <w:rPr>
          <w:rFonts w:ascii="Courier New" w:hAnsi="Courier New" w:cs="Courier New"/>
          <w:noProof/>
          <w:sz w:val="18"/>
          <w:szCs w:val="18"/>
          <w:lang w:val="pt-BR"/>
        </w:rPr>
        <w:tab/>
        <w:t>2021-08-02 16:41:15.000000000 +0200</w:t>
      </w:r>
    </w:p>
    <w:p w14:paraId="3970F7BD"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+++ 26452-g30/c-code/lib_com/prot_fx.h</w:t>
      </w:r>
      <w:r w:rsidRPr="00F96524">
        <w:rPr>
          <w:rFonts w:ascii="Courier New" w:hAnsi="Courier New" w:cs="Courier New"/>
          <w:noProof/>
          <w:sz w:val="18"/>
          <w:szCs w:val="18"/>
          <w:lang w:val="pt-BR"/>
        </w:rPr>
        <w:tab/>
        <w:t>2021-08-10 09:27:37.293609000 +0200</w:t>
      </w:r>
    </w:p>
    <w:p w14:paraId="3DDCF1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-200,6 +200,9 @@</w:t>
      </w:r>
    </w:p>
    <w:p w14:paraId="60255A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Decoder_State_fx *st,                     /* i/o: decoder state structure */</w:t>
      </w:r>
    </w:p>
    <w:p w14:paraId="13FE69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UWord8 *pt_stream,                 /* i  : bitstream file                         */</w:t>
      </w:r>
    </w:p>
    <w:p w14:paraId="22331B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nbits                       /* i  : number of bits                         */</w:t>
      </w:r>
    </w:p>
    <w:p w14:paraId="1DC0DA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isAMRWB_IOmode</w:t>
      </w:r>
    </w:p>
    <w:p w14:paraId="0A9AC6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core_mode</w:t>
      </w:r>
    </w:p>
    <w:p w14:paraId="6EB0B8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qbit</w:t>
      </w:r>
    </w:p>
    <w:p w14:paraId="0C94D4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partialframe                /* i  : partial frame information     */</w:t>
      </w:r>
    </w:p>
    <w:p w14:paraId="44B2D9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next_coder_type             /* i  : next coder type information     */</w:t>
      </w:r>
    </w:p>
    <w:p w14:paraId="1C44CC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76A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-3919,7 +3922,8 @@</w:t>
      </w:r>
    </w:p>
    <w:p w14:paraId="605DB6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*speech,      /* i  : weighted speech signal                    */</w:t>
      </w:r>
    </w:p>
    <w:p w14:paraId="0637FA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*res,         /* o  : residual signal                           */</w:t>
      </w:r>
    </w:p>
    <w:p w14:paraId="2C856C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*p_Aq,        /* i  : quantized LP filter coefficients          */</w:t>
      </w:r>
    </w:p>
    <w:p w14:paraId="15AC20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076AD6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28BCC5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6CF6C1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75A9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void updt_IO_switch_enc_fx(</w:t>
      </w:r>
    </w:p>
    <w:p w14:paraId="29E7AC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Encoder_State_fx *st,            /* i/o: state structure             */</w:t>
      </w:r>
    </w:p>
    <w:p w14:paraId="37CE37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-4508,6 +4512,7 @@</w:t>
      </w:r>
    </w:p>
    <w:p w14:paraId="7D34E1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Encoder_State_fx *st_fx,      /* i/o: state structure                         */</w:t>
      </w:r>
    </w:p>
    <w:p w14:paraId="70B8F2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pitch[3],        /* i  : open loop pitch lag for each half-frame                    Q0*/</w:t>
      </w:r>
    </w:p>
    <w:p w14:paraId="024D6B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voicing[3],      /* i  : maximum normalized correlation for each half-frame         Q15*/</w:t>
      </w:r>
    </w:p>
    <w:p w14:paraId="6F189D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old_pitch1,/* i  : OL pitch value from last frame                                */</w:t>
      </w:r>
    </w:p>
    <w:p w14:paraId="1E504F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corr_shift,      /* i  : correlation shift                                          Q15*/</w:t>
      </w:r>
    </w:p>
    <w:p w14:paraId="09F6B89E"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vad_flag,        /* i  : vad flag                                                   Q0*/</w:t>
      </w:r>
    </w:p>
    <w:p w14:paraId="59152C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const Word16 Az[]       /* i:  a coeffs */</w:t>
      </w:r>
    </w:p>
    <w:p w14:paraId="1C5F30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-6143,6 +6148,7 @@</w:t>
      </w:r>
    </w:p>
    <w:p w14:paraId="0AC62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*output,                    /* o  : synthesized transitions signal         */</w:t>
      </w:r>
    </w:p>
    <w:p w14:paraId="6F0F46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Hilbert_Mem[],              /* i/o: memory                                 */</w:t>
      </w:r>
    </w:p>
    <w:p w14:paraId="3820BC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state_lsyn_filt_shb_local[],/* i/o: memory                                 */</w:t>
      </w:r>
    </w:p>
    <w:p w14:paraId="5AE98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Word16 mem_resamp_HB_32k[],        /* i/o: memory                                 */</w:t>
      </w:r>
    </w:p>
    <w:p w14:paraId="4B453C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*syn_dm_phase,</w:t>
      </w:r>
    </w:p>
    <w:p w14:paraId="3A3FDD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output_Fs,</w:t>
      </w:r>
    </w:p>
    <w:p w14:paraId="3F1A38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*up_mem,</w:t>
      </w:r>
    </w:p>
    <w:p w14:paraId="6BECE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-7696,6 +7702,7 @@</w:t>
      </w:r>
    </w:p>
    <w:p w14:paraId="7AA292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49E325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pitch_buf[],                  /* o  : floating pitch for each subframe    */</w:t>
      </w:r>
    </w:p>
    <w:p w14:paraId="2A15760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vad_hover_flag,</w:t>
      </w:r>
    </w:p>
    <w:p w14:paraId="145DC61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const Word16 vad_flag_dtx,</w:t>
      </w:r>
    </w:p>
    <w:p w14:paraId="6C85D2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Word16 *Q_new,</w:t>
      </w:r>
    </w:p>
    <w:p w14:paraId="64E19B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3E0FD6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0986A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-7737,6 +7744,7 @@</w:t>
      </w:r>
    </w:p>
    <w:p w14:paraId="722EBE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065219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*ptr_bwe_exc,           /* o  : excitation for SWB TBE              */</w:t>
      </w:r>
    </w:p>
    <w:p w14:paraId="16A41C38"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const Word16 vad_hover_flag,</w:t>
      </w:r>
    </w:p>
    <w:p w14:paraId="30DB47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67527A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Q_new,</w:t>
      </w:r>
    </w:p>
    <w:p w14:paraId="62371B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7722F8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A964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-8890,8 +8898,6 @@</w:t>
      </w:r>
    </w:p>
    <w:p w14:paraId="6476C4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6A0F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DAA4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void dec_prm(</w:t>
      </w:r>
    </w:p>
    <w:p w14:paraId="54F397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               /* (0) : current frame mode */</w:t>
      </w:r>
    </w:p>
    <w:p w14:paraId="200B45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*last_core,          /* (0) : last frame mode */</w:t>
      </w:r>
    </w:p>
    <w:p w14:paraId="6B767B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*coder_type,</w:t>
      </w:r>
    </w:p>
    <w:p w14:paraId="3B63E7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param[],             /* (o) : decoded parameters               */</w:t>
      </w:r>
    </w:p>
    <w:p w14:paraId="02AB4C5C"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pt-BR"/>
        </w:rPr>
        <w:t>Word16 param_lpc[],         /* (o) : LPC parameters                   */</w:t>
      </w:r>
    </w:p>
    <w:p w14:paraId="009D0B31"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diff -rwNBu 26452-g21/c-code/lib_com/residu_fx.c 26452-g30/c-code/lib_com/residu_fx.c</w:t>
      </w:r>
    </w:p>
    <w:p w14:paraId="23C2F8E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--- 26452-g21/c-code/lib_com/residu_fx.c</w:t>
      </w:r>
      <w:r w:rsidRPr="00F96524">
        <w:rPr>
          <w:rFonts w:ascii="Courier New" w:hAnsi="Courier New" w:cs="Courier New"/>
          <w:noProof/>
          <w:sz w:val="18"/>
          <w:szCs w:val="18"/>
          <w:lang w:val="pt-BR"/>
        </w:rPr>
        <w:tab/>
        <w:t>2021-08-02 16:41:27.000000000 +0200</w:t>
      </w:r>
    </w:p>
    <w:p w14:paraId="09D34C7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+++ 26452-g30/c-code/lib_com/residu_fx.c</w:t>
      </w:r>
      <w:r w:rsidRPr="00F96524">
        <w:rPr>
          <w:rFonts w:ascii="Courier New" w:hAnsi="Courier New" w:cs="Courier New"/>
          <w:noProof/>
          <w:sz w:val="18"/>
          <w:szCs w:val="18"/>
          <w:lang w:val="pt-BR"/>
        </w:rPr>
        <w:tab/>
        <w:t>2021-08-10 09:27:37.312607000 +0200</w:t>
      </w:r>
    </w:p>
    <w:p w14:paraId="0A2951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-154,7 +154,8 @@</w:t>
      </w:r>
    </w:p>
    <w:p w14:paraId="6E3307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*speech,      /* i  : weighted speech signal                    */</w:t>
      </w:r>
    </w:p>
    <w:p w14:paraId="36B8C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*res,         /* o  : residual signal                           */</w:t>
      </w:r>
    </w:p>
    <w:p w14:paraId="6AA5CD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const Word16 *p_Aq,        /* i  : quantized LP filter coefficients          */</w:t>
      </w:r>
    </w:p>
    <w:p w14:paraId="75BE71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261DAF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vad_hover_flag,</w:t>
      </w:r>
    </w:p>
    <w:p w14:paraId="5BE7A3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606CFB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F64F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76419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i_subfr;</w:t>
      </w:r>
    </w:p>
    <w:p w14:paraId="163124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-197,10 +198,13 @@</w:t>
      </w:r>
    </w:p>
    <w:p w14:paraId="763FCC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934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146CEE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21683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24AFDB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(st-&gt;Opt_DTX_ON_fx != 0) &amp;&amp; (vad_flag_dtx != 0) )</w:t>
      </w:r>
    </w:p>
    <w:p w14:paraId="0980D4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5CD4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st-&gt;burst_ho_cnt_fx = 0;</w:t>
      </w:r>
    </w:p>
    <w:p w14:paraId="3A5126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63E6A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37AD4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A24C8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1BFE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0CFF7B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040E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443C7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26452-g21/c-code/lib_com/tcx_ltp.c 26452-g30/c-code/lib_com/tcx_ltp.c</w:t>
      </w:r>
    </w:p>
    <w:p w14:paraId="0751369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--- 26452-g21/c-code/lib_com/tcx_ltp.c</w:t>
      </w:r>
      <w:r w:rsidRPr="00F96524">
        <w:rPr>
          <w:rFonts w:ascii="Courier New" w:hAnsi="Courier New" w:cs="Courier New"/>
          <w:noProof/>
          <w:sz w:val="18"/>
          <w:szCs w:val="18"/>
          <w:lang w:val="pt-BR"/>
        </w:rPr>
        <w:tab/>
        <w:t>2021-08-02 16:41:21.000000000 +0200</w:t>
      </w:r>
    </w:p>
    <w:p w14:paraId="51A7C513"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pt-BR"/>
        </w:rPr>
        <w:t>+++ 26452-g30/c-code/lib_com/tcx_ltp.c</w:t>
      </w:r>
      <w:r w:rsidRPr="00F96524">
        <w:rPr>
          <w:rFonts w:ascii="Courier New" w:hAnsi="Courier New" w:cs="Courier New"/>
          <w:noProof/>
          <w:sz w:val="18"/>
          <w:szCs w:val="18"/>
          <w:lang w:val="pt-BR"/>
        </w:rPr>
        <w:tab/>
        <w:t>2021-08-10 09:27:36.976626000 +0200</w:t>
      </w:r>
    </w:p>
    <w:p w14:paraId="2C4046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-503,12 +503,19 @@</w:t>
      </w:r>
    </w:p>
    <w:p w14:paraId="38E3BC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C924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PLC: [TCX: Fade-out]</w:t>
      </w:r>
    </w:p>
    <w:p w14:paraId="269536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PLC: LTP and bad frame (concealment) */</w:t>
      </w:r>
    </w:p>
    <w:p w14:paraId="454DDE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(pitres == *pitres_past) /* ensure consistent core SR to previous frame; otherwise, set gain to 0 */</w:t>
      </w:r>
    </w:p>
    <w:p w14:paraId="575265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F034B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pitch_int = *pitch_int_past;</w:t>
      </w:r>
    </w:p>
    <w:p w14:paraId="0C80B5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0D2B1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pitch_fr  = *pitch_fr_past;</w:t>
      </w:r>
    </w:p>
    <w:p w14:paraId="6DDE5E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move16();</w:t>
      </w:r>
    </w:p>
    <w:p w14:paraId="06EEFD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gain = shl(mult_r(*gain_past, damping), 1);</w:t>
      </w:r>
    </w:p>
    <w:p w14:paraId="196CFB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pitres = *pitres_past;</w:t>
      </w:r>
    </w:p>
    <w:p w14:paraId="04ED22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t>
      </w:r>
    </w:p>
    <w:p w14:paraId="185250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28E59A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B5C86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gain = 0;</w:t>
      </w:r>
    </w:p>
    <w:p w14:paraId="77A8C3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06833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88878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67B9D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552F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1FB0E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26452-g21/c-code/lib_dec/EvsRXlib.c 26452-g30/c-code/lib_dec/EvsRXlib.c</w:t>
      </w:r>
    </w:p>
    <w:p w14:paraId="677537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--- 26452-g21/c-code/lib_dec/EvsRXlib.c</w:t>
      </w:r>
      <w:r w:rsidRPr="00F96524">
        <w:rPr>
          <w:rFonts w:ascii="Courier New" w:hAnsi="Courier New" w:cs="Courier New"/>
          <w:noProof/>
          <w:sz w:val="18"/>
          <w:szCs w:val="18"/>
          <w:lang w:val="en-US"/>
        </w:rPr>
        <w:tab/>
        <w:t>2021-08-02 16:40:12.000000000 +0200</w:t>
      </w:r>
    </w:p>
    <w:p w14:paraId="16DA65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+++ 26452-g30/c-code/lib_dec/EvsRXlib.c</w:t>
      </w:r>
      <w:r w:rsidRPr="00F96524">
        <w:rPr>
          <w:rFonts w:ascii="Courier New" w:hAnsi="Courier New" w:cs="Courier New"/>
          <w:noProof/>
          <w:sz w:val="18"/>
          <w:szCs w:val="18"/>
          <w:lang w:val="en-US"/>
        </w:rPr>
        <w:tab/>
        <w:t>2021-08-10 09:27:36.290667000 +0200</w:t>
      </w:r>
    </w:p>
    <w:p w14:paraId="5385C9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-167,14 +167,22 @@</w:t>
      </w:r>
    </w:p>
    <w:p w14:paraId="4E8A9D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auSize,</w:t>
      </w:r>
    </w:p>
    <w:p w14:paraId="36B997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rtpSequenceNumber,</w:t>
      </w:r>
    </w:p>
    <w:p w14:paraId="08ED7E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rtpTimeStamp,</w:t>
      </w:r>
    </w:p>
    <w:p w14:paraId="1A252E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1F7D48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244FFD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isAMRWB_IOmode,</w:t>
      </w:r>
    </w:p>
    <w:p w14:paraId="2BCF0F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frameTypeIndex,</w:t>
      </w:r>
    </w:p>
    <w:p w14:paraId="419D0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3F705E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4ED4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D1F19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JB4_DATAUNIT_HANDLE dataUnit;</w:t>
      </w:r>
    </w:p>
    <w:p w14:paraId="1D1E59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partialCopyFrameType, partialCopyOffset;</w:t>
      </w:r>
    </w:p>
    <w:p w14:paraId="306663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result;</w:t>
      </w:r>
    </w:p>
    <w:p w14:paraId="630077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EBD6B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assert( auSize != 0 );</w:t>
      </w:r>
    </w:p>
    <w:p w14:paraId="2999567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assert( (auSize + 7) / 8 &lt;= MAX_AU_SIZE );</w:t>
      </w:r>
    </w:p>
    <w:p w14:paraId="7A9601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(auSize == 0) {</w:t>
      </w:r>
    </w:p>
    <w:p w14:paraId="67CCD3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EVS_RX_NO_ERROR; /* ignore empty/NO_DATA frame - shouldn't be transmitted in RTP */</w:t>
      </w:r>
    </w:p>
    <w:p w14:paraId="37D7BF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DABF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((auSize + 7) / 8 &gt; MAX_AU_SIZE) {</w:t>
      </w:r>
    </w:p>
    <w:p w14:paraId="650208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EVS_RX_RECEIVER_ERROR;</w:t>
      </w:r>
    </w:p>
    <w:p w14:paraId="1A040D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892E1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D22B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check if frame contains a partial copy and get its offset */</w:t>
      </w:r>
    </w:p>
    <w:p w14:paraId="0AD09A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evs_dec_previewFrame(au, auSize, &amp;partialCopyFrameType, &amp;partialCopyOffset);</w:t>
      </w:r>
    </w:p>
    <w:p w14:paraId="7FB579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-199,6 +207,9 @@</w:t>
      </w:r>
    </w:p>
    <w:p w14:paraId="7002B5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2FEE0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dataUnit-&gt;partialCopyOffset = partialCopyOffset;</w:t>
      </w:r>
    </w:p>
    <w:p w14:paraId="76EB97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7250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dataUnit-&gt;isAMRWB_IOmode = isAMRWB_IOmode;</w:t>
      </w:r>
    </w:p>
    <w:p w14:paraId="72AD12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dataUnit-&gt;frameTypeIndex = frameTypeIndex;</w:t>
      </w:r>
    </w:p>
    <w:p w14:paraId="749A03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dataUnit-&gt;qBit = qBit;</w:t>
      </w:r>
    </w:p>
    <w:p w14:paraId="538F53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the frame to the JBM */</w:t>
      </w:r>
    </w:p>
    <w:p w14:paraId="3C7182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result = JB4_PushDataUnit(hEvsRX-&gt;hJBM, dataUnit, rcvTime_ms);</w:t>
      </w:r>
    </w:p>
    <w:p w14:paraId="69AAF0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IF(result != 0)</w:t>
      </w:r>
    </w:p>
    <w:p w14:paraId="5DC655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-228,6 +239,9 @@</w:t>
      </w:r>
    </w:p>
    <w:p w14:paraId="1CD70B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0E66E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dataUnit-&gt;partialCopyOffset = partialCopyOffset;</w:t>
      </w:r>
    </w:p>
    <w:p w14:paraId="233612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C6CE8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dataUnit-&gt;isAMRWB_IOmode = isAMRWB_IOmode;</w:t>
      </w:r>
    </w:p>
    <w:p w14:paraId="291C03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dataUnit-&gt;frameTypeIndex = frameTypeIndex;</w:t>
      </w:r>
    </w:p>
    <w:p w14:paraId="32C607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dataUnit-&gt;qBit = qBit;</w:t>
      </w:r>
    </w:p>
    <w:p w14:paraId="720933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the frame to the JBM */</w:t>
      </w:r>
    </w:p>
    <w:p w14:paraId="65FEDF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result = JB4_PushDataUnit(hEvsRX-&gt;hJBM, dataUnit, rcvTime_ms);</w:t>
      </w:r>
    </w:p>
    <w:p w14:paraId="7DD900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IF(result != 0)</w:t>
      </w:r>
    </w:p>
    <w:p w14:paraId="08E35E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-306,7 +320,9 @@</w:t>
      </w:r>
    </w:p>
    <w:p w14:paraId="15BE1F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BF53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1;</w:t>
      </w:r>
    </w:p>
    <w:p w14:paraId="7C0261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26D73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 tmp, dataUnit-&gt;nextCoderType );</w:t>
      </w:r>
    </w:p>
    <w:p w14:paraId="3BF1BA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w:t>
      </w:r>
    </w:p>
    <w:p w14:paraId="4380E0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dataUnit-&gt;isAMRWB_IOmode, dataUnit-&gt;frameTypeIndex, dataUnit-&gt;qBit,</w:t>
      </w:r>
    </w:p>
    <w:p w14:paraId="422B41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dataUnit-&gt;nextCoderType );</w:t>
      </w:r>
    </w:p>
    <w:p w14:paraId="108521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5227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IF(dataUnit-&gt;partial_frame != 0)</w:t>
      </w:r>
    </w:p>
    <w:p w14:paraId="10D168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95E3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-316,22 +332,23 @@</w:t>
      </w:r>
    </w:p>
    <w:p w14:paraId="2D3D1A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35FA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 initialize decoder with first received frame */</w:t>
      </w:r>
    </w:p>
    <w:p w14:paraId="5DE45A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71B9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initialize, since this is needed within read_indices_from_djb, to correctly set st-&gt;last_codec_mode */</w:t>
      </w:r>
    </w:p>
    <w:p w14:paraId="51F094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initialize, since this is needed within read_indices_from_djb_fx, to correctly set st-&gt;last_codec_mode */</w:t>
      </w:r>
    </w:p>
    <w:p w14:paraId="157A2B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st-&gt;ini_frame_fx = 0;</w:t>
      </w:r>
    </w:p>
    <w:p w14:paraId="0AE1DA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st-&gt;prev_use_partial_copy = 0;</w:t>
      </w:r>
    </w:p>
    <w:p w14:paraId="158961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initialize st-&gt;last_codec_mode, since this is needed for init_decoder() */</w:t>
      </w:r>
    </w:p>
    <w:p w14:paraId="52734F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 0, 0 );</w:t>
      </w:r>
    </w:p>
    <w:p w14:paraId="2CC1B9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assert(st-&gt;codec_mode != 0);</w:t>
      </w:r>
    </w:p>
    <w:p w14:paraId="1EEE06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init_decoder_fx( st );</w:t>
      </w:r>
    </w:p>
    <w:p w14:paraId="2C7871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B7D9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parse frame again because init_decoder() overwrites st-&gt;total_brate_fx */</w:t>
      </w:r>
    </w:p>
    <w:p w14:paraId="5F2C8B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 0, 0 );</w:t>
      </w:r>
    </w:p>
    <w:p w14:paraId="4AEEE1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dataUnit-&gt;data, dataUnit-&gt;dataSize,</w:t>
      </w:r>
    </w:p>
    <w:p w14:paraId="494D7E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dataUnit-&gt;isAMRWB_IOmode, dataUnit-&gt;frameTypeIndex, dataUnit-&gt;qBit,</w:t>
      </w:r>
    </w:p>
    <w:p w14:paraId="3CF646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0 );</w:t>
      </w:r>
    </w:p>
    <w:p w14:paraId="4F0502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E465E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9BB9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D200A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 st-&gt;codec_mode != 0 )</w:t>
      </w:r>
    </w:p>
    <w:p w14:paraId="11322B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BA88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NULL, 0, 0, 0 );</w:t>
      </w:r>
    </w:p>
    <w:p w14:paraId="2B0E35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read_indices_from_djb_fx( st, NULL, 0,</w:t>
      </w:r>
    </w:p>
    <w:p w14:paraId="5B2AF1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0, 0,</w:t>
      </w:r>
    </w:p>
    <w:p w14:paraId="19908F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0 );</w:t>
      </w:r>
    </w:p>
    <w:p w14:paraId="59E5CE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02EC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DDD40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run the main decoding routine */</w:t>
      </w:r>
    </w:p>
    <w:p w14:paraId="2BF3A9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26452-g21/c-code/lib_dec/EvsRXlib.h 26452-g30/c-code/lib_dec/EvsRXlib.h</w:t>
      </w:r>
    </w:p>
    <w:p w14:paraId="3DA96C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--- 26452-g21/c-code/lib_dec/EvsRXlib.h</w:t>
      </w:r>
      <w:r w:rsidRPr="00F96524">
        <w:rPr>
          <w:rFonts w:ascii="Courier New" w:hAnsi="Courier New" w:cs="Courier New"/>
          <w:noProof/>
          <w:sz w:val="18"/>
          <w:szCs w:val="18"/>
          <w:lang w:val="en-US"/>
        </w:rPr>
        <w:tab/>
        <w:t>2021-08-02 16:40:00.000000000 +0200</w:t>
      </w:r>
    </w:p>
    <w:p w14:paraId="27B84D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+++ 26452-g30/c-code/lib_dec/EvsRXlib.h</w:t>
      </w:r>
      <w:r w:rsidRPr="00F96524">
        <w:rPr>
          <w:rFonts w:ascii="Courier New" w:hAnsi="Courier New" w:cs="Courier New"/>
          <w:noProof/>
          <w:sz w:val="18"/>
          <w:szCs w:val="18"/>
          <w:lang w:val="en-US"/>
        </w:rPr>
        <w:tab/>
        <w:t>2021-08-10 09:27:36.120671000 +0200</w:t>
      </w:r>
    </w:p>
    <w:p w14:paraId="6471B8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-56,7 +56,11 @@</w:t>
      </w:r>
    </w:p>
    <w:p w14:paraId="79CA93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auSize,</w:t>
      </w:r>
    </w:p>
    <w:p w14:paraId="6B7DA4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rtpSequenceNumber,</w:t>
      </w:r>
    </w:p>
    <w:p w14:paraId="4E0A89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rtpTimeStamp,</w:t>
      </w:r>
    </w:p>
    <w:p w14:paraId="055038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71A63F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rcvTime_ms</w:t>
      </w:r>
    </w:p>
    <w:p w14:paraId="11DA8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Word16 isAMRWB_IOmode,</w:t>
      </w:r>
    </w:p>
    <w:p w14:paraId="06D796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frameTypeIndex,</w:t>
      </w:r>
    </w:p>
    <w:p w14:paraId="17AC41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466868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6F52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FAE0F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Retrieves one frame of output PCM data. */</w:t>
      </w:r>
    </w:p>
    <w:p w14:paraId="538660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EVS_RX_ERROR</w:t>
      </w:r>
    </w:p>
    <w:p w14:paraId="6525FC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26452-g21/c-code/lib_dec/FEC_adapt_codebook_fx.c 26452-g30/c-code/lib_dec/FEC_adapt_codebook_fx.c</w:t>
      </w:r>
    </w:p>
    <w:p w14:paraId="7D647C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--- 26452-g21/c-code/lib_dec/FEC_adapt_codebook_fx.c</w:t>
      </w:r>
      <w:r w:rsidRPr="00F96524">
        <w:rPr>
          <w:rFonts w:ascii="Courier New" w:hAnsi="Courier New" w:cs="Courier New"/>
          <w:noProof/>
          <w:sz w:val="18"/>
          <w:szCs w:val="18"/>
          <w:lang w:val="en-US"/>
        </w:rPr>
        <w:tab/>
        <w:t>2021-08-02 16:40:03.000000000 +0200</w:t>
      </w:r>
    </w:p>
    <w:p w14:paraId="12FC4B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+++ 26452-g30/c-code/lib_dec/FEC_adapt_codebook_fx.c</w:t>
      </w:r>
      <w:r w:rsidRPr="00F96524">
        <w:rPr>
          <w:rFonts w:ascii="Courier New" w:hAnsi="Courier New" w:cs="Courier New"/>
          <w:noProof/>
          <w:sz w:val="18"/>
          <w:szCs w:val="18"/>
          <w:lang w:val="en-US"/>
        </w:rPr>
        <w:tab/>
        <w:t>2021-08-10 09:27:36.131670000 +0200</w:t>
      </w:r>
    </w:p>
    <w:p w14:paraId="73E270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-491,6 +491,7 @@</w:t>
      </w:r>
    </w:p>
    <w:p w14:paraId="510534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pt_pos--;</w:t>
      </w:r>
    </w:p>
    <w:p w14:paraId="4FACC9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2CC36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Copy remaining data */</w:t>
      </w:r>
    </w:p>
    <w:p w14:paraId="5F5215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remaining_len = s_max(0, remaining_len);</w:t>
      </w:r>
    </w:p>
    <w:p w14:paraId="6B1A1C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Copy(pt_exc1, pt_exc, remaining_len);</w:t>
      </w:r>
    </w:p>
    <w:p w14:paraId="63CA1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true excitation vector */</w:t>
      </w:r>
    </w:p>
    <w:p w14:paraId="5AD597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Copy(exc_tmp, exc, L_frame);</w:t>
      </w:r>
    </w:p>
    <w:p w14:paraId="4F1D79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-524,6 +525,7 @@</w:t>
      </w:r>
    </w:p>
    <w:p w14:paraId="38DC0F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pt_pos--;</w:t>
      </w:r>
    </w:p>
    <w:p w14:paraId="6D4F8D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FE964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Copy remaining data */</w:t>
      </w:r>
    </w:p>
    <w:p w14:paraId="57AE38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remaining_len = s_max(0, remaining_len);</w:t>
      </w:r>
    </w:p>
    <w:p w14:paraId="51CACF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Copy(pt_exc1, pt_exc, remaining_len);</w:t>
      </w:r>
    </w:p>
    <w:p w14:paraId="6C8C7D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true excitation vector */</w:t>
      </w:r>
    </w:p>
    <w:p w14:paraId="64B776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Copy(exc_tmp, exc, L_frame);</w:t>
      </w:r>
    </w:p>
    <w:p w14:paraId="6D55BE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26452-g21/c-code/lib_dec/cng_dec_fx.c 26452-g30/c-code/lib_dec/cng_dec_fx.c</w:t>
      </w:r>
    </w:p>
    <w:p w14:paraId="0D86F734"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--- 26452-g21/c-code/lib_dec/cng_dec_fx.c</w:t>
      </w:r>
      <w:r w:rsidRPr="00F96524">
        <w:rPr>
          <w:rFonts w:ascii="Courier New" w:hAnsi="Courier New" w:cs="Courier New"/>
          <w:noProof/>
          <w:sz w:val="18"/>
          <w:szCs w:val="18"/>
          <w:lang w:val="de-DE"/>
        </w:rPr>
        <w:tab/>
        <w:t>2021-08-02 16:40:18.000000000 +0200</w:t>
      </w:r>
    </w:p>
    <w:p w14:paraId="0DC64941"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+++ 26452-g30/c-code/lib_dec/cng_dec_fx.c</w:t>
      </w:r>
      <w:r w:rsidRPr="00F96524">
        <w:rPr>
          <w:rFonts w:ascii="Courier New" w:hAnsi="Courier New" w:cs="Courier New"/>
          <w:noProof/>
          <w:sz w:val="18"/>
          <w:szCs w:val="18"/>
          <w:lang w:val="de-DE"/>
        </w:rPr>
        <w:tab/>
        <w:t>2021-08-10 09:27:36.164668000 +0200</w:t>
      </w:r>
    </w:p>
    <w:p w14:paraId="0AF501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-86,10 +86,38 @@</w:t>
      </w:r>
    </w:p>
    <w:p w14:paraId="7443A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38A35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Flt function */</w:t>
      </w:r>
    </w:p>
    <w:p w14:paraId="483050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isf_dec_amr_wb_fx( st_fx, Aq, lsf_new, lsp_new);</w:t>
      </w:r>
    </w:p>
    <w:p w14:paraId="009381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5D023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enr_new, Aq_tmp[M + 1];</w:t>
      </w:r>
    </w:p>
    <w:p w14:paraId="0CE217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check if ISPs  may trigger too much synthesis energy */</w:t>
      </w:r>
    </w:p>
    <w:p w14:paraId="58B881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3F4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E_LPC_f_isp_a_conversion(lsp_new, Aq_tmp, M);</w:t>
      </w:r>
    </w:p>
    <w:p w14:paraId="4BD00A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enr_new = Enr_1_Az_fx(Aq_tmp, 2 * L_SUBFR);</w:t>
      </w:r>
    </w:p>
    <w:p w14:paraId="07417E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9418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((shr(enr_new, 14) &gt; 0))</w:t>
      </w:r>
    </w:p>
    <w:p w14:paraId="2A6B0E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1725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Use old LSP vector */</w:t>
      </w:r>
    </w:p>
    <w:p w14:paraId="5B14E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Copy(st_fx-&gt;lsp_old_fx, lsp_new, M);</w:t>
      </w:r>
    </w:p>
    <w:p w14:paraId="4CFFFC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Copy(st_fx-&gt;lsf_old_fx, lsf_new, M);</w:t>
      </w:r>
    </w:p>
    <w:p w14:paraId="138FEA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33461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7F49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D3EAE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28BB9E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0BDA7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lsf_dec_fx( st_fx, 0,  L_frame, INACTIVE, -1, Aq, &amp;LSF_Q_prediction, lsf_new, lsp_new, 0 );</w:t>
      </w:r>
    </w:p>
    <w:p w14:paraId="46D134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DF69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enr_new, Aq_tmp[M + 1];</w:t>
      </w:r>
    </w:p>
    <w:p w14:paraId="2FD1E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check if LSPs  may trigger too much synthesis energy */</w:t>
      </w:r>
    </w:p>
    <w:p w14:paraId="232BF7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B474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E_LPC_f_lsp_a_conversion(lsp_new, Aq_tmp, M);</w:t>
      </w:r>
    </w:p>
    <w:p w14:paraId="6DE504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enr_new = Enr_1_Az_fx(Aq_tmp, 2 * L_SUBFR);</w:t>
      </w:r>
    </w:p>
    <w:p w14:paraId="05E596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3BCBC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IF(shr(enr_new, 14) &gt; 0)  </w:t>
      </w:r>
    </w:p>
    <w:p w14:paraId="0A8790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DBA6F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Use old LSP vector */</w:t>
      </w:r>
    </w:p>
    <w:p w14:paraId="44488D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Copy(st_fx-&gt;lsp_old_fx, lsp_new, M);</w:t>
      </w:r>
    </w:p>
    <w:p w14:paraId="2E5A2A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Copy(st_fx-&gt;lsf_old_fx, lsf_new, M);</w:t>
      </w:r>
    </w:p>
    <w:p w14:paraId="54228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B1359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65A5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82B9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0A0D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0CBCFF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-134,6 +162,24 @@</w:t>
      </w:r>
    </w:p>
    <w:p w14:paraId="4995FE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the energy index */</w:t>
      </w:r>
    </w:p>
    <w:p w14:paraId="1A59BA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L_enr_index = get_next_indice_fx( st_fx, num_bits );</w:t>
      </w:r>
    </w:p>
    <w:p w14:paraId="7F53A7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7590F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LE_32(st_fx-&gt;last_core_brate_fx, SID_2k40) || EQ_16(st_fx-&gt;prev_bfi_fx, 1) )</w:t>
      </w:r>
    </w:p>
    <w:p w14:paraId="3EC406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2DF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tmp1 = add(st_fx-&gt;old_enr_index_fx, 20);</w:t>
      </w:r>
    </w:p>
    <w:p w14:paraId="5B627D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C690B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4EEF9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EA36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tmp1 = add(st_fx-&gt;old_enr_index_fx, 40);</w:t>
      </w:r>
    </w:p>
    <w:p w14:paraId="6A4256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E0649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GT_16(L_enr_index, tmp1) &amp;&amp; st_fx-&gt;old_enr_index_fx &gt;= 0 )  /* Likely bit error and not startup */</w:t>
      </w:r>
    </w:p>
    <w:p w14:paraId="2250FA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9F26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L_enr_index = tmp1; move16();</w:t>
      </w:r>
    </w:p>
    <w:p w14:paraId="4FA158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L_enr_index = s_min(L_enr_index, 127);</w:t>
      </w:r>
    </w:p>
    <w:p w14:paraId="7BBDA3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(st_fx-&gt;Opt_AMR_WB_fx != 0)</w:t>
      </w:r>
    </w:p>
    <w:p w14:paraId="352520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t>
      </w:r>
    </w:p>
    <w:p w14:paraId="6C4DAB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L_enr_index = s_min(L_enr_index, 63);</w:t>
      </w:r>
    </w:p>
    <w:p w14:paraId="7AC141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2F22A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F616E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DF48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BE666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0FB02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89FB3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26452-g21/c-code/lib_dec/core_dec_init.c 26452-g30/c-code/lib_dec/core_dec_init.c</w:t>
      </w:r>
    </w:p>
    <w:p w14:paraId="21C646B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--- 26452-g21/c-code/lib_dec/core_dec_init.c</w:t>
      </w:r>
      <w:r w:rsidRPr="00F96524">
        <w:rPr>
          <w:rFonts w:ascii="Courier New" w:hAnsi="Courier New" w:cs="Courier New"/>
          <w:noProof/>
          <w:sz w:val="18"/>
          <w:szCs w:val="18"/>
          <w:lang w:val="fr-FR"/>
        </w:rPr>
        <w:tab/>
        <w:t>2021-08-02 16:40:02.000000000 +0200</w:t>
      </w:r>
    </w:p>
    <w:p w14:paraId="4E94B0F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+++ 26452-g30/c-code/lib_dec/core_dec_init.c</w:t>
      </w:r>
      <w:r w:rsidRPr="00F96524">
        <w:rPr>
          <w:rFonts w:ascii="Courier New" w:hAnsi="Courier New" w:cs="Courier New"/>
          <w:noProof/>
          <w:sz w:val="18"/>
          <w:szCs w:val="18"/>
          <w:lang w:val="fr-FR"/>
        </w:rPr>
        <w:tab/>
        <w:t>2021-08-10 09:27:36.168665000 +0200</w:t>
      </w:r>
    </w:p>
    <w:p w14:paraId="39564B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-554,8 +554,6 @@</w:t>
      </w:r>
    </w:p>
    <w:p w14:paraId="3E9672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st-&gt;prev_old_bfi_fx = 0;</w:t>
      </w:r>
    </w:p>
    <w:p w14:paraId="2CB63C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64C53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93B65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st-&gt;nbLostCmpt = 0;</w:t>
      </w:r>
    </w:p>
    <w:p w14:paraId="16AF4D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E2CFE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/*st-&gt;noise_filling_index = 0;*/ /* not in BASOP */</w:t>
      </w:r>
    </w:p>
    <w:p w14:paraId="7F393A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7D63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Copy(st-&gt;lsf_old_fx, st-&gt;lsf_adaptive_mean_fx, M);</w:t>
      </w:r>
    </w:p>
    <w:p w14:paraId="526A77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26452-g21/c-code/lib_dec/dec_LPD.c 26452-g30/c-code/lib_dec/dec_LPD.c</w:t>
      </w:r>
    </w:p>
    <w:p w14:paraId="5970B2C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--- 26452-g21/c-code/lib_dec/dec_LPD.c</w:t>
      </w:r>
      <w:r w:rsidRPr="00F96524">
        <w:rPr>
          <w:rFonts w:ascii="Courier New" w:hAnsi="Courier New" w:cs="Courier New"/>
          <w:noProof/>
          <w:sz w:val="18"/>
          <w:szCs w:val="18"/>
          <w:lang w:val="fr-FR"/>
        </w:rPr>
        <w:tab/>
        <w:t>2021-08-02 16:40:13.000000000 +0200</w:t>
      </w:r>
    </w:p>
    <w:p w14:paraId="538726E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+++ 26452-g30/c-code/lib_dec/dec_LPD.c</w:t>
      </w:r>
      <w:r w:rsidRPr="00F96524">
        <w:rPr>
          <w:rFonts w:ascii="Courier New" w:hAnsi="Courier New" w:cs="Courier New"/>
          <w:noProof/>
          <w:sz w:val="18"/>
          <w:szCs w:val="18"/>
          <w:lang w:val="fr-FR"/>
        </w:rPr>
        <w:tab/>
        <w:t>2021-08-10 09:27:36.245671000 +0200</w:t>
      </w:r>
    </w:p>
    <w:p w14:paraId="02ED398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-145,7 +145,7 @@</w:t>
      </w:r>
    </w:p>
    <w:p w14:paraId="61C3B07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move16();</w:t>
      </w:r>
    </w:p>
    <w:p w14:paraId="2B551A86"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tcx_current_overlap_mode = st-&gt;tcx_cfg.tcx_curr_overlap_mode;</w:t>
      </w:r>
    </w:p>
    <w:p w14:paraId="7AE762F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move16();</w:t>
      </w:r>
    </w:p>
    <w:p w14:paraId="19CD7B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dec_prm(&amp;(st-&gt;core_fx), &amp;(st-&gt;last_core_fx), coder_type, param, param_lpc, total_nbbits, st, L_frame, bitsRead);</w:t>
      </w:r>
    </w:p>
    <w:p w14:paraId="7B102C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dec_prm(coder_type, param, param_lpc, total_nbbits, st, L_frame, bitsRead);</w:t>
      </w:r>
    </w:p>
    <w:p w14:paraId="36923C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IF(!st-&gt;rate_switching_init &amp;&amp; EQ_16((st-&gt;last_codec_mode), MODE2)&amp;&amp;st-&gt;BER_detect)</w:t>
      </w:r>
    </w:p>
    <w:p w14:paraId="2331CB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58AB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st-&gt;last_coder_type_fx;</w:t>
      </w:r>
    </w:p>
    <w:p w14:paraId="0CCAF5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-176,7 +176,7 @@</w:t>
      </w:r>
    </w:p>
    <w:p w14:paraId="613851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88BBE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st-&gt;use_partial_copy &amp;&amp; GE_16(st-&gt;rf_frame_type, RF_TCXFD)&amp;&amp;LE_16(st-&gt;rf_frame_type,RF_TCXTD2))</w:t>
      </w:r>
    </w:p>
    <w:p w14:paraId="340FFC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444FF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 &amp;(st-&gt;core_fx), &amp;(st-&gt;last_core_fx), coder_type, param, param_lpc, total_nbbits, st, L_frame, bitsRead );</w:t>
      </w:r>
    </w:p>
    <w:p w14:paraId="461237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dec_prm( coder_type, param, param_lpc, total_nbbits, st, L_frame, bitsRead );</w:t>
      </w:r>
    </w:p>
    <w:p w14:paraId="43E2D3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FDCE5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6DC8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(GT_16(st-&gt;nbLostCmpt, 1))</w:t>
      </w:r>
    </w:p>
    <w:p w14:paraId="76B6BB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26452-g21/c-code/lib_dec/dec_prm.c 26452-g30/c-code/lib_dec/dec_prm.c</w:t>
      </w:r>
    </w:p>
    <w:p w14:paraId="5B3E56F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--- 26452-g21/c-code/lib_dec/dec_prm.c</w:t>
      </w:r>
      <w:r w:rsidRPr="00F96524">
        <w:rPr>
          <w:rFonts w:ascii="Courier New" w:hAnsi="Courier New" w:cs="Courier New"/>
          <w:noProof/>
          <w:sz w:val="18"/>
          <w:szCs w:val="18"/>
          <w:lang w:val="fr-FR"/>
        </w:rPr>
        <w:tab/>
        <w:t>2021-08-02 16:40:07.000000000 +0200</w:t>
      </w:r>
    </w:p>
    <w:p w14:paraId="019C2C5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+++ 26452-g30/c-code/lib_dec/dec_prm.c</w:t>
      </w:r>
      <w:r w:rsidRPr="00F96524">
        <w:rPr>
          <w:rFonts w:ascii="Courier New" w:hAnsi="Courier New" w:cs="Courier New"/>
          <w:noProof/>
          <w:sz w:val="18"/>
          <w:szCs w:val="18"/>
          <w:lang w:val="fr-FR"/>
        </w:rPr>
        <w:tab/>
        <w:t>2021-08-10 09:27:36.313662000 +0200</w:t>
      </w:r>
    </w:p>
    <w:p w14:paraId="5F5CAA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-70,8 +70,6 @@</w:t>
      </w:r>
    </w:p>
    <w:p w14:paraId="01179E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parameters according to selected mode                    *</w:t>
      </w:r>
    </w:p>
    <w:p w14:paraId="022942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FBA2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void dec_prm(</w:t>
      </w:r>
    </w:p>
    <w:p w14:paraId="678C5B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*core,         /* (0) : current frame mode */</w:t>
      </w:r>
    </w:p>
    <w:p w14:paraId="0E9A9F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*last_core,    /* (0) : last frame mode */</w:t>
      </w:r>
    </w:p>
    <w:p w14:paraId="5CF557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*coder_type,</w:t>
      </w:r>
    </w:p>
    <w:p w14:paraId="4B3743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param[],       /* (o) : decoded parameters               */</w:t>
      </w:r>
    </w:p>
    <w:p w14:paraId="223766C6"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pt-BR"/>
        </w:rPr>
        <w:t>Word16 param_lpc[],   /* (o) : LPC parameters                   */</w:t>
      </w:r>
    </w:p>
    <w:p w14:paraId="426E801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-166,11 +164,8 @@</w:t>
      </w:r>
    </w:p>
    <w:p w14:paraId="2433C0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fr-FR"/>
        </w:rPr>
        <w:t xml:space="preserve">     /* Modes (ACE_GC, ACE_UC, TCX20, TCX10...) </w:t>
      </w:r>
      <w:r w:rsidRPr="00F96524">
        <w:rPr>
          <w:rFonts w:ascii="Courier New" w:hAnsi="Courier New" w:cs="Courier New"/>
          <w:noProof/>
          <w:sz w:val="18"/>
          <w:szCs w:val="18"/>
          <w:lang w:val="en-US"/>
        </w:rPr>
        <w:t>*/</w:t>
      </w:r>
    </w:p>
    <w:p w14:paraId="70633A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 st-&gt;tcxonly )</w:t>
      </w:r>
    </w:p>
    <w:p w14:paraId="29C0A1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DF1F3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get_next_indice_fx(st, 1);</w:t>
      </w:r>
    </w:p>
    <w:p w14:paraId="261991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DFD87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add(tmp, 1);</w:t>
      </w:r>
    </w:p>
    <w:p w14:paraId="424DC0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add(get_next_indice_fx(st, 1), 1);</w:t>
      </w:r>
    </w:p>
    <w:p w14:paraId="3BF1AD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1A7A5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78E35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 = get_next_indice_fx(st, 2);</w:t>
      </w:r>
    </w:p>
    <w:p w14:paraId="059AE0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st-&gt;clas_dec = ONSET;</w:t>
      </w:r>
    </w:p>
    <w:p w14:paraId="219BEB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5B2CF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-194,7 +189,6 @@</w:t>
      </w:r>
    </w:p>
    <w:p w14:paraId="67C2BC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st-&gt;clas_dec = VOICED_CLAS;</w:t>
      </w:r>
    </w:p>
    <w:p w14:paraId="34D1DB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1CBFA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52F6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EC74A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INACTIVE;</w:t>
      </w:r>
    </w:p>
    <w:p w14:paraId="7E7AD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st-&gt;VAD = 0;</w:t>
      </w:r>
    </w:p>
    <w:p w14:paraId="49FC6F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43E07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-204,7 +198,7 @@</w:t>
      </w:r>
    </w:p>
    <w:p w14:paraId="0AB418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(EQ_16(st-&gt;mdct_sw, MODE1))</w:t>
      </w:r>
    </w:p>
    <w:p w14:paraId="3A2042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2A70C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2 bits instead of 3 as TCX is already signaled */</w:t>
      </w:r>
    </w:p>
    <w:p w14:paraId="5DA775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7C51B4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6575C1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1837C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st-&gt;tcx_cfg.coder_type = get_next_indice_fx(st, 2);</w:t>
      </w:r>
    </w:p>
    <w:p w14:paraId="5C4878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34579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-219,7 +213,7 @@</w:t>
      </w:r>
    </w:p>
    <w:p w14:paraId="7B61C9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18CD9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get_next_indice_fx(st, 3);</w:t>
      </w:r>
    </w:p>
    <w:p w14:paraId="437456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assert(!(tmp &amp; 4) || !"HQ_CORE encountered in dec_prm");</w:t>
      </w:r>
    </w:p>
    <w:p w14:paraId="613502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49B654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72C1EB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4615F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st-&gt;tcx_cfg.coder_type = tmp;</w:t>
      </w:r>
    </w:p>
    <w:p w14:paraId="768B3F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71D06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-228,7 +222,7 @@</w:t>
      </w:r>
    </w:p>
    <w:p w14:paraId="0F913B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9E7C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 ACELP */</w:t>
      </w:r>
    </w:p>
    <w:p w14:paraId="482B87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903FA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ACELP_CORE;</w:t>
      </w:r>
    </w:p>
    <w:p w14:paraId="38A98A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ACELP_CORE;</w:t>
      </w:r>
    </w:p>
    <w:p w14:paraId="5B3E7D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77430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get_next_indice_fx(st, 2);</w:t>
      </w:r>
    </w:p>
    <w:p w14:paraId="0F754C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2161E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-243,12 +237,12 @@</w:t>
      </w:r>
    </w:p>
    <w:p w14:paraId="458FC5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get_next_indice_fx(st, 1);</w:t>
      </w:r>
    </w:p>
    <w:p w14:paraId="379827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IF(tmp == 0)</w:t>
      </w:r>
    </w:p>
    <w:p w14:paraId="633F74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454EE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ACELP_CORE;</w:t>
      </w:r>
    </w:p>
    <w:p w14:paraId="1956DF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ACELP_CORE;</w:t>
      </w:r>
    </w:p>
    <w:p w14:paraId="34C1CB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981E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BCB47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3091EC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93C92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53C294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6AC361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47597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st-&gt;tcx_cfg.coder_type = *coder_type;</w:t>
      </w:r>
    </w:p>
    <w:p w14:paraId="0E44FA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753BC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-257,13 +251,13 @@</w:t>
      </w:r>
    </w:p>
    <w:p w14:paraId="326D18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E4CA1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7CEC91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85BA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ACELP_CORE;</w:t>
      </w:r>
    </w:p>
    <w:p w14:paraId="174BCB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ACELP_CORE;</w:t>
      </w:r>
    </w:p>
    <w:p w14:paraId="51BC1A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84C1A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*coder_type = get_next_indice_fx(st, 3);</w:t>
      </w:r>
    </w:p>
    <w:p w14:paraId="5AAD33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19B51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 GE_16(*coder_type, ACELP_MODE_MAX))</w:t>
      </w:r>
    </w:p>
    <w:p w14:paraId="7E8E2C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F5DE0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*core = TCX_20_CORE;</w:t>
      </w:r>
    </w:p>
    <w:p w14:paraId="3F822F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st-&gt;core_fx = TCX_20_CORE;</w:t>
      </w:r>
    </w:p>
    <w:p w14:paraId="0058F7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00BFF1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fr-FR"/>
        </w:rPr>
        <w:t>*coder_type=sub(*coder_type,ACELP_MODE_MAX);</w:t>
      </w:r>
    </w:p>
    <w:p w14:paraId="174668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fr-FR"/>
        </w:rPr>
        <w:t xml:space="preserve">                         </w:t>
      </w:r>
      <w:r w:rsidRPr="00F96524">
        <w:rPr>
          <w:rFonts w:ascii="Courier New" w:hAnsi="Courier New" w:cs="Courier New"/>
          <w:noProof/>
          <w:sz w:val="18"/>
          <w:szCs w:val="18"/>
          <w:lang w:val="en-US"/>
        </w:rPr>
        <w:t>st-&gt;tcx_cfg.coder_type = *coder_type;</w:t>
      </w:r>
    </w:p>
    <w:p w14:paraId="032F7F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-274,7 +268,7 @@</w:t>
      </w:r>
    </w:p>
    <w:p w14:paraId="503480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3FDB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71DB5A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7254A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st-&gt;igf != 0 &amp;&amp; *core == 0 )</w:t>
      </w:r>
    </w:p>
    <w:p w14:paraId="3CAB6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st-&gt;igf != 0 &amp;&amp; EQ_16(st-&gt;core_fx, ACELP_CORE) )</w:t>
      </w:r>
    </w:p>
    <w:p w14:paraId="16F2D4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CD33C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st-&gt;bits_frame_core = sub( st-&gt;bits_frame_core, get_tbe_bits_fx(st-&gt;total_brate_fx, st-&gt;bwidth_fx, st-&gt;rf_flag) );</w:t>
      </w:r>
    </w:p>
    <w:p w14:paraId="4EBBB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53F0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-309,24 +303,28 @@</w:t>
      </w:r>
    </w:p>
    <w:p w14:paraId="162B66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9F7CF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52E331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0DF0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*core != ACELP_CORE || st-&gt;tcx_cfg.lfacNext &gt; 0 ) &amp;&amp; st-&gt;use_partial_copy == 0 )</w:t>
      </w:r>
    </w:p>
    <w:p w14:paraId="383877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NE_16(st-&gt;core_fx, ACELP_CORE) || st-&gt;tcx_cfg.lfacNext &gt; 0 ) &amp;&amp; st-&gt;use_partial_copy == 0 )</w:t>
      </w:r>
    </w:p>
    <w:p w14:paraId="694BAF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7866C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get_next_indice_fx(st, 1);</w:t>
      </w:r>
    </w:p>
    <w:p w14:paraId="1AEEAD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st-&gt;last_core_bs_fx = get_next_indice_fx(st, 1);</w:t>
      </w:r>
    </w:p>
    <w:p w14:paraId="5175FE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6A4B6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7FEED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*last_core = tmp;</w:t>
      </w:r>
    </w:p>
    <w:p w14:paraId="39E60A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925A7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TCX 10 force last_core to be TCX since ACELP as previous core is forbidden*/</w:t>
      </w:r>
    </w:p>
    <w:p w14:paraId="4496D1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TCX_10_CORE))</w:t>
      </w:r>
    </w:p>
    <w:p w14:paraId="68DEE8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t>
      </w:r>
    </w:p>
    <w:p w14:paraId="4A9769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need to introduce special error handling for lost transition frames from CNG:</w:t>
      </w:r>
    </w:p>
    <w:p w14:paraId="2DB28F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 such cases, the bitstream reader continues with CNG, setting bfi = 0, total_brate = 0</w:t>
      </w:r>
    </w:p>
    <w:p w14:paraId="36490B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this might result in a not matching last_core transmitted in the BS - we should use this </w:t>
      </w:r>
    </w:p>
    <w:p w14:paraId="2B4597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only for interpreting the bitstream and re-use the internal state for the proper </w:t>
      </w:r>
    </w:p>
    <w:p w14:paraId="27C26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transition handling; still, for voiced onsets rather stick to wrong windowing...</w:t>
      </w:r>
    </w:p>
    <w:p w14:paraId="684DC8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B1C10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(!((st-&gt;last_total_brate_fx == 0) &amp;&amp; (sub(st-&gt;clas_dec, VOICED_CLAS) != 0))) &amp;&amp; (sub(st-&gt;last_core_bs_fx, st-&gt;last_core_fx) != 0) )</w:t>
      </w:r>
    </w:p>
    <w:p w14:paraId="4EB962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9016F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*last_core = TCX_20_CORE;</w:t>
      </w:r>
    </w:p>
    <w:p w14:paraId="073179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0198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st-&gt;last_core_fx = st-&gt;last_core_bs_fx;</w:t>
      </w:r>
    </w:p>
    <w:p w14:paraId="3DF798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EA954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11DA3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09127B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st-&gt;prev_bfi_fx == 0 &amp;&amp; NE_16(st-&gt;last_core_fx,*last_core))</w:t>
      </w:r>
    </w:p>
    <w:p w14:paraId="2522BD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TCX 10 force last_core to be TCX since ACELP as previous core is forbidden*/</w:t>
      </w:r>
    </w:p>
    <w:p w14:paraId="40C929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TCX_10_CORE))</w:t>
      </w:r>
    </w:p>
    <w:p w14:paraId="004080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59718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1;</w:t>
      </w:r>
    </w:p>
    <w:p w14:paraId="50917B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st-&gt;last_core_fx = TCX_20_CORE;</w:t>
      </w:r>
    </w:p>
    <w:p w14:paraId="784433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st-&gt;last_core_bs_fx = TCX_20_CORE;            </w:t>
      </w:r>
    </w:p>
    <w:p w14:paraId="6B8470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2E0AD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05C5F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2C416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96AB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-348,7 +346,7 @@</w:t>
      </w:r>
    </w:p>
    <w:p w14:paraId="6A48EE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AE9CC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Set the last overlap mode based on the previous and current frame type and coded overlap mode */</w:t>
      </w:r>
    </w:p>
    <w:p w14:paraId="465223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5820B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((EQ_16(*last_core, ACELP_CORE))||(EQ_16(*last_core,AMR_WB_CORE)))</w:t>
      </w:r>
    </w:p>
    <w:p w14:paraId="796763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((EQ_16(st-&gt;last_core_fx, ACELP_CORE))||(EQ_16(st-&gt;last_core_fx,AMR_WB_CORE)))</w:t>
      </w:r>
    </w:p>
    <w:p w14:paraId="0E618E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A887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TRANSITION_OVERLAP;</w:t>
      </w:r>
    </w:p>
    <w:p w14:paraId="0F5302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E809D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-356,7 +354,7 @@</w:t>
      </w:r>
    </w:p>
    <w:p w14:paraId="27359F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ELSE</w:t>
      </w:r>
    </w:p>
    <w:p w14:paraId="4F32C9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A5711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9593D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TCX_10_CORE))&amp;&amp;(EQ_16(st-&gt;tcx_cfg.tcx_curr_overlap_mode,ALDO_WINDOW)))</w:t>
      </w:r>
    </w:p>
    <w:p w14:paraId="5F9FB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TCX_10_CORE))&amp;&amp;(EQ_16(st-&gt;tcx_cfg.tcx_curr_overlap_mode,ALDO_WINDOW)))</w:t>
      </w:r>
    </w:p>
    <w:p w14:paraId="0E0FBC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CD02A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FULL_OVERLAP;</w:t>
      </w:r>
    </w:p>
    <w:p w14:paraId="29046F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A3834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-366,7 +364,7 @@</w:t>
      </w:r>
    </w:p>
    <w:p w14:paraId="493D99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st-&gt;tcx_cfg.tcx_curr_overlap_mode;</w:t>
      </w:r>
    </w:p>
    <w:p w14:paraId="5B43C6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233CC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833EA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((NE_16(*core, TCX_10_CORE))&amp;&amp;(EQ_16(st-&gt;tcx_cfg.tcx_curr_overlap_mode,FULL_OVERLAP)))</w:t>
      </w:r>
    </w:p>
    <w:p w14:paraId="6AAC54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((NE_16(st-&gt;core_fx, TCX_10_CORE))&amp;&amp;(EQ_16(st-&gt;tcx_cfg.tcx_curr_overlap_mode,FULL_OVERLAP)))</w:t>
      </w:r>
    </w:p>
    <w:p w14:paraId="704232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6A4D4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st-&gt;tcx_cfg.tcx_last_overlap_mode = ALDO_WINDOW;</w:t>
      </w:r>
    </w:p>
    <w:p w14:paraId="6C697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529DB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-377,7 +375,7 @@</w:t>
      </w:r>
    </w:p>
    <w:p w14:paraId="51CEA8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st-&gt;tcx_cfg.tcx_curr_overlap_mode = ALDO_WINDOW;</w:t>
      </w:r>
    </w:p>
    <w:p w14:paraId="0016E8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D0C7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9726F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(NE_16(*core, ACELP_CORE))</w:t>
      </w:r>
    </w:p>
    <w:p w14:paraId="26345C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(NE_16(st-&gt;core_fx, ACELP_CORE))</w:t>
      </w:r>
    </w:p>
    <w:p w14:paraId="41D311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9464F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 = 0;</w:t>
      </w:r>
    </w:p>
    <w:p w14:paraId="795DFF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62129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-393,7 +391,7 @@</w:t>
      </w:r>
    </w:p>
    <w:p w14:paraId="6143C6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0264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56F6A6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F6296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TCX_20_CORE))&amp;&amp;(tmp==0)&amp;&amp;(NE_16(*last_core,ACELP_CORE))&amp;&amp;(NE_16(*last_core,AMR_WB_CORE)))</w:t>
      </w:r>
    </w:p>
    <w:p w14:paraId="1446B0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TCX_20_CORE))&amp;&amp;(tmp==0)&amp;&amp;(NE_16(st-&gt;last_core_fx,ACELP_CORE))&amp;&amp;(NE_16(st-&gt;last_core_fx,AMR_WB_CORE)))</w:t>
      </w:r>
    </w:p>
    <w:p w14:paraId="76F52E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71120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st-&gt;tcx_cfg.tcx_curr_overlap_mode = ALDO_WINDOW;</w:t>
      </w:r>
    </w:p>
    <w:p w14:paraId="2710FB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19B61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-439,7 +437,7 @@</w:t>
      </w:r>
    </w:p>
    <w:p w14:paraId="51094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5399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127E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st-&gt;dec_glr_idx = -1;</w:t>
      </w:r>
    </w:p>
    <w:p w14:paraId="73F18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IF(*core == ACELP_CORE)</w:t>
      </w:r>
    </w:p>
    <w:p w14:paraId="1410B7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ACELP_CORE) )</w:t>
      </w:r>
    </w:p>
    <w:p w14:paraId="604B89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D57F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st-&gt;dec_glr_idx = get_next_indice_fx(st, G_LPC_RECOVERY_BITS);</w:t>
      </w:r>
    </w:p>
    <w:p w14:paraId="359A91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C7F2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-466,7 +464,7 @@</w:t>
      </w:r>
    </w:p>
    <w:p w14:paraId="62B3F3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st-&gt;numlpc = 2;</w:t>
      </w:r>
    </w:p>
    <w:p w14:paraId="2C9B61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FFA0C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16B6DB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st-&gt;tcxonly==0 || LT_16(*core, TCX_10_CORE))</w:t>
      </w:r>
    </w:p>
    <w:p w14:paraId="7FFCD1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st-&gt;tcxonly==0 || LT_16(st-&gt;core_fx, TCX_10_CORE))</w:t>
      </w:r>
    </w:p>
    <w:p w14:paraId="20F5DD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3F34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st-&gt;numlpc = 1;</w:t>
      </w:r>
    </w:p>
    <w:p w14:paraId="7AC4FA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1C92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-474,7 +472,7 @@</w:t>
      </w:r>
    </w:p>
    <w:p w14:paraId="4D013B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5C2C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LPC parameters */</w:t>
      </w:r>
    </w:p>
    <w:p w14:paraId="422408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B6B27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(st-&gt;enableTcxLpc &amp;&amp; *core != ACELP_CORE)</w:t>
      </w:r>
    </w:p>
    <w:p w14:paraId="58E6C3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(st-&gt;enableTcxLpc &amp;&amp; NE_16(st-&gt;core_fx, ACELP_CORE))</w:t>
      </w:r>
    </w:p>
    <w:p w14:paraId="27F825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5B08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tcx_lpc_cdk;</w:t>
      </w:r>
    </w:p>
    <w:p w14:paraId="115797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tcx_lpc_cdk = tcxlpc_get_cdk(*coder_type);</w:t>
      </w:r>
    </w:p>
    <w:p w14:paraId="68488E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-491,14 +489,13 @@</w:t>
      </w:r>
    </w:p>
    <w:p w14:paraId="427D70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15C01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test();</w:t>
      </w:r>
    </w:p>
    <w:p w14:paraId="21AB72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95EAA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IF(EQ_32(st-&gt;sr_core, 16000)&amp;&amp;EQ_16(*coder_type,VOICED)&amp;&amp;EQ_16(*core,ACELP_CORE))</w:t>
      </w:r>
    </w:p>
    <w:p w14:paraId="4FAFE2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IF(EQ_32(st-&gt;sr_core, 16000)&amp;&amp;EQ_16(*coder_type,VOICED)&amp;&amp;EQ_16(st-&gt;core_fx,ACELP_CORE))</w:t>
      </w:r>
    </w:p>
    <w:p w14:paraId="299191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07D75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lsf_bctcvq_decprm(st, param_lpc);</w:t>
      </w:r>
    </w:p>
    <w:p w14:paraId="781FEC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BBB8B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64DF72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4571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lsf_msvq_ma_decprm( st, param_lpc, *core, *coder_type, st-&gt;acelp_cfg.midLpc,</w:t>
      </w:r>
    </w:p>
    <w:p w14:paraId="6212D7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st-&gt;narrowBand, st-&gt;sr_core );</w:t>
      </w:r>
    </w:p>
    <w:p w14:paraId="07D6F7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lsf_msvq_ma_decprm( st, param_lpc, st-&gt;core_fx, *coder_type, st-&gt;acelp_cfg.midLpc, st-&gt;narrowBand, st-&gt;sr_core );</w:t>
      </w:r>
    </w:p>
    <w:p w14:paraId="5CEC59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2408B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4469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8A05B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-539,7 +536,7 @@</w:t>
      </w:r>
    </w:p>
    <w:p w14:paraId="2ADE47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C5C25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6605DF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A5191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EQ_16(*core,ACELP_CORE)&amp;&amp;st-&gt;use_partial_copy==0)</w:t>
      </w:r>
    </w:p>
    <w:p w14:paraId="76536E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EQ_16(st-&gt;core_fx,ACELP_CORE)&amp;&amp;st-&gt;use_partial_copy==0)</w:t>
      </w:r>
    </w:p>
    <w:p w14:paraId="79C680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2E53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Target Bits */</w:t>
      </w:r>
    </w:p>
    <w:p w14:paraId="3F5088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acelp_target_bits = sub(st-&gt;bits_frame_core, st-&gt;bits_common);</w:t>
      </w:r>
    </w:p>
    <w:p w14:paraId="0F8052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-549,10 +546,10 @@</w:t>
      </w:r>
    </w:p>
    <w:p w14:paraId="48EDF6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C0800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acelp_bits = BITS_ALLOC_config_acelp( acelp_target_bits, *coder_type, &amp;(st-&gt;acelp_cfg), st-&gt;narrowBand, st-&gt;nb_subfr );</w:t>
      </w:r>
    </w:p>
    <w:p w14:paraId="09F863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91683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/*Sanity check (not instrumented)*/</w:t>
      </w:r>
    </w:p>
    <w:p w14:paraId="0FB80B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if(acelp_bits&lt;0)</w:t>
      </w:r>
    </w:p>
    <w:p w14:paraId="22A49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E871B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assert(0);</w:t>
      </w:r>
    </w:p>
    <w:p w14:paraId="403A1F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1;</w:t>
      </w:r>
    </w:p>
    <w:p w14:paraId="10CF0C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220B5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BE069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B34EC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5AB9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-640,12 +637,19 @@</w:t>
      </w:r>
    </w:p>
    <w:p w14:paraId="2B8DB6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ACDE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 GE_16(st-&gt;rf_frame_type,RF_ALLPRED)&amp;&amp;st-&gt;use_partial_copy)</w:t>
      </w:r>
    </w:p>
    <w:p w14:paraId="60ED3A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7F348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acelp_bits = </w:t>
      </w:r>
    </w:p>
    <w:p w14:paraId="1B3874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BITS_ALLOC_config_acelp( st-&gt;rf_target_bits,         /* target bits ranges from 56 to 72 depending on rf_type */</w:t>
      </w:r>
    </w:p>
    <w:p w14:paraId="5FDD60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st-&gt;rf_frame_type,          /* already offset by 4 to parse the config elements for partial copy */</w:t>
      </w:r>
    </w:p>
    <w:p w14:paraId="4ACC0F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&amp;(st-&gt;acelp_cfg),           /* acelp_cfg_rf*/</w:t>
      </w:r>
    </w:p>
    <w:p w14:paraId="11823F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0,                          /* is narrowBand */</w:t>
      </w:r>
    </w:p>
    <w:p w14:paraId="4CC65C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st-&gt;nb_subfr );</w:t>
      </w:r>
    </w:p>
    <w:p w14:paraId="70E237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81AB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acelp_bits &lt; 0 )</w:t>
      </w:r>
    </w:p>
    <w:p w14:paraId="569B27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94479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st-&gt;BER_detect = 1;</w:t>
      </w:r>
    </w:p>
    <w:p w14:paraId="7302B6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A138F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B61C4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C5B3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rf_frame_type NELP: 7 */</w:t>
      </w:r>
    </w:p>
    <w:p w14:paraId="5B8D70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IF(EQ_16(st-&gt;rf_frame_type,RF_NELP))</w:t>
      </w:r>
    </w:p>
    <w:p w14:paraId="5C271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3A903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-709,7 +713,7 @@</w:t>
      </w:r>
    </w:p>
    <w:p w14:paraId="65EAE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TCX20</w:t>
      </w:r>
    </w:p>
    <w:p w14:paraId="7F0257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7DBE6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6A198D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EQ_16(*core, TCX_20_CORE)&amp;&amp;st-&gt;use_partial_copy==0)</w:t>
      </w:r>
    </w:p>
    <w:p w14:paraId="7166D7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EQ_16(st-&gt;core_fx, TCX_20_CORE)&amp;&amp;st-&gt;use_partial_copy==0)</w:t>
      </w:r>
    </w:p>
    <w:p w14:paraId="117576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6258DE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flag_ctx_hm = 0;</w:t>
      </w:r>
    </w:p>
    <w:p w14:paraId="06602D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2CFE7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-778,7 +782,7 @@</w:t>
      </w:r>
    </w:p>
    <w:p w14:paraId="6CEED9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lgFB = st-&gt;tcx_cfg.tcx_coded_lines;</w:t>
      </w:r>
    </w:p>
    <w:p w14:paraId="221262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66B86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61014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(*last_core == ACELP_CORE )</w:t>
      </w:r>
    </w:p>
    <w:p w14:paraId="41E01E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(st-&gt;last_core_bs_fx == ACELP_CORE )</w:t>
      </w:r>
    </w:p>
    <w:p w14:paraId="4E0CA9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6D33D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ACE-&gt;TCX transition */</w:t>
      </w:r>
    </w:p>
    <w:p w14:paraId="00FC9E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 = add(lg, st-&gt;tcx_cfg.tcx_offset);</w:t>
      </w:r>
    </w:p>
    <w:p w14:paraId="765EF4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-798,7 +802,7 @@</w:t>
      </w:r>
    </w:p>
    <w:p w14:paraId="33C6C9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1FEE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(st-&gt;tcx_cfg.fIsTNSAllowed)</w:t>
      </w:r>
    </w:p>
    <w:p w14:paraId="201739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F976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1, *last_core == ACELP_CORE);</w:t>
      </w:r>
    </w:p>
    <w:p w14:paraId="3E3A35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1, st-&gt;last_core_bs_fx == ACELP_CORE);</w:t>
      </w:r>
    </w:p>
    <w:p w14:paraId="5A1943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ReadTnsData(st-&gt;tcx_cfg.pCurrentTnsConfig, st, &amp;nTnsBits, prm+j, &amp;nTnsParams);</w:t>
      </w:r>
    </w:p>
    <w:p w14:paraId="1644EC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37A9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j = add(j, nTnsParams);</w:t>
      </w:r>
    </w:p>
    <w:p w14:paraId="0B5EE3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-806,7 +810,7 @@</w:t>
      </w:r>
    </w:p>
    <w:p w14:paraId="523DE6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hm_size = shl(mult(st-&gt;TcxBandwidth, lg), 1);</w:t>
      </w:r>
    </w:p>
    <w:p w14:paraId="2BC93B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20D8C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3CD7D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(st-&gt;tcx_lpc_shaped_ari != 0 &amp;&amp; NE_16(*last_core, ACELP_CORE))</w:t>
      </w:r>
    </w:p>
    <w:p w14:paraId="3FD4B9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(st-&gt;tcx_lpc_shaped_ari != 0 &amp;&amp; NE_16(st-&gt;last_core_bs_fx, ACELP_CORE))</w:t>
      </w:r>
    </w:p>
    <w:p w14:paraId="5EE222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46430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dec_prm_hm(st, &amp;prm[j], hm_size);</w:t>
      </w:r>
    </w:p>
    <w:p w14:paraId="32A679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79E16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-819,7 +823,7 @@</w:t>
      </w:r>
    </w:p>
    <w:p w14:paraId="46DCEE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4B256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/*Context HM flag*/</w:t>
      </w:r>
    </w:p>
    <w:p w14:paraId="68A20D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BFE86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NE_16(*last_core, ACELP_CORE))</w:t>
      </w:r>
    </w:p>
    <w:p w14:paraId="5E8D4B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NE_16(st-&gt;last_core_bs_fx, ACELP_CORE))</w:t>
      </w:r>
    </w:p>
    <w:p w14:paraId="6D9A86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C1D12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prm[j] = get_next_indice_fx(st, 1);</w:t>
      </w:r>
    </w:p>
    <w:p w14:paraId="6252F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4C635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-862,7 +866,7 @@</w:t>
      </w:r>
    </w:p>
    <w:p w14:paraId="63043C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48D15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 = st-&gt;next_bit_pos_fx;</w:t>
      </w:r>
    </w:p>
    <w:p w14:paraId="2379F0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80467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(EQ_16(st-&gt;last_core_fx, ACELP_CORE))</w:t>
      </w:r>
    </w:p>
    <w:p w14:paraId="7BF351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(EQ_16(st-&gt;last_core_bs_fx, ACELP_CORE))</w:t>
      </w:r>
    </w:p>
    <w:p w14:paraId="40883A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53795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IGFDecReadLevel( &amp;st-&gt;hIGFDec, st, IGF_GRID_LB_TRAN, 1 );</w:t>
      </w:r>
    </w:p>
    <w:p w14:paraId="00736C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IGFDecReadData( &amp;st-&gt;hIGFDec, st, IGF_GRID_LB_TRAN, 1 );</w:t>
      </w:r>
    </w:p>
    <w:p w14:paraId="670B85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-979,8 +983,7 @@</w:t>
      </w:r>
    </w:p>
    <w:p w14:paraId="400A5B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5F45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TCX10</w:t>
      </w:r>
    </w:p>
    <w:p w14:paraId="2A0721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8F72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02FB9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EQ_16(*core, TCX_10_CORE))</w:t>
      </w:r>
    </w:p>
    <w:p w14:paraId="11EC75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EQ_16(st-&gt;core_fx, TCX_10_CORE))</w:t>
      </w:r>
    </w:p>
    <w:p w14:paraId="3765E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ACD2B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tcxltp_prm_0 = 0;</w:t>
      </w:r>
    </w:p>
    <w:p w14:paraId="0BFE5E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tcxltp_prm_1 = 0;</w:t>
      </w:r>
    </w:p>
    <w:p w14:paraId="38775A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-1091,7 +1094,7 @@</w:t>
      </w:r>
    </w:p>
    <w:p w14:paraId="55D6A6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lgFB = shr(st-&gt;tcx_cfg.tcx_coded_lines, 1);</w:t>
      </w:r>
    </w:p>
    <w:p w14:paraId="26B9A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ABAA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3C6FC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k == 0 &amp;&amp; *last_core == ACELP_CORE )</w:t>
      </w:r>
    </w:p>
    <w:p w14:paraId="43D1FC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k == 0 &amp;&amp; st-&gt;last_core_bs_fx == ACELP_CORE )</w:t>
      </w:r>
    </w:p>
    <w:p w14:paraId="69D8CB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F571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ACE-&gt;TCX transition */</w:t>
      </w:r>
    </w:p>
    <w:p w14:paraId="2F1E83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lg = add(lg, st-&gt;tcx_cfg.tcx_offset);</w:t>
      </w:r>
    </w:p>
    <w:p w14:paraId="40B153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-1111,14 +1114,15 @@</w:t>
      </w:r>
    </w:p>
    <w:p w14:paraId="6DE63E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4EDCB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IF (st-&gt;tcx_cfg.fIsTNSAllowed)</w:t>
      </w:r>
    </w:p>
    <w:p w14:paraId="21B423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C5A3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EQ_16(*last_core, ACELP_CORE)&amp;&amp;(k==0))</w:t>
      </w:r>
    </w:p>
    <w:p w14:paraId="3714E1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EQ_16(st-&gt;last_core_bs_fx, ACELP_CORE)&amp;&amp;(k==0))</w:t>
      </w:r>
    </w:p>
    <w:p w14:paraId="370FA9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E5B2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st-&gt;BER_detect = 1;</w:t>
      </w:r>
    </w:p>
    <w:p w14:paraId="7D0236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*last_core = 1;</w:t>
      </w:r>
    </w:p>
    <w:p w14:paraId="58F3D9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st-&gt;last_core_fx = TCX_20_CORE;     move16();</w:t>
      </w:r>
    </w:p>
    <w:p w14:paraId="1DF75C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st-&gt;last_core_bs_fx = TCX_20_CORE;  move16();</w:t>
      </w:r>
    </w:p>
    <w:p w14:paraId="35B0CB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A88D1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DECE3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13EB0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0, (*last_core == ACELP_CORE) &amp;&amp; (k == 0));</w:t>
      </w:r>
    </w:p>
    <w:p w14:paraId="3BB8C3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SetTnsConfig(&amp;st-&gt;tcx_cfg, 0, (st-&gt;last_core_bs_fx == ACELP_CORE) &amp;&amp; (k == 0));</w:t>
      </w:r>
    </w:p>
    <w:p w14:paraId="3A2409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8AC5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ReadTnsData(st-&gt;tcx_cfg.pCurrentTnsConfig, st, &amp;nTnsBits, prm+j, &amp;nTnsParams);</w:t>
      </w:r>
    </w:p>
    <w:p w14:paraId="4DD092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57F74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-1133,7 +1137,7 @@</w:t>
      </w:r>
    </w:p>
    <w:p w14:paraId="1598ED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/*Context HM flag*/</w:t>
      </w:r>
    </w:p>
    <w:p w14:paraId="26E739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F9592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815CE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!(*last_core == ACELP_CORE &amp;&amp; k == 0) )</w:t>
      </w:r>
    </w:p>
    <w:p w14:paraId="77AA30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st-&gt;tcx_cfg.ctx_hm &amp;&amp; !(st-&gt;last_core_bs_fx == ACELP_CORE &amp;&amp; k == 0) )</w:t>
      </w:r>
    </w:p>
    <w:p w14:paraId="570671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D402F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prm[j] = get_next_indice_fx(st, 1);</w:t>
      </w:r>
    </w:p>
    <w:p w14:paraId="125CE2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05E96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26452-g21/c-code/lib_dec/dec_tcx.c 26452-g30/c-code/lib_dec/dec_tcx.c</w:t>
      </w:r>
    </w:p>
    <w:p w14:paraId="17CEA26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--- 26452-g21/c-code/lib_dec/dec_tcx.c</w:t>
      </w:r>
      <w:r w:rsidRPr="00F96524">
        <w:rPr>
          <w:rFonts w:ascii="Courier New" w:hAnsi="Courier New" w:cs="Courier New"/>
          <w:noProof/>
          <w:sz w:val="18"/>
          <w:szCs w:val="18"/>
          <w:lang w:val="fr-FR"/>
        </w:rPr>
        <w:tab/>
        <w:t>2021-08-02 16:40:00.000000000 +0200</w:t>
      </w:r>
    </w:p>
    <w:p w14:paraId="6D394ED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+++ 26452-g30/c-code/lib_dec/dec_tcx.c</w:t>
      </w:r>
      <w:r w:rsidRPr="00F96524">
        <w:rPr>
          <w:rFonts w:ascii="Courier New" w:hAnsi="Courier New" w:cs="Courier New"/>
          <w:noProof/>
          <w:sz w:val="18"/>
          <w:szCs w:val="18"/>
          <w:lang w:val="fr-FR"/>
        </w:rPr>
        <w:tab/>
        <w:t>2021-08-10 09:27:36.318661000 +0200</w:t>
      </w:r>
    </w:p>
    <w:p w14:paraId="4A9361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-104,6 +104,7 @@</w:t>
      </w:r>
    </w:p>
    <w:p w14:paraId="130BB2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acelp_zir[L_FRAME_MAX/2];</w:t>
      </w:r>
    </w:p>
    <w:p w14:paraId="42BAD1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noise_filling_index;</w:t>
      </w:r>
    </w:p>
    <w:p w14:paraId="141346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infoIGFStartLine;</w:t>
      </w:r>
    </w:p>
    <w:p w14:paraId="427E2C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L_spec_con;</w:t>
      </w:r>
    </w:p>
    <w:p w14:paraId="7D83F3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A2491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prm_target = NULL;       /* just to suppress MSVC warnigs */</w:t>
      </w:r>
    </w:p>
    <w:p w14:paraId="77DE0F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0258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-143,6 +144,8 @@</w:t>
      </w:r>
    </w:p>
    <w:p w14:paraId="7E0394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A6170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tcx_offsetFB = tcx_cfg-&gt;tcx_offsetFB;</w:t>
      </w:r>
    </w:p>
    <w:p w14:paraId="372CE3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01454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L_spec_con = L_spec;</w:t>
      </w:r>
    </w:p>
    <w:p w14:paraId="36F49E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17AB2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gamma1     = st-&gt;gamma;</w:t>
      </w:r>
    </w:p>
    <w:p w14:paraId="3B2432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6B986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6687F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-173,7 +176,7 @@</w:t>
      </w:r>
    </w:p>
    <w:p w14:paraId="31E052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tcx_offsetFB = tcx_cfg-&gt;lfacNextFB;</w:t>
      </w:r>
    </w:p>
    <w:p w14:paraId="05CC94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45FC2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L_spec = add(L_spec, shr(st-&gt;tcx_cfg.tcx_coded_lines, 2));</w:t>
      </w:r>
    </w:p>
    <w:p w14:paraId="38C4CA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08AD5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L_spec_con = add(L_spec_con, shr(st-&gt;tcx_cfg.tcx_coded_lines, 2));</w:t>
      </w:r>
    </w:p>
    <w:p w14:paraId="192FC8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919C9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45B1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05C5FC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-190,7 +193,7 @@</w:t>
      </w:r>
    </w:p>
    <w:p w14:paraId="176532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if past frame is ACELP */</w:t>
      </w:r>
    </w:p>
    <w:p w14:paraId="204E8C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 = add(L_frame_glob, tcx_offset);</w:t>
      </w:r>
    </w:p>
    <w:p w14:paraId="005DA4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L_frameTCX = add(L_frameTCX_glob, tcx_offsetFB);</w:t>
      </w:r>
    </w:p>
    <w:p w14:paraId="237808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 = add(L_spec, shr(st-&gt;tcx_cfg.tcx_coded_lines, 2));</w:t>
      </w:r>
    </w:p>
    <w:p w14:paraId="4EFAAD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L_spec_con = add(L_spec_con, shr(st-&gt;tcx_cfg.tcx_coded_lines, 2));</w:t>
      </w:r>
    </w:p>
    <w:p w14:paraId="01D1CF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assert(tcx_cfg-&gt;lfacNext&lt;=0);</w:t>
      </w:r>
    </w:p>
    <w:p w14:paraId="692326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    = sub(L_frame   , tcx_cfg-&gt;lfacNext);</w:t>
      </w:r>
    </w:p>
    <w:p w14:paraId="0485B6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L_frameTCX = sub(L_frameTCX, tcx_cfg-&gt;lfacNextFB);</w:t>
      </w:r>
    </w:p>
    <w:p w14:paraId="18C4D4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-216,6 +219,11 @@</w:t>
      </w:r>
    </w:p>
    <w:p w14:paraId="520D0D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9BC8C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5BF7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3DEA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IF ( frame_cnt == 0 &amp;&amp; EQ_16(st-&gt;last_core_bs_fx, ACELP_CORE) )</w:t>
      </w:r>
    </w:p>
    <w:p w14:paraId="524AF2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057A9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L_spec += st-&gt;tcx_cfg.tcx_coded_lines &gt;&gt; 2;</w:t>
      </w:r>
    </w:p>
    <w:p w14:paraId="5E0C71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E72C0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34E3F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st-&gt;L_frame_past = L_frame;</w:t>
      </w:r>
    </w:p>
    <w:p w14:paraId="5BF7C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BD5DE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st-&gt;L_frameTCX_past = L_frameTCX;</w:t>
      </w:r>
    </w:p>
    <w:p w14:paraId="66D067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-344,7 +352,7 @@</w:t>
      </w:r>
    </w:p>
    <w:p w14:paraId="641C0F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839C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B185F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121F7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IF(tcx_cfg-&gt;ctx_hm != 0 &amp;&amp; ( (st-&gt;last_core_fx != ACELP_CORE) || (frame_cnt &gt; 0) ) )</w:t>
      </w:r>
    </w:p>
    <w:p w14:paraId="4F172F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IF(tcx_cfg-&gt;ctx_hm != 0 &amp;&amp; ( (st-&gt;last_core_bs_fx != ACELP_CORE) || (frame_cnt &gt; 0) ) )</w:t>
      </w:r>
    </w:p>
    <w:p w14:paraId="4795D9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AC33E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st-&gt;last_ctx_hm_enabled = prm_hm[0];</w:t>
      </w:r>
    </w:p>
    <w:p w14:paraId="0F3C0A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D677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-372,7 +380,7 @@</w:t>
      </w:r>
    </w:p>
    <w:p w14:paraId="5531FE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9FE4E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tmp8 = 1;</w:t>
      </w:r>
    </w:p>
    <w:p w14:paraId="2C1157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051AE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(EQ_16(st-&gt;last_core_fx, ACELP_CORE))</w:t>
      </w:r>
    </w:p>
    <w:p w14:paraId="48A620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(EQ_16(st-&gt;last_core_bs_fx, ACELP_CORE))</w:t>
      </w:r>
    </w:p>
    <w:p w14:paraId="28275A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C6BB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tmp8 = 0;</w:t>
      </w:r>
    </w:p>
    <w:p w14:paraId="4B0305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E05D4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-391,8 +399,8 @@</w:t>
      </w:r>
    </w:p>
    <w:p w14:paraId="50BD74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st-&gt;tcx_hm_LtpPitchLag,</w:t>
      </w:r>
    </w:p>
    <w:p w14:paraId="0F2A2E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&amp;arith_bits,</w:t>
      </w:r>
    </w:p>
    <w:p w14:paraId="6048ED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&amp;signaling_bits,</w:t>
      </w:r>
    </w:p>
    <w:p w14:paraId="68C49C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&amp;nf_seed</w:t>
      </w:r>
    </w:p>
    <w:p w14:paraId="59B4F2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shr(st-&gt;bwidth_fx, 1) /* equivalent to: (st-&gt;bwidth_fx &gt; WB)?1:0 */</w:t>
      </w:r>
    </w:p>
    <w:p w14:paraId="0DC913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&amp;nf_seed,</w:t>
      </w:r>
    </w:p>
    <w:p w14:paraId="760EB1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shr(st-&gt;bwidth_fx, 1) /* equivalent to: (st-&gt;bwidth_fx &gt; WB)?1:0 */</w:t>
      </w:r>
    </w:p>
    <w:p w14:paraId="2CB9C1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44CF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CB7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st-&gt;resQBits[frame_cnt] = sub(*prm_target, arith_bits);</w:t>
      </w:r>
    </w:p>
    <w:p w14:paraId="300628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-416,6 +424,7 @@</w:t>
      </w:r>
    </w:p>
    <w:p w14:paraId="775AD7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31825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 else of if tcx_cfg-&gt;ctx_hm */</w:t>
      </w:r>
    </w:p>
    <w:p w14:paraId="00712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tmp1 = s_max(L_frame, L_frameTCX);</w:t>
      </w:r>
    </w:p>
    <w:p w14:paraId="0F8079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tmp1 = s_max(tmp1, L_spec_con);</w:t>
      </w:r>
    </w:p>
    <w:p w14:paraId="4EC637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set32_fx(x+L_spec, 0, sub(tmp1, L_spec));</w:t>
      </w:r>
    </w:p>
    <w:p w14:paraId="2552E3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F4E3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DB95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26452-g21/c-code/lib_dec/decision_matrix_dec_fx.c 26452-g30/c-code/lib_dec/decision_matrix_dec_fx.c</w:t>
      </w:r>
    </w:p>
    <w:p w14:paraId="6AFFCD0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--- 26452-g21/c-code/lib_dec/decision_matrix_dec_fx.c</w:t>
      </w:r>
      <w:r w:rsidRPr="00F96524">
        <w:rPr>
          <w:rFonts w:ascii="Courier New" w:hAnsi="Courier New" w:cs="Courier New"/>
          <w:noProof/>
          <w:sz w:val="18"/>
          <w:szCs w:val="18"/>
          <w:lang w:val="fr-FR"/>
        </w:rPr>
        <w:tab/>
        <w:t>2021-08-02 16:40:06.000000000 +0200</w:t>
      </w:r>
    </w:p>
    <w:p w14:paraId="7268CD3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+++ 26452-g30/c-code/lib_dec/decision_matrix_dec_fx.c</w:t>
      </w:r>
      <w:r w:rsidRPr="00F96524">
        <w:rPr>
          <w:rFonts w:ascii="Courier New" w:hAnsi="Courier New" w:cs="Courier New"/>
          <w:noProof/>
          <w:sz w:val="18"/>
          <w:szCs w:val="18"/>
          <w:lang w:val="fr-FR"/>
        </w:rPr>
        <w:tab/>
        <w:t>2021-08-10 09:27:36.212669000 +0200</w:t>
      </w:r>
    </w:p>
    <w:p w14:paraId="3994E0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-230,7 +230,8 @@</w:t>
      </w:r>
    </w:p>
    <w:p w14:paraId="1F78CA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F24C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st-&gt;BER_detect = 1;</w:t>
      </w:r>
    </w:p>
    <w:p w14:paraId="2578AC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185A4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start_idx = sub(start_idx,1);</w:t>
      </w:r>
    </w:p>
    <w:p w14:paraId="1F0642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start_idx = 0;</w:t>
      </w:r>
    </w:p>
    <w:p w14:paraId="4E3A0E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44231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break;</w:t>
      </w:r>
    </w:p>
    <w:p w14:paraId="1A7F48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0545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51D5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26452-g21/c-code/lib_dec/evs_dec_fx.c 26452-g30/c-code/lib_dec/evs_dec_fx.c</w:t>
      </w:r>
    </w:p>
    <w:p w14:paraId="2F6B23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--- 26452-g21/c-code/lib_dec/evs_dec_fx.c</w:t>
      </w:r>
      <w:r w:rsidRPr="00F96524">
        <w:rPr>
          <w:rFonts w:ascii="Courier New" w:hAnsi="Courier New" w:cs="Courier New"/>
          <w:noProof/>
          <w:sz w:val="18"/>
          <w:szCs w:val="18"/>
          <w:lang w:val="en-US"/>
        </w:rPr>
        <w:tab/>
        <w:t>2021-08-02 16:39:51.000000000 +0200</w:t>
      </w:r>
    </w:p>
    <w:p w14:paraId="3C3A89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+++ 26452-g30/c-code/lib_dec/evs_dec_fx.c</w:t>
      </w:r>
      <w:r w:rsidRPr="00F96524">
        <w:rPr>
          <w:rFonts w:ascii="Courier New" w:hAnsi="Courier New" w:cs="Courier New"/>
          <w:noProof/>
          <w:sz w:val="18"/>
          <w:szCs w:val="18"/>
          <w:lang w:val="en-US"/>
        </w:rPr>
        <w:tab/>
        <w:t>2021-08-10 09:27:36.239670000 +0200</w:t>
      </w:r>
    </w:p>
    <w:p w14:paraId="2CA989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-171,7 +171,7 @@</w:t>
      </w:r>
    </w:p>
    <w:p w14:paraId="7F0CC7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83CDF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24942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set16_fx( voice_factors_fx, 0, NB_SUBFR16k );</w:t>
      </w:r>
    </w:p>
    <w:p w14:paraId="0F89A5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set16_fx( hb_synth_fx, 0, output_frame );</w:t>
      </w:r>
    </w:p>
    <w:p w14:paraId="2E8C1C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set16_fx( hb_synth_fx, 0, L_FRAME48k );</w:t>
      </w:r>
    </w:p>
    <w:p w14:paraId="502E9E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hb_synth_fx_exp = 0;</w:t>
      </w:r>
    </w:p>
    <w:p w14:paraId="278F67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382A6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64669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-232,6 +232,20 @@</w:t>
      </w:r>
    </w:p>
    <w:p w14:paraId="564782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055AF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23E70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642D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if previous frame was HQ Core or TCX10, drop partial copy info and continue HQ Core/TCX10 concealment */</w:t>
      </w:r>
    </w:p>
    <w:p w14:paraId="4E29A5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st_fx-&gt;use_partial_copy &amp;&amp; ((sub(st_fx-&gt;last_core_fx, HQ_CORE) == 0) || (sub(st_fx-&gt;last_core_fx, TCX_10_CORE) == 0) || ((sub(st_fx-&gt;last_core_fx, TCX_20_CORE) == 0) &amp;&amp; getTcxonly(st_fx-&gt;last_total_brate_fx))) )</w:t>
      </w:r>
    </w:p>
    <w:p w14:paraId="2ECC8A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7F265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st_fx-&gt;bfi_fx = 1;</w:t>
      </w:r>
    </w:p>
    <w:p w14:paraId="292308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401409D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st_fx-&gt;codec_mode = st_fx-&gt;last_codec_mode;</w:t>
      </w:r>
    </w:p>
    <w:p w14:paraId="5BC95C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56F863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frameMode = FRAMEMODE_MISSING;</w:t>
      </w:r>
    </w:p>
    <w:p w14:paraId="120A59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229E9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st_fx-&gt;use_partial_copy = 0;</w:t>
      </w:r>
    </w:p>
    <w:p w14:paraId="0CE79B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C3982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st_fx-&gt;core_fx = st_fx-&gt;last_core_fx;</w:t>
      </w:r>
    </w:p>
    <w:p w14:paraId="354DE2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07E98F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2063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9C81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1EC2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Decoding</w:t>
      </w:r>
    </w:p>
    <w:p w14:paraId="451BDB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-833,8 +847,9 @@</w:t>
      </w:r>
    </w:p>
    <w:p w14:paraId="58D28D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EQ_16(st_fx-&gt;last_extl_fx, SWB_TBE) || EQ_16(st_fx-&gt;last_extl_fx, FB_TBE) ) &amp;&amp; EQ_16(st_fx-&gt;last_codec_mode, MODE2)  ) )</w:t>
      </w:r>
    </w:p>
    <w:p w14:paraId="207896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3AB0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GenTransition_fx( st_fx-&gt;syn_overlap_fx, st_fx-&gt;old_tbe_synth_fx, 2*NS2SA(st_fx-&gt;output_Fs_fx, DELAY_BWE_TOTAL_NS), hb_synth_fx,</w:t>
      </w:r>
    </w:p>
    <w:p w14:paraId="5F8512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st_fx-&gt;genSHBsynth_Hilbert_Mem_fx, st_fx-&gt;genSHBsynth_state_lsyn_filt_shb_local_fx, &amp;(st_fx-&gt;syn_dm_phase_fx),</w:t>
      </w:r>
    </w:p>
    <w:p w14:paraId="0F19F6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st_fx-&gt;output_Fs_fx, st_fx-&gt;int_3_over_2_tbemem_dec_fx, st_fx-&gt;rf_flag, st_fx-&gt;total_brate_fx );</w:t>
      </w:r>
    </w:p>
    <w:p w14:paraId="7218DA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st_fx-&gt;genSHBsynth_Hilbert_Mem_fx, st_fx-&gt;genSHBsynth_state_lsyn_filt_shb_local_fx, </w:t>
      </w:r>
    </w:p>
    <w:p w14:paraId="3E8945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st_fx-&gt;mem_resamp_HB_32k_fx,</w:t>
      </w:r>
    </w:p>
    <w:p w14:paraId="33379F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&amp;(st_fx-&gt;syn_dm_phase_fx), st_fx-&gt;output_Fs_fx, st_fx-&gt;int_3_over_2_tbemem_dec_fx, st_fx-&gt;rf_flag, st_fx-&gt;total_brate_fx );</w:t>
      </w:r>
    </w:p>
    <w:p w14:paraId="77E4AA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6BB5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hb_synth_fx_exp = st_fx-&gt;prev_Q_bwe_syn2;</w:t>
      </w:r>
    </w:p>
    <w:p w14:paraId="312294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16B593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26452-g21/c-code/lib_dec/evs_rtp_payload.c 26452-g30/c-code/lib_dec/evs_rtp_payload.c</w:t>
      </w:r>
    </w:p>
    <w:p w14:paraId="4EE60F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--- 26452-g21/c-code/lib_dec/evs_rtp_payload.c</w:t>
      </w:r>
      <w:r w:rsidRPr="00F96524">
        <w:rPr>
          <w:rFonts w:ascii="Courier New" w:hAnsi="Courier New" w:cs="Courier New"/>
          <w:noProof/>
          <w:sz w:val="18"/>
          <w:szCs w:val="18"/>
          <w:lang w:val="en-US"/>
        </w:rPr>
        <w:tab/>
        <w:t>1970-01-01 01:00:00.000000000 +0100</w:t>
      </w:r>
    </w:p>
    <w:p w14:paraId="6AEE47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+++ 26452-g30/c-code/lib_dec/evs_rtp_payload.c</w:t>
      </w:r>
      <w:r w:rsidRPr="00F96524">
        <w:rPr>
          <w:rFonts w:ascii="Courier New" w:hAnsi="Courier New" w:cs="Courier New"/>
          <w:noProof/>
          <w:sz w:val="18"/>
          <w:szCs w:val="18"/>
          <w:lang w:val="en-US"/>
        </w:rPr>
        <w:tab/>
        <w:t>2021-08-10 09:27:36.242664000 +0200</w:t>
      </w:r>
    </w:p>
    <w:p w14:paraId="5234CA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-0,0 +1,238 @@</w:t>
      </w:r>
    </w:p>
    <w:p w14:paraId="4E3AF3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69D94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Codec 3GPP TS26.452 Feb 1, 2019. Version 16.1.0</w:t>
      </w:r>
    </w:p>
    <w:p w14:paraId="264F3D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8F302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DC67F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&lt;assert.h&gt;</w:t>
      </w:r>
    </w:p>
    <w:p w14:paraId="331DBD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&lt;stdio.h&gt;</w:t>
      </w:r>
    </w:p>
    <w:p w14:paraId="16EAC9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"evs_rtp_payload.h"</w:t>
      </w:r>
    </w:p>
    <w:p w14:paraId="484BD5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4F18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evsPayload_unpackFrame_compact_amrWbIo(const char *payload, uint16_t payloadSizeBits, uint16_t iProtectedSize,</w:t>
      </w:r>
    </w:p>
    <w:p w14:paraId="155A2B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3F3CD4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i, iBit0;</w:t>
      </w:r>
    </w:p>
    <w:p w14:paraId="1B9E4E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d0, *frame = *framePtr;</w:t>
      </w:r>
    </w:p>
    <w:p w14:paraId="232930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ignore 3 bit CMR and padding bits for EVS AMR-WB IO */</w:t>
      </w:r>
    </w:p>
    <w:p w14:paraId="7E467F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(iProtectedSize == 2) { /* EVS AMR-WB IO 6.6 */</w:t>
      </w:r>
    </w:p>
    <w:p w14:paraId="71A128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*frameSizeInBits = payloadSizeBits - 4;</w:t>
      </w:r>
    </w:p>
    <w:p w14:paraId="4EA502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B5ADD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(iProtectedSize == 5) { /* EVS AMR-WB IO 8.85 */</w:t>
      </w:r>
    </w:p>
    <w:p w14:paraId="57F9D3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payloadSizeBits - 7;</w:t>
      </w:r>
    </w:p>
    <w:p w14:paraId="2634FE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A226B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7575B5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payloadSizeBits - 3;</w:t>
      </w:r>
    </w:p>
    <w:p w14:paraId="3FC38C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BE9BC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iBit0 = *frameSizeInBits + 3 - 1;</w:t>
      </w:r>
    </w:p>
    <w:p w14:paraId="60E743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d0 = (((unsigned char)payload[iBit0 / 8]) &gt;&gt; (7 - (iBit0 % 8))) &amp; 0x01;</w:t>
      </w:r>
    </w:p>
    <w:p w14:paraId="230EDF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frame[0] = (d0 &lt;&lt; 7) | ((payload[0] &amp; 0x1f) &lt;&lt; 2); /* d(1..5) */</w:t>
      </w:r>
    </w:p>
    <w:p w14:paraId="0C94D6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44F9CB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1; i != (payloadSizeBits + 7) / 8; ++i) {</w:t>
      </w:r>
    </w:p>
    <w:p w14:paraId="3E02D8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(*payload &amp; 0xc0) &gt;&gt; 6;</w:t>
      </w:r>
    </w:p>
    <w:p w14:paraId="0E4634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(*payload &amp; 0x3f) &lt;&lt; 2;</w:t>
      </w:r>
    </w:p>
    <w:p w14:paraId="365274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144C21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7A46A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assert(frame == *framePtr + (*frameSizeInBits + 7) / 8 - 1);</w:t>
      </w:r>
    </w:p>
    <w:p w14:paraId="099360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last payload byte contained d(0), clear it */</w:t>
      </w:r>
    </w:p>
    <w:p w14:paraId="75E4B3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(*framePtr)[*frameSizeInBits / 8] &amp;= ~(0x80 &gt;&gt; (*frameSizeInBits % 8));</w:t>
      </w:r>
    </w:p>
    <w:p w14:paraId="61BF00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7743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080D5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evsPayload_unpackFrame_compact_evsPrimary(const char *payload, uint16_t payloadSizeBits,</w:t>
      </w:r>
    </w:p>
    <w:p w14:paraId="29951A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583845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*framePtr = (unsigned char*)payload; /* no need to copy frame bytes */</w:t>
      </w:r>
    </w:p>
    <w:p w14:paraId="01BC17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payloadSizeBits;</w:t>
      </w:r>
    </w:p>
    <w:p w14:paraId="27EF7D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9BEAC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FA7A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E4875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evsPayload_unpackFrame_compact(const char *payload, uint16_t payloadSizeBits, uint16_t iProtectedSize,</w:t>
      </w:r>
    </w:p>
    <w:p w14:paraId="2CD694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uint16_t *frameTypeIndex,</w:t>
      </w:r>
    </w:p>
    <w:p w14:paraId="3EFEB2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4C11B4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(iProtectedSize == 1) { /* A.2.1.3 Special case for 56 bit payload size (EVS Primary or EVS AMR-WB IO SID) */</w:t>
      </w:r>
    </w:p>
    <w:p w14:paraId="5E347C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assert((payload[0] &amp; 0x80) == 0); /* AMR-WB IO SID has no compact format and therefore is handled outside this function */</w:t>
      </w:r>
    </w:p>
    <w:p w14:paraId="1E8DED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false;</w:t>
      </w:r>
    </w:p>
    <w:p w14:paraId="45D45F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0; /* PRIMARY_2800 */</w:t>
      </w:r>
    </w:p>
    <w:p w14:paraId="7F5196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01EB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7CA49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evsPayloadProtectedSizes_isAMRWB_IOmode[iProtectedSize];</w:t>
      </w:r>
    </w:p>
    <w:p w14:paraId="512F12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evsPayloadProtectedSizes_frameTypeIndex[iProtectedSize];</w:t>
      </w:r>
    </w:p>
    <w:p w14:paraId="15E997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D5C75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w:t>
      </w:r>
    </w:p>
    <w:p w14:paraId="1F0FB8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evsPayload_unpackFrame_compact_amrWbIo(payload, payloadSizeBits, iProtectedSize, framePtr, frameSizeInBits);</w:t>
      </w:r>
    </w:p>
    <w:p w14:paraId="39302F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8A24F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55DB3A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evsPayload_unpackFrame_compact_evsPrimary(payload, payloadSizeBits, framePtr, frameSizeInBits);</w:t>
      </w:r>
    </w:p>
    <w:p w14:paraId="566B4B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D45BB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73AB4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3BA1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evsPayload_unpackFrame(bool hf_only, const char *payload, uint16_t payloadSizeBytes, uint16_t frameIndex,</w:t>
      </w:r>
    </w:p>
    <w:p w14:paraId="14B21D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102B51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*frameSizeInBits) {</w:t>
      </w:r>
    </w:p>
    <w:p w14:paraId="68E42D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payloadSizeBits = payloadSizeBytes * 8;</w:t>
      </w:r>
    </w:p>
    <w:p w14:paraId="14B9C4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specialCaseIoSid = payloadSizeBits == 56 &amp;&amp; (payload[0] &amp; 0x80); /* A.2.1.3 Special case for 56 bit payload size */</w:t>
      </w:r>
    </w:p>
    <w:p w14:paraId="35A9D8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(!hf_only &amp;&amp; !specialCaseIoSid) { /* A.2.3.1 Default format handling */</w:t>
      </w:r>
    </w:p>
    <w:p w14:paraId="4FE7B5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i;</w:t>
      </w:r>
    </w:p>
    <w:p w14:paraId="073C57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0; i != sizeof(evsPayloadProtectedSizes) / sizeof(evsPayloadProtectedSizes)[0]; ++i) {</w:t>
      </w:r>
    </w:p>
    <w:p w14:paraId="30EE73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if (payloadSizeBits == evsPayloadProtectedSizes[i]) {</w:t>
      </w:r>
    </w:p>
    <w:p w14:paraId="46D979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assert(frameIndex == 0);</w:t>
      </w:r>
    </w:p>
    <w:p w14:paraId="201673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 false;</w:t>
      </w:r>
    </w:p>
    <w:p w14:paraId="185E71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true;</w:t>
      </w:r>
    </w:p>
    <w:p w14:paraId="7A476E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evsPayload_unpackFrame_compact(payload, payloadSizeBits, i, isAMRWB_IOmode, frameTypeIndex, framePtr, frameSizeInBits);</w:t>
      </w:r>
    </w:p>
    <w:p w14:paraId="215951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7A9CD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EA3C4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BACAD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 else: A.2.3.2 Header-Full-only format handling */</w:t>
      </w:r>
    </w:p>
    <w:p w14:paraId="4A93A6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evsHeaderFullPayload_unpackFrame(payload, payloadSizeBytes, frameIndex, isAMRWB_IOmode,</w:t>
      </w:r>
    </w:p>
    <w:p w14:paraId="1D5802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frameTypeIndex, qBit, framePtr, frameSizeInBits);</w:t>
      </w:r>
    </w:p>
    <w:p w14:paraId="54562E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9413E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706D7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void evsHeaderFullPayload_parseToc(uint8_t toc, bool *isAMRWB_IOmode, bool *frameFollowing, uint16_t *frameTypeIndex, bool *qBit, int32_t *bitrate) {</w:t>
      </w:r>
    </w:p>
    <w:p w14:paraId="4C922C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evsModeBit = (toc &amp; 0x20) != 0;</w:t>
      </w:r>
    </w:p>
    <w:p w14:paraId="1EBAEC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evsModeBit;</w:t>
      </w:r>
    </w:p>
    <w:p w14:paraId="0410CD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 (toc &amp; 0x40) != 0;</w:t>
      </w:r>
    </w:p>
    <w:p w14:paraId="13A325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toc &amp; 0x0f;</w:t>
      </w:r>
    </w:p>
    <w:p w14:paraId="74EFF7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(!*isAMRWB_IOmode) {</w:t>
      </w:r>
    </w:p>
    <w:p w14:paraId="34F526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true;  /* assume good q_bit for the unused EVS-mode bit */</w:t>
      </w:r>
    </w:p>
    <w:p w14:paraId="3BD23A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*bitrate = PRIMARYmode2rate[*frameTypeIndex];</w:t>
      </w:r>
    </w:p>
    <w:p w14:paraId="0B2BE5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1030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3E329E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(toc &amp; 0x10) != 0;</w:t>
      </w:r>
    </w:p>
    <w:p w14:paraId="370179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*bitrate = AMRWB_IOmode2rate[*frameTypeIndex];</w:t>
      </w:r>
    </w:p>
    <w:p w14:paraId="4E9C3B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AA6E6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FE1A9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F1E40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evsPayload_getFrameTypeFromSize(int16_t frameSizeBits, bool *isAMRWB_IOmode, uint16_t *frameTypeIndex) {</w:t>
      </w:r>
    </w:p>
    <w:p w14:paraId="669B132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int16_t i;</w:t>
      </w:r>
    </w:p>
    <w:p w14:paraId="663AB2C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int32_t rate = frameSizeBits * 50;</w:t>
      </w:r>
    </w:p>
    <w:p w14:paraId="74E986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(rate == 0) {</w:t>
      </w:r>
    </w:p>
    <w:p w14:paraId="3DE973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assert(0); /* VOIP_G192_RTP should not transmit empty frames */</w:t>
      </w:r>
    </w:p>
    <w:p w14:paraId="400D8E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 /* no information available */</w:t>
      </w:r>
    </w:p>
    <w:p w14:paraId="631F4E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30565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0; i &lt;= 9; ++i) {</w:t>
      </w:r>
    </w:p>
    <w:p w14:paraId="41161E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(rate == AMRWB_IOmode2rate[i]) {</w:t>
      </w:r>
    </w:p>
    <w:p w14:paraId="08A78D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true;</w:t>
      </w:r>
    </w:p>
    <w:p w14:paraId="1EEBBC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i;</w:t>
      </w:r>
    </w:p>
    <w:p w14:paraId="5499BE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292839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73A21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C2702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 = 0; i &lt;= 12; ++i) {</w:t>
      </w:r>
    </w:p>
    <w:p w14:paraId="5F8F63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(rate == PRIMARYmode2rate[i]) {</w:t>
      </w:r>
    </w:p>
    <w:p w14:paraId="1AFBC6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false;</w:t>
      </w:r>
    </w:p>
    <w:p w14:paraId="480CB4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i;</w:t>
      </w:r>
    </w:p>
    <w:p w14:paraId="2A6F59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0CD4F2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06426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D2972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3A1A9E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A32D9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BD388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evsHeaderFullPayload_unpackFrame(const char *payload, uint16_t payloadSizeBytes, uint16_t frameIndex,</w:t>
      </w:r>
    </w:p>
    <w:p w14:paraId="7D1DB5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77D8CF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 uint16_t *frameSizeInBits) {</w:t>
      </w:r>
    </w:p>
    <w:p w14:paraId="53A377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someIsAMRWB_IOmode, someFrameFollowing = true, someQBit;</w:t>
      </w:r>
    </w:p>
    <w:p w14:paraId="413646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someFrameTypeIndex, someFrameSizeInBits;</w:t>
      </w:r>
    </w:p>
    <w:p w14:paraId="5A4C29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int32_t bitrate;</w:t>
      </w:r>
    </w:p>
    <w:p w14:paraId="36E1C6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iFrame;</w:t>
      </w:r>
    </w:p>
    <w:p w14:paraId="0E827D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(payloadSizeBytes &lt; 1) {</w:t>
      </w:r>
    </w:p>
    <w:p w14:paraId="3F1F04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payload too small to parse ToC\n");</w:t>
      </w:r>
    </w:p>
    <w:p w14:paraId="23FE21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675870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DA73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skip CMR */</w:t>
      </w:r>
    </w:p>
    <w:p w14:paraId="4591A5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if (*payload &amp; 0x80) {</w:t>
      </w:r>
    </w:p>
    <w:p w14:paraId="7F75AF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60E806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--payloadSizeBytes;</w:t>
      </w:r>
    </w:p>
    <w:p w14:paraId="405401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1B7F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parse all ToC entries */</w:t>
      </w:r>
    </w:p>
    <w:p w14:paraId="3A0576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(unsigned char *)payload; /* no need to copy frame bytes */</w:t>
      </w:r>
    </w:p>
    <w:p w14:paraId="7EA4AF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(iFrame = 0; someFrameFollowing; ++iFrame) {</w:t>
      </w:r>
    </w:p>
    <w:p w14:paraId="0EF5E6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((int16_t)payloadSizeBytes &lt;= 0) {</w:t>
      </w:r>
    </w:p>
    <w:p w14:paraId="0A903A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payload too small\n");</w:t>
      </w:r>
    </w:p>
    <w:p w14:paraId="5A1147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63EABD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F6C43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(*payload &amp; 0x80) {</w:t>
      </w:r>
    </w:p>
    <w:p w14:paraId="376594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expected ToC, found CMR\n");</w:t>
      </w:r>
    </w:p>
    <w:p w14:paraId="4F07BB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76C32A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84EEC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evsHeaderFullPayload_parseToc(*payload, &amp;someIsAMRWB_IOmode, &amp;someFrameFollowing, &amp;someFrameTypeIndex, &amp;someQBit, &amp;bitrate);</w:t>
      </w:r>
    </w:p>
    <w:p w14:paraId="46C14F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(bitrate &lt; 0) {</w:t>
      </w:r>
    </w:p>
    <w:p w14:paraId="012569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unexpected frameTypeIndex in ToC\n");</w:t>
      </w:r>
    </w:p>
    <w:p w14:paraId="134E66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41AF58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E1F0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w:t>
      </w:r>
    </w:p>
    <w:p w14:paraId="3CCD0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w:t>
      </w:r>
    </w:p>
    <w:p w14:paraId="1FA5C8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someFrameSizeInBits = (uint16_t)(bitrate / 50);</w:t>
      </w:r>
    </w:p>
    <w:p w14:paraId="35FEC1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just keep/copy zero padding bits</w:t>
      </w:r>
    </w:p>
    <w:p w14:paraId="095F49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in case of AMRWB_IO_SID the STI bit and CMI bits following the SID_1k75 frame are also kept (A.2.2.1.3) */</w:t>
      </w:r>
    </w:p>
    <w:p w14:paraId="27925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payloadSizeBytes -= 1 + (someFrameSizeInBits + 7) / 8;</w:t>
      </w:r>
    </w:p>
    <w:p w14:paraId="352580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(iFrame &lt; frameIndex) {</w:t>
      </w:r>
    </w:p>
    <w:p w14:paraId="7AB31E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 (someFrameSizeInBits + 7) / 8;</w:t>
      </w:r>
    </w:p>
    <w:p w14:paraId="4496D0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(!someFrameFollowing) {</w:t>
      </w:r>
    </w:p>
    <w:p w14:paraId="68D8A7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expected ToC with F bit set\n");</w:t>
      </w:r>
    </w:p>
    <w:p w14:paraId="5AB1D4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732F3D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6678F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DEF88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(iFrame == frameIndex) {</w:t>
      </w:r>
    </w:p>
    <w:p w14:paraId="695A58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 someIsAMRWB_IOmode;</w:t>
      </w:r>
    </w:p>
    <w:p w14:paraId="4A14D8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*frameFollowing = someFrameFollowing;</w:t>
      </w:r>
    </w:p>
    <w:p w14:paraId="1CC354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*frameTypeIndex = someFrameTypeIndex;</w:t>
      </w:r>
    </w:p>
    <w:p w14:paraId="0C978C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someQBit;</w:t>
      </w:r>
    </w:p>
    <w:p w14:paraId="2CFB34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*frameSizeInBits = someFrameSizeInBits;</w:t>
      </w:r>
    </w:p>
    <w:p w14:paraId="3C0EE4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25321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((int16_t)payloadSizeBytes &lt; 0) {</w:t>
      </w:r>
    </w:p>
    <w:p w14:paraId="6A4599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"Error: payload too small for frame %u data\n", frameIndex);</w:t>
      </w:r>
    </w:p>
    <w:p w14:paraId="0B1736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false;</w:t>
      </w:r>
    </w:p>
    <w:p w14:paraId="14978A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AAB7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4610E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true;</w:t>
      </w:r>
    </w:p>
    <w:p w14:paraId="4A872F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F46AB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52993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EVS_RTPDUMP_DEPACKER_open(EVS_RTPDUMP_DEPACKER *self, FILE *file, bool hf_only) {</w:t>
      </w:r>
    </w:p>
    <w:p w14:paraId="771F0C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RTPDUMP_ERROR rtpdumpError;</w:t>
      </w:r>
    </w:p>
    <w:p w14:paraId="7D1D4E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self-&gt;hf_only = hf_only;</w:t>
      </w:r>
    </w:p>
    <w:p w14:paraId="685746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self-&gt;frameFollowing = false;</w:t>
      </w:r>
    </w:p>
    <w:p w14:paraId="77369E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rtpdumpError = RTPDUMP_OpenWithFileToRead(&amp;self-&gt;rtpdump, file);</w:t>
      </w:r>
    </w:p>
    <w:p w14:paraId="05636809"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if (rtpdumpError != RTPDUMP_NO_ERROR) {</w:t>
      </w:r>
    </w:p>
    <w:p w14:paraId="519ACB27"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return EVS_RTPDUMP_DEPACKER_RTPDUMP_ERROR;</w:t>
      </w:r>
    </w:p>
    <w:p w14:paraId="3A7085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9C2A7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EVS_RTPDUMP_DEPACKER_NO_ERROR;</w:t>
      </w:r>
    </w:p>
    <w:p w14:paraId="0BAD81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A4928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9FB9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EVS_RTPDUMP_DEPACKER_readNextFrame(</w:t>
      </w:r>
    </w:p>
    <w:p w14:paraId="21A7EB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 *self,</w:t>
      </w:r>
    </w:p>
    <w:p w14:paraId="41F41B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*rtpSequenceNumber,</w:t>
      </w:r>
    </w:p>
    <w:p w14:paraId="4CDFD26C"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uint32_t *rtpTimeStamp,</w:t>
      </w:r>
    </w:p>
    <w:p w14:paraId="41986116"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uint32_t *rcvTime_ms,</w:t>
      </w:r>
    </w:p>
    <w:p w14:paraId="0DD1596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*isAMRWB_IOmode,</w:t>
      </w:r>
    </w:p>
    <w:p w14:paraId="335F275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uint16_t *frameTypeIndex,</w:t>
      </w:r>
    </w:p>
    <w:p w14:paraId="647548E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*qBit,</w:t>
      </w:r>
    </w:p>
    <w:p w14:paraId="027A18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unsigned char **frame,</w:t>
      </w:r>
    </w:p>
    <w:p w14:paraId="20FFB1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*frameSizeBits)</w:t>
      </w:r>
    </w:p>
    <w:p w14:paraId="0C39F1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0542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next RTP packet from rtpdump */</w:t>
      </w:r>
    </w:p>
    <w:p w14:paraId="32D85F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(!self-&gt;frameFollowing) {</w:t>
      </w:r>
    </w:p>
    <w:p w14:paraId="31E286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RTPDUMP_ERROR rtpdumpError = RTPDUMP_ReadPacket(self-&gt;rtpdump, &amp;self-&gt;rtpPacket, &amp;self-&gt;timeoffset_ms);</w:t>
      </w:r>
    </w:p>
    <w:p w14:paraId="5A4699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(rtpdumpError == RTPDUMP_READ_ENDOFFILE) {</w:t>
      </w:r>
    </w:p>
    <w:p w14:paraId="61697A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EVS_RTPDUMP_DEPACKER_EOF;</w:t>
      </w:r>
    </w:p>
    <w:p w14:paraId="269551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620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(rtpdumpError != RTPDUMP_NO_ERROR) {</w:t>
      </w:r>
    </w:p>
    <w:p w14:paraId="51B862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EVS_RTPDUMP_DEPACKER_RTPDUMP_ERROR;</w:t>
      </w:r>
    </w:p>
    <w:p w14:paraId="29AEE5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5A2CC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self-&gt;frameIndex = 0;</w:t>
      </w:r>
    </w:p>
    <w:p w14:paraId="418EF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41D76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unpack next frame from RTP packet */</w:t>
      </w:r>
    </w:p>
    <w:p w14:paraId="1949F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(!evsPayload_unpackFrame(self-&gt;hf_only, self-&gt;rtpPacket.data + self-&gt;rtpPacket.headerSize,</w:t>
      </w:r>
    </w:p>
    <w:p w14:paraId="45DD93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self-&gt;rtpPacket.payloadSize, self-&gt;frameIndex,</w:t>
      </w:r>
    </w:p>
    <w:p w14:paraId="6066CA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isAMRWB_IOmode, &amp;self-&gt;frameFollowing, frameTypeIndex, qBit,</w:t>
      </w:r>
    </w:p>
    <w:p w14:paraId="6285B2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frame, frameSizeBits))</w:t>
      </w:r>
    </w:p>
    <w:p w14:paraId="3E23CF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CB98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EVS_RTPDUMP_DEPACKER_PAYLOAD_ERROR;</w:t>
      </w:r>
    </w:p>
    <w:p w14:paraId="63A8C0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BFD29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return frame */</w:t>
      </w:r>
    </w:p>
    <w:p w14:paraId="1A347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*rtpSequenceNumber = self-&gt;rtpPacket.sequenceNumber;</w:t>
      </w:r>
    </w:p>
    <w:p w14:paraId="69D7CA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*rtpTimeStamp = self-&gt;rtpPacket.timeStamp + self-&gt;frameIndex * 16000 / 50;</w:t>
      </w:r>
    </w:p>
    <w:p w14:paraId="1689FC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*rcvTime_ms = self-&gt;timeoffset_ms;</w:t>
      </w:r>
    </w:p>
    <w:p w14:paraId="469FB8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++self-&gt;frameIndex;</w:t>
      </w:r>
    </w:p>
    <w:p w14:paraId="787DE9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EVS_RTPDUMP_DEPACKER_NO_ERROR;</w:t>
      </w:r>
    </w:p>
    <w:p w14:paraId="1167FD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D67A0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B92A3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EVS_RTPDUMP_DEPACKER_close(EVS_RTPDUMP_DEPACKER *self) {</w:t>
      </w:r>
    </w:p>
    <w:p w14:paraId="738FFE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(!self) {</w:t>
      </w:r>
    </w:p>
    <w:p w14:paraId="763342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278C28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6E99A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RTPDUMP_Close(&amp;self-&gt;rtpdump, 0);</w:t>
      </w:r>
    </w:p>
    <w:p w14:paraId="0AD4F1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63FC4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26452-g21/c-code/lib_dec/evs_rtp_payload.h 26452-g30/c-code/lib_dec/evs_rtp_payload.h</w:t>
      </w:r>
    </w:p>
    <w:p w14:paraId="77505F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--- 26452-g21/c-code/lib_dec/evs_rtp_payload.h</w:t>
      </w:r>
      <w:r w:rsidRPr="00F96524">
        <w:rPr>
          <w:rFonts w:ascii="Courier New" w:hAnsi="Courier New" w:cs="Courier New"/>
          <w:noProof/>
          <w:sz w:val="18"/>
          <w:szCs w:val="18"/>
          <w:lang w:val="en-US"/>
        </w:rPr>
        <w:tab/>
        <w:t>1970-01-01 01:00:00.000000000 +0100</w:t>
      </w:r>
    </w:p>
    <w:p w14:paraId="61685C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+++ 26452-g30/c-code/lib_dec/evs_rtp_payload.h</w:t>
      </w:r>
      <w:r w:rsidRPr="00F96524">
        <w:rPr>
          <w:rFonts w:ascii="Courier New" w:hAnsi="Courier New" w:cs="Courier New"/>
          <w:noProof/>
          <w:sz w:val="18"/>
          <w:szCs w:val="18"/>
          <w:lang w:val="en-US"/>
        </w:rPr>
        <w:tab/>
        <w:t>2021-08-10 09:27:36.343658000 +0200</w:t>
      </w:r>
    </w:p>
    <w:p w14:paraId="7BA493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-0,0 +1,173 @@</w:t>
      </w:r>
    </w:p>
    <w:p w14:paraId="73AFBA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78483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Codec 3GPP TS26.452 Feb 1, 2019. Version 16.1.0</w:t>
      </w:r>
    </w:p>
    <w:p w14:paraId="71B91E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5D715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75100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+#pragma once</w:t>
      </w:r>
    </w:p>
    <w:p w14:paraId="499F4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&lt;stdbool.h&gt;</w:t>
      </w:r>
    </w:p>
    <w:p w14:paraId="7E67E6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&lt;stdint.h&gt;</w:t>
      </w:r>
    </w:p>
    <w:p w14:paraId="72F9A3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&lt;stdio.h&gt;</w:t>
      </w:r>
    </w:p>
    <w:p w14:paraId="6DF32B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"rtpdump.h"</w:t>
      </w:r>
    </w:p>
    <w:p w14:paraId="24E943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3D5DA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__cplusplus</w:t>
      </w:r>
    </w:p>
    <w:p w14:paraId="5E39AD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+extern "C" {</w:t>
      </w:r>
    </w:p>
    <w:p w14:paraId="65D3D5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0AB5DB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DA5EE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int32_t AMRWB_IOmode2rate[16] =</w:t>
      </w:r>
    </w:p>
    <w:p w14:paraId="61B19065"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w:t>
      </w:r>
    </w:p>
    <w:p w14:paraId="73FD64CE"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6600,    /* AMRWB_IO_6600 */</w:t>
      </w:r>
    </w:p>
    <w:p w14:paraId="5B11252D"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8850,    /* AMRWB_IO_8850 */</w:t>
      </w:r>
    </w:p>
    <w:p w14:paraId="3BCC106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12650,    /* AMRWB_IO_1265 */</w:t>
      </w:r>
    </w:p>
    <w:p w14:paraId="1E9D3BB2"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14250,    /* AMRWB_IO_1425 */</w:t>
      </w:r>
    </w:p>
    <w:p w14:paraId="1107E91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15850,    /* AMRWB_IO_1585 */</w:t>
      </w:r>
    </w:p>
    <w:p w14:paraId="7784FD00"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18250,    /* AMRWB_IO_1825 */</w:t>
      </w:r>
    </w:p>
    <w:p w14:paraId="43EAE24F"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19850,    /* AMRWB_IO_1985 */</w:t>
      </w:r>
    </w:p>
    <w:p w14:paraId="24F8CD8A"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23050,    /* AMRWB_IO_2305 */</w:t>
      </w:r>
    </w:p>
    <w:p w14:paraId="77F1DCA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23850,    /* AMRWB_IO_2385 */</w:t>
      </w:r>
    </w:p>
    <w:p w14:paraId="14AA00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1750,    /* AMRWB_IO_SID: SID_1k75 followed by STI bit and CMI bits (A.2.2.1.3) */</w:t>
      </w:r>
    </w:p>
    <w:p w14:paraId="58EF887B"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lastRenderedPageBreak/>
        <w:t>+  -1,    /* AMRWB_IO_FUT1 */</w:t>
      </w:r>
    </w:p>
    <w:p w14:paraId="7853B5FD"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AMRWB_IO_FUT2 */</w:t>
      </w:r>
    </w:p>
    <w:p w14:paraId="3E79ACE9"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AMRWB_IO_FUT3 */</w:t>
      </w:r>
    </w:p>
    <w:p w14:paraId="5CEB462D"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AMRWB_IO_FUT4 */</w:t>
      </w:r>
    </w:p>
    <w:p w14:paraId="48F01C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SPEECH_LOST    */</w:t>
      </w:r>
    </w:p>
    <w:p w14:paraId="3E9129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NO_DATA       */</w:t>
      </w:r>
    </w:p>
    <w:p w14:paraId="62022D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95C7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52594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int32_t PRIMARYmode2rate[16] =</w:t>
      </w:r>
    </w:p>
    <w:p w14:paraId="3DC620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4CA11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2800,   /* PRIMARY_2800 */</w:t>
      </w:r>
    </w:p>
    <w:p w14:paraId="071A0A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7200,   /* PRIMARY_7200 */</w:t>
      </w:r>
    </w:p>
    <w:p w14:paraId="0D218F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8000,   /* PRIMARY_8000 */</w:t>
      </w:r>
    </w:p>
    <w:p w14:paraId="5B812E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9600,   /* PRIMARY_9600 */</w:t>
      </w:r>
    </w:p>
    <w:p w14:paraId="05DC94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13200,   /* PRIMARY_13200 */</w:t>
      </w:r>
    </w:p>
    <w:p w14:paraId="7A438A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16400,   /* PRIMARY_16400 */</w:t>
      </w:r>
    </w:p>
    <w:p w14:paraId="0C1E86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24400,   /* PRIMARY_24400 */</w:t>
      </w:r>
    </w:p>
    <w:p w14:paraId="0A2112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32000,   /* PRIMARY_32000 */</w:t>
      </w:r>
    </w:p>
    <w:p w14:paraId="31E1FE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48000,   /* PRIMARY_48000 */</w:t>
      </w:r>
    </w:p>
    <w:p w14:paraId="45E3B9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64000,   /* PRIMARY_64000 */</w:t>
      </w:r>
    </w:p>
    <w:p w14:paraId="4C557A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96000,   /* PRIMARY_96000 */</w:t>
      </w:r>
    </w:p>
    <w:p w14:paraId="064E59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128000,   /* PRIMARY_128000 */</w:t>
      </w:r>
    </w:p>
    <w:p w14:paraId="06C16D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2400,   /* PRIMARY_SID */</w:t>
      </w:r>
    </w:p>
    <w:p w14:paraId="45A3A4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   /* PRIMARY_FUT1 */</w:t>
      </w:r>
    </w:p>
    <w:p w14:paraId="31D83C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SPEECH_LOST */</w:t>
      </w:r>
    </w:p>
    <w:p w14:paraId="4F871E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NO_DATA */</w:t>
      </w:r>
    </w:p>
    <w:p w14:paraId="0DB342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111D7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4728B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uint16_t evsPayloadProtectedSizes[22] = {</w:t>
      </w:r>
    </w:p>
    <w:p w14:paraId="094E0A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w:t>
      </w:r>
    </w:p>
    <w:p w14:paraId="11F4DB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56,</w:t>
      </w:r>
    </w:p>
    <w:p w14:paraId="799422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136,</w:t>
      </w:r>
    </w:p>
    <w:p w14:paraId="42F67A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144,</w:t>
      </w:r>
    </w:p>
    <w:p w14:paraId="04B58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160,</w:t>
      </w:r>
    </w:p>
    <w:p w14:paraId="431A96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184,</w:t>
      </w:r>
    </w:p>
    <w:p w14:paraId="6E1CF2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192,</w:t>
      </w:r>
    </w:p>
    <w:p w14:paraId="679DF0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w:t>
      </w:r>
    </w:p>
    <w:p w14:paraId="3117FE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w:t>
      </w:r>
    </w:p>
    <w:p w14:paraId="0098E5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288,</w:t>
      </w:r>
    </w:p>
    <w:p w14:paraId="04A2DC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320,</w:t>
      </w:r>
    </w:p>
    <w:p w14:paraId="76F3CB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328,</w:t>
      </w:r>
    </w:p>
    <w:p w14:paraId="01D53D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368,</w:t>
      </w:r>
    </w:p>
    <w:p w14:paraId="6CA308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400,</w:t>
      </w:r>
    </w:p>
    <w:p w14:paraId="459621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464,</w:t>
      </w:r>
    </w:p>
    <w:p w14:paraId="2BA07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480,</w:t>
      </w:r>
    </w:p>
    <w:p w14:paraId="45EF4B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488,</w:t>
      </w:r>
    </w:p>
    <w:p w14:paraId="08275B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640,</w:t>
      </w:r>
    </w:p>
    <w:p w14:paraId="68DDCC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960,</w:t>
      </w:r>
    </w:p>
    <w:p w14:paraId="200AB4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1280,</w:t>
      </w:r>
    </w:p>
    <w:p w14:paraId="55B892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1920,</w:t>
      </w:r>
    </w:p>
    <w:p w14:paraId="24E322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2560</w:t>
      </w:r>
    </w:p>
    <w:p w14:paraId="38B046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D98C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9AF2A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bool evsPayloadProtectedSizes_isAMRWB_IOmode[22] = {</w:t>
      </w:r>
    </w:p>
    <w:p w14:paraId="600A59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0819AC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Special case (see clause A.2.1.3) */</w:t>
      </w:r>
    </w:p>
    <w:p w14:paraId="5C06C1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A31E9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37DEA2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72FCF2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6CF856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0E2249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5463AF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0F45EE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8E636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2CBE0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6273C9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0F0A4D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195874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717C9B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w:t>
      </w:r>
    </w:p>
    <w:p w14:paraId="5458A4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0,</w:t>
      </w:r>
    </w:p>
    <w:p w14:paraId="67A4BB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35BAE6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5E2719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1D0DE4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38FBBF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w:t>
      </w:r>
    </w:p>
    <w:p w14:paraId="2CE7C8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2F7CF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7CD0C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const uint16_t evsPayloadProtectedSizes_frameTypeIndex[22] = {</w:t>
      </w:r>
    </w:p>
    <w:p w14:paraId="6069C6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 /* PRIMARY_SID */</w:t>
      </w:r>
    </w:p>
    <w:p w14:paraId="54E41F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 /* Special case (see clause A.2.1.3) */</w:t>
      </w:r>
    </w:p>
    <w:p w14:paraId="4E86833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0, /* AMRWB_IO_6600 */</w:t>
      </w:r>
    </w:p>
    <w:p w14:paraId="1963C51F"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PRIMARY_7200 */</w:t>
      </w:r>
    </w:p>
    <w:p w14:paraId="238DF355"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 /* PRIMARY_8000 */</w:t>
      </w:r>
    </w:p>
    <w:p w14:paraId="17BCB8C8"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1, /* AMRWB_IO_8850 */</w:t>
      </w:r>
    </w:p>
    <w:p w14:paraId="3E098D46"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3, /* PRIMARY_9600 */</w:t>
      </w:r>
    </w:p>
    <w:p w14:paraId="0F7D8E40"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 /* AMRWB_IO_1265 */</w:t>
      </w:r>
    </w:p>
    <w:p w14:paraId="5EC6DC3A"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4, /* PRIMARY_13200 */</w:t>
      </w:r>
    </w:p>
    <w:p w14:paraId="0DFB990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3, /* AMRWB_IO_1425 */</w:t>
      </w:r>
    </w:p>
    <w:p w14:paraId="08297F7A"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4, /* AMRWB_IO_1585 */</w:t>
      </w:r>
    </w:p>
    <w:p w14:paraId="3B0C231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5, /* PRIMARY_16400 */</w:t>
      </w:r>
    </w:p>
    <w:p w14:paraId="5BAA2269"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5, /* AMRWB_IO_1825 */</w:t>
      </w:r>
    </w:p>
    <w:p w14:paraId="28F6EAD1"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6, /* AMRWB_IO_1985 */</w:t>
      </w:r>
    </w:p>
    <w:p w14:paraId="239B1125"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7, /* AMRWB_IO_2305 */</w:t>
      </w:r>
    </w:p>
    <w:p w14:paraId="0EED7B48"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8, /* AMRWB_IO_2385 */</w:t>
      </w:r>
    </w:p>
    <w:p w14:paraId="479F2D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 /* PRIMARY_24400 */</w:t>
      </w:r>
    </w:p>
    <w:p w14:paraId="40A292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 /* PRIMARY_32000 */</w:t>
      </w:r>
    </w:p>
    <w:p w14:paraId="37ED28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8, /* PRIMARY_48000 */</w:t>
      </w:r>
    </w:p>
    <w:p w14:paraId="20416D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 /* PRIMARY_64000 */</w:t>
      </w:r>
    </w:p>
    <w:p w14:paraId="090705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 /* PRIMARY_96000 */</w:t>
      </w:r>
    </w:p>
    <w:p w14:paraId="6D6661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  /* PRIMARY_128000 */</w:t>
      </w:r>
    </w:p>
    <w:p w14:paraId="0BC505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80EF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D7E2B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evsPayload_unpackFrame(bool hf_only, const char *payload, uint16_t payloadSizeBytes, uint16_t frameIndex,</w:t>
      </w:r>
    </w:p>
    <w:p w14:paraId="3C614F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7C2EDB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**framePtr, uint16_t *frameSizeBits);</w:t>
      </w:r>
    </w:p>
    <w:p w14:paraId="2CA9D3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A349A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evsPayload_getFrameTypeFromSize(int16_t frameSizeBits, bool *isAMRWB_IOmode, uint16_t *frameTypeIndex);</w:t>
      </w:r>
    </w:p>
    <w:p w14:paraId="1F067B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6BCBF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+bool evsHeaderFullPayload_unpackFrame(const char *payload, uint16_t payloadSizeBytes, uint16_t frameIndex,</w:t>
      </w:r>
    </w:p>
    <w:p w14:paraId="221447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 bool *frameFollowing, uint16_t *frameTypeIndex, bool *qBit,</w:t>
      </w:r>
    </w:p>
    <w:p w14:paraId="7F130E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**frame, uint16_t *frameSizeBits);</w:t>
      </w:r>
    </w:p>
    <w:p w14:paraId="1930DF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2E837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w:t>
      </w:r>
    </w:p>
    <w:p w14:paraId="2194DA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RTPDUMP_HANDLE rtpdump;</w:t>
      </w:r>
    </w:p>
    <w:p w14:paraId="667EB1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hf_only;</w:t>
      </w:r>
    </w:p>
    <w:p w14:paraId="255ACE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 rtpPacket;</w:t>
      </w:r>
    </w:p>
    <w:p w14:paraId="27C17B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timeoffset_ms;</w:t>
      </w:r>
    </w:p>
    <w:p w14:paraId="44B6F3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frameIndex;</w:t>
      </w:r>
    </w:p>
    <w:p w14:paraId="39B531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frameFollowing;</w:t>
      </w:r>
    </w:p>
    <w:p w14:paraId="773731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w:t>
      </w:r>
    </w:p>
    <w:p w14:paraId="1B7C10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191ED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enum {</w:t>
      </w:r>
    </w:p>
    <w:p w14:paraId="5655AE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EVS_RTPDUMP_DEPACKER_NO_ERROR = 0,</w:t>
      </w:r>
    </w:p>
    <w:p w14:paraId="30161D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EVS_RTPDUMP_DEPACKER_EOF = -1,</w:t>
      </w:r>
    </w:p>
    <w:p w14:paraId="5B687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EVS_RTPDUMP_DEPACKER_RTPDUMP_ERROR = 1,</w:t>
      </w:r>
    </w:p>
    <w:p w14:paraId="50F7A7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EVS_RTPDUMP_DEPACKER_PAYLOAD_ERROR</w:t>
      </w:r>
    </w:p>
    <w:p w14:paraId="47EAA4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EVS_RTPDUMP_DEPACKER_ERROR;</w:t>
      </w:r>
    </w:p>
    <w:p w14:paraId="0FABF3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2AE53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EVS_RTPDUMP_DEPACKER_open(EVS_RTPDUMP_DEPACKER *self, FILE *file, bool hf_only);</w:t>
      </w:r>
    </w:p>
    <w:p w14:paraId="04B926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E034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+EVS_RTPDUMP_DEPACKER_ERROR EVS_RTPDUMP_DEPACKER_readNextFrame(</w:t>
      </w:r>
    </w:p>
    <w:p w14:paraId="6FCCB2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 *self,</w:t>
      </w:r>
    </w:p>
    <w:p w14:paraId="1AE8AA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*rtpSequenceNumber,</w:t>
      </w:r>
    </w:p>
    <w:p w14:paraId="6AD2539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uint32_t *rtpTimeStamp,</w:t>
      </w:r>
    </w:p>
    <w:p w14:paraId="21DD2E1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lastRenderedPageBreak/>
        <w:t>+    uint32_t *rcvTime_ms,</w:t>
      </w:r>
    </w:p>
    <w:p w14:paraId="3D3DA2E3"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*isAMRWB_IOmode,</w:t>
      </w:r>
    </w:p>
    <w:p w14:paraId="009EAE5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uint16_t *frameTypeIndex,</w:t>
      </w:r>
    </w:p>
    <w:p w14:paraId="62930B3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bool *qBit,</w:t>
      </w:r>
    </w:p>
    <w:p w14:paraId="3E21D4A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unsigned char **frame,</w:t>
      </w:r>
    </w:p>
    <w:p w14:paraId="32E8259F"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uint16_t *frameSizeBits);</w:t>
      </w:r>
    </w:p>
    <w:p w14:paraId="0EF81084"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w:t>
      </w:r>
    </w:p>
    <w:p w14:paraId="5D9E63E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+void EVS_RTPDUMP_DEPACKER_close(EVS_RTPDUMP_DEPACKER *self);</w:t>
      </w:r>
    </w:p>
    <w:p w14:paraId="206C825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w:t>
      </w:r>
    </w:p>
    <w:p w14:paraId="7DD13E7C"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+#ifdef __cplusplus</w:t>
      </w:r>
    </w:p>
    <w:p w14:paraId="5F57170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w:t>
      </w:r>
    </w:p>
    <w:p w14:paraId="2B1C3F3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+#endif</w:t>
      </w:r>
    </w:p>
    <w:p w14:paraId="75B2E81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diff -rwNBu 26452-g21/c-code/lib_dec/fd_cng_dec.c 26452-g30/c-code/lib_dec/fd_cng_dec.c</w:t>
      </w:r>
    </w:p>
    <w:p w14:paraId="6B7FA26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--- 26452-g21/c-code/lib_dec/fd_cng_dec.c</w:t>
      </w:r>
      <w:r w:rsidRPr="00F96524">
        <w:rPr>
          <w:rFonts w:ascii="Courier New" w:hAnsi="Courier New" w:cs="Courier New"/>
          <w:noProof/>
          <w:sz w:val="18"/>
          <w:szCs w:val="18"/>
          <w:lang w:val="fr-FR"/>
        </w:rPr>
        <w:tab/>
        <w:t>2021-08-02 16:40:06.000000000 +0200</w:t>
      </w:r>
    </w:p>
    <w:p w14:paraId="1A85819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+++ 26452-g30/c-code/lib_dec/fd_cng_dec.c</w:t>
      </w:r>
      <w:r w:rsidRPr="00F96524">
        <w:rPr>
          <w:rFonts w:ascii="Courier New" w:hAnsi="Courier New" w:cs="Courier New"/>
          <w:noProof/>
          <w:sz w:val="18"/>
          <w:szCs w:val="18"/>
          <w:lang w:val="fr-FR"/>
        </w:rPr>
        <w:tab/>
        <w:t>2021-08-10 09:27:36.347658000 +0200</w:t>
      </w:r>
    </w:p>
    <w:p w14:paraId="0EC843D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-111,6 +111,10 @@</w:t>
      </w:r>
    </w:p>
    <w:p w14:paraId="33DE3584"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set16_fx( hs-&gt;msLogPeriodog, 0, NPART_SHAPING );</w:t>
      </w:r>
    </w:p>
    <w:p w14:paraId="6EB7D03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set16_fx( hs-&gt;msLogNoiseEst, 0, NPART_SHAPING );</w:t>
      </w:r>
    </w:p>
    <w:p w14:paraId="1CBB777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5EE3E8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set16_fx( hs-&gt;psize_shaping, 0, NPART_SHAPING );</w:t>
      </w:r>
    </w:p>
    <w:p w14:paraId="685C4F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85053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hs-&gt;nFFTpart_shaping = 0;</w:t>
      </w:r>
    </w:p>
    <w:p w14:paraId="7CA7CE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ABA6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1F6E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0;</w:t>
      </w:r>
    </w:p>
    <w:p w14:paraId="00CC70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E0147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26452-g21/c-code/lib_dec/init_dec_fx.c 26452-g30/c-code/lib_dec/init_dec_fx.c</w:t>
      </w:r>
    </w:p>
    <w:p w14:paraId="522BA31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--- 26452-g21/c-code/lib_dec/init_dec_fx.c</w:t>
      </w:r>
      <w:r w:rsidRPr="00F96524">
        <w:rPr>
          <w:rFonts w:ascii="Courier New" w:hAnsi="Courier New" w:cs="Courier New"/>
          <w:noProof/>
          <w:sz w:val="18"/>
          <w:szCs w:val="18"/>
          <w:lang w:val="fr-FR"/>
        </w:rPr>
        <w:tab/>
        <w:t>2021-08-02 16:39:53.000000000 +0200</w:t>
      </w:r>
    </w:p>
    <w:p w14:paraId="6F1D849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+++ 26452-g30/c-code/lib_dec/init_dec_fx.c</w:t>
      </w:r>
      <w:r w:rsidRPr="00F96524">
        <w:rPr>
          <w:rFonts w:ascii="Courier New" w:hAnsi="Courier New" w:cs="Courier New"/>
          <w:noProof/>
          <w:sz w:val="18"/>
          <w:szCs w:val="18"/>
          <w:lang w:val="fr-FR"/>
        </w:rPr>
        <w:tab/>
        <w:t>2021-08-10 09:27:36.025673000 +0200</w:t>
      </w:r>
    </w:p>
    <w:p w14:paraId="5A73CA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-216,7 +216,7 @@</w:t>
      </w:r>
    </w:p>
    <w:p w14:paraId="27304F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36BE3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st_fx-&gt;seed_fx = RANDOM_INITSEED;</w:t>
      </w:r>
    </w:p>
    <w:p w14:paraId="5D14C2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08632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st_fx-&gt;nbLostCmpt = 1;</w:t>
      </w:r>
    </w:p>
    <w:p w14:paraId="373DA2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st_fx-&gt;nbLostCmpt = 0;</w:t>
      </w:r>
    </w:p>
    <w:p w14:paraId="527EE8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9A1AE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st_fx-&gt;decision_hyst_fx = 0;</w:t>
      </w:r>
    </w:p>
    <w:p w14:paraId="7A9E32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1FB07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26452-g21/c-code/lib_dec/io_dec_fx.c 26452-g30/c-code/lib_dec/io_dec_fx.c</w:t>
      </w:r>
    </w:p>
    <w:p w14:paraId="365BF80B"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--- 26452-g21/c-code/lib_dec/io_dec_fx.c</w:t>
      </w:r>
      <w:r w:rsidRPr="00F96524">
        <w:rPr>
          <w:rFonts w:ascii="Courier New" w:hAnsi="Courier New" w:cs="Courier New"/>
          <w:noProof/>
          <w:sz w:val="18"/>
          <w:szCs w:val="18"/>
          <w:lang w:val="it-IT"/>
        </w:rPr>
        <w:tab/>
        <w:t>2021-08-02 16:39:51.000000000 +0200</w:t>
      </w:r>
    </w:p>
    <w:p w14:paraId="01479478" w14:textId="77777777" w:rsidR="00F96524" w:rsidRPr="00F96524" w:rsidRDefault="00F96524" w:rsidP="00F96524">
      <w:pPr>
        <w:contextualSpacing/>
        <w:rPr>
          <w:rFonts w:ascii="Courier New" w:hAnsi="Courier New" w:cs="Courier New"/>
          <w:noProof/>
          <w:sz w:val="18"/>
          <w:szCs w:val="18"/>
          <w:lang w:val="it-IT"/>
        </w:rPr>
      </w:pPr>
      <w:r w:rsidRPr="00F96524">
        <w:rPr>
          <w:rFonts w:ascii="Courier New" w:hAnsi="Courier New" w:cs="Courier New"/>
          <w:noProof/>
          <w:sz w:val="18"/>
          <w:szCs w:val="18"/>
          <w:lang w:val="it-IT"/>
        </w:rPr>
        <w:t>+++ 26452-g30/c-code/lib_dec/io_dec_fx.c</w:t>
      </w:r>
      <w:r w:rsidRPr="00F96524">
        <w:rPr>
          <w:rFonts w:ascii="Courier New" w:hAnsi="Courier New" w:cs="Courier New"/>
          <w:noProof/>
          <w:sz w:val="18"/>
          <w:szCs w:val="18"/>
          <w:lang w:val="it-IT"/>
        </w:rPr>
        <w:tab/>
        <w:t>2021-08-10 09:27:36.257667000 +0200</w:t>
      </w:r>
    </w:p>
    <w:p w14:paraId="321764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-102,6 +102,21 @@</w:t>
      </w:r>
    </w:p>
    <w:p w14:paraId="466D24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42A55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st_fx-&gt;Opt_VOIP_fx = 1;</w:t>
      </w:r>
    </w:p>
    <w:p w14:paraId="4711BE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ED8D9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st_fx-&gt;bitstreamformat = VOIP_G192_RTP;</w:t>
      </w:r>
    </w:p>
    <w:p w14:paraId="301C41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 += 1;</w:t>
      </w:r>
    </w:p>
    <w:p w14:paraId="470091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BE0F6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 strcmp( to_upper(argv[i]), "-VOIP_HF_ONLY=0") == 0)</w:t>
      </w:r>
    </w:p>
    <w:p w14:paraId="006DEF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9A9E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st_fx-&gt;Opt_VOIP_fx = 1;</w:t>
      </w:r>
    </w:p>
    <w:p w14:paraId="0AB33C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st_fx-&gt;bitstreamformat = VOIP_RTPDUMP;</w:t>
      </w:r>
    </w:p>
    <w:p w14:paraId="191D49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st_fx-&gt;sdp_hf_only = 0;</w:t>
      </w:r>
    </w:p>
    <w:p w14:paraId="1395B4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 += 1;</w:t>
      </w:r>
    </w:p>
    <w:p w14:paraId="7129E8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D6A7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 strcmp( to_upper(argv[i]), "-VOIP_HF_ONLY=1") == 0)</w:t>
      </w:r>
    </w:p>
    <w:p w14:paraId="18F454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49A9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st_fx-&gt;Opt_VOIP_fx = 1;</w:t>
      </w:r>
    </w:p>
    <w:p w14:paraId="54EA1D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st_fx-&gt;bitstreamformat = VOIP_RTPDUMP;</w:t>
      </w:r>
    </w:p>
    <w:p w14:paraId="346C08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st_fx-&gt;sdp_hf_only = 1;</w:t>
      </w:r>
    </w:p>
    <w:p w14:paraId="2F969E15"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da-DK"/>
        </w:rPr>
        <w:t>i += 1;</w:t>
      </w:r>
    </w:p>
    <w:p w14:paraId="403B6A6A"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xml:space="preserve">         }</w:t>
      </w:r>
    </w:p>
    <w:p w14:paraId="426E35BB"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xml:space="preserve"> #ifdef SUPPORT_JBM_TRACEFILE</w:t>
      </w:r>
    </w:p>
    <w:p w14:paraId="19101CE1"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-400,27 +415,34 @@</w:t>
      </w:r>
    </w:p>
    <w:p w14:paraId="1A30A4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da-DK"/>
        </w:rPr>
        <w:t xml:space="preserve">     </w:t>
      </w:r>
      <w:r w:rsidRPr="00F96524">
        <w:rPr>
          <w:rFonts w:ascii="Courier New" w:hAnsi="Courier New" w:cs="Courier New"/>
          <w:noProof/>
          <w:sz w:val="18"/>
          <w:szCs w:val="18"/>
          <w:lang w:val="en-US"/>
        </w:rPr>
        <w:t>fprintf(stdout,"Mandatory parameters:\n");</w:t>
      </w:r>
    </w:p>
    <w:p w14:paraId="571CF4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fprintf(stdout,"---------------------\n");</w:t>
      </w:r>
    </w:p>
    <w:p w14:paraId="0CCA44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fprintf(stdout,"Fs                : Output sampling rate in kHz (8, 16, 32 or 48)\n");</w:t>
      </w:r>
    </w:p>
    <w:p w14:paraId="46C2FB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fprintf(stdout,"bitstream_file    : Input bitstream filename or RTP packet filename (in VOIP mode)\n");</w:t>
      </w:r>
    </w:p>
    <w:p w14:paraId="412A1D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fprintf(stdout,"output_file       : Output speech filename \n\n");</w:t>
      </w:r>
    </w:p>
    <w:p w14:paraId="07AE13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"bitstream_file     : Input bitstream filename (*.192) or RTP packet filename (in VOIP mode)\n");</w:t>
      </w:r>
    </w:p>
    <w:p w14:paraId="3C30D7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"output_file        : Output audio filename (*.8k, *.16k, *.32k, *.48k)\n\n");</w:t>
      </w:r>
    </w:p>
    <w:p w14:paraId="38CDC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D05C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fprintf(stdout,"Options:\n");</w:t>
      </w:r>
    </w:p>
    <w:p w14:paraId="7C7E99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fprintf(stdout,"--------\n");</w:t>
      </w:r>
    </w:p>
    <w:p w14:paraId="1FDC5D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            : VOIP mode,\n");</w:t>
      </w:r>
    </w:p>
    <w:p w14:paraId="63FAA9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251C6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              : VoIP mode: RTP in G192\n");</w:t>
      </w:r>
    </w:p>
    <w:p w14:paraId="3632C4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"-VOIP_hf_only=0    : VoIP mode: EVS RTP Payload Format hf_only=0 in rtpdump\n");</w:t>
      </w:r>
    </w:p>
    <w:p w14:paraId="54A5AA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"-VOIP_hf_only=1    : VoIP mode: EVS RTP Payload Format hf_only=1 in rtpdump\n");</w:t>
      </w:r>
    </w:p>
    <w:p w14:paraId="728E30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decoder may read rtpdump files containing TS26.445 Annex A.2.2\n");</w:t>
      </w:r>
    </w:p>
    <w:p w14:paraId="53E3DF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EVS RTP Payload Format. The SDP parameter hf_only is required.\n");</w:t>
      </w:r>
    </w:p>
    <w:p w14:paraId="6803C8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Reading RFC4867 AMR/AMR-WB RTP payload format is not supported.\n");</w:t>
      </w:r>
    </w:p>
    <w:p w14:paraId="7437D9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#ifdef SUPPORT_JBM_TRACEFILE</w:t>
      </w:r>
    </w:p>
    <w:p w14:paraId="1DA255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"-Tracefile TF    : Generate trace file named TF,\n");</w:t>
      </w:r>
    </w:p>
    <w:p w14:paraId="77AEA1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"-Tracefile TF      : VoIP mode: Generate trace file named TF\n");</w:t>
      </w:r>
    </w:p>
    <w:p w14:paraId="017B0A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#endif</w:t>
      </w:r>
    </w:p>
    <w:p w14:paraId="685E3E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"-no_delay_cmp    : Turn off delay compensation\n");</w:t>
      </w:r>
    </w:p>
    <w:p w14:paraId="0289B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"-fec_cfg_file    : Optimal channel aware configuration computed by the JBM   \n");</w:t>
      </w:r>
    </w:p>
    <w:p w14:paraId="78B2E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"-fec_cfg_file RF   : VoIP mode: Optimal channel aware configuration computed by the JBM\n");</w:t>
      </w:r>
    </w:p>
    <w:p w14:paraId="0239FB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as described in Section 6.3.1 of TS26.448. The output is \n");</w:t>
      </w:r>
    </w:p>
    <w:p w14:paraId="057450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written into a .txt file. Each line contains the FER indicator \n");</w:t>
      </w:r>
    </w:p>
    <w:p w14:paraId="5A3E37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written into a file named RF. Each line contains the FER indicator\n");</w:t>
      </w:r>
    </w:p>
    <w:p w14:paraId="1FDB42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(HI|LO) and optimal FEC offset. \n");</w:t>
      </w:r>
    </w:p>
    <w:p w14:paraId="399112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D6CED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"-mime            : Mime input bitstream file format\n");</w:t>
      </w:r>
    </w:p>
    <w:p w14:paraId="26F0B2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decoder reads both TS26.445 Annex.2.6 and RFC4867 Mime Storage Format,\n");</w:t>
      </w:r>
    </w:p>
    <w:p w14:paraId="7AFA00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magic word in the mime input file is used to determine the format.\n");</w:t>
      </w:r>
    </w:p>
    <w:p w14:paraId="63E58C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input bitstream file format is G.192\n");</w:t>
      </w:r>
    </w:p>
    <w:p w14:paraId="784BC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"-no_delay_cmp      : Turn off delay compensation\n");</w:t>
      </w:r>
    </w:p>
    <w:p w14:paraId="0F5ED3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"-mime              : Mime bitstream file format\n");</w:t>
      </w:r>
    </w:p>
    <w:p w14:paraId="43E43E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decoder may read both TS26.445 Annex A.2.6 and RFC4867 Mime Storage\n");</w:t>
      </w:r>
    </w:p>
    <w:p w14:paraId="264FB0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Format files, the magic word in the mime file is used to determine\n");</w:t>
      </w:r>
    </w:p>
    <w:p w14:paraId="5A29FF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which of the two supported formats is in use.\n");</w:t>
      </w:r>
    </w:p>
    <w:p w14:paraId="182FB0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bitstream file format is G.192\n");</w:t>
      </w:r>
    </w:p>
    <w:p w14:paraId="788588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"-q               : Quiet mode, no frame counter\n");</w:t>
      </w:r>
    </w:p>
    <w:p w14:paraId="35C824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is OFF\n");</w:t>
      </w:r>
    </w:p>
    <w:p w14:paraId="5A3BF0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is deactivated\n");</w:t>
      </w:r>
    </w:p>
    <w:p w14:paraId="487AEF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w:t>
      </w:r>
    </w:p>
    <w:p w14:paraId="2F47CD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exit(-1);</w:t>
      </w:r>
    </w:p>
    <w:p w14:paraId="709721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EAF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26452-g21/c-code/lib_dec/jbm_jb4sb.h 26452-g30/c-code/lib_dec/jbm_jb4sb.h</w:t>
      </w:r>
    </w:p>
    <w:p w14:paraId="00A13D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--- 26452-g21/c-code/lib_dec/jbm_jb4sb.h</w:t>
      </w:r>
      <w:r w:rsidRPr="00F96524">
        <w:rPr>
          <w:rFonts w:ascii="Courier New" w:hAnsi="Courier New" w:cs="Courier New"/>
          <w:noProof/>
          <w:sz w:val="18"/>
          <w:szCs w:val="18"/>
          <w:lang w:val="en-US"/>
        </w:rPr>
        <w:tab/>
        <w:t>2021-08-02 16:40:09.000000000 +0200</w:t>
      </w:r>
    </w:p>
    <w:p w14:paraId="44D0ED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+++ 26452-g30/c-code/lib_dec/jbm_jb4sb.h</w:t>
      </w:r>
      <w:r w:rsidRPr="00F96524">
        <w:rPr>
          <w:rFonts w:ascii="Courier New" w:hAnsi="Courier New" w:cs="Courier New"/>
          <w:noProof/>
          <w:sz w:val="18"/>
          <w:szCs w:val="18"/>
          <w:lang w:val="en-US"/>
        </w:rPr>
        <w:tab/>
        <w:t>2021-08-10 09:27:36.279661000 +0200</w:t>
      </w:r>
    </w:p>
    <w:p w14:paraId="1E337F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 +25,11 @@</w:t>
      </w:r>
    </w:p>
    <w:p w14:paraId="38B79A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rcvTime;</w:t>
      </w:r>
    </w:p>
    <w:p w14:paraId="76B68B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true, if the data unit contains only silence */</w:t>
      </w:r>
    </w:p>
    <w:p w14:paraId="54085E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silenceIndicator;</w:t>
      </w:r>
    </w:p>
    <w:p w14:paraId="6012CF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isAMRWB_IOmode;</w:t>
      </w:r>
    </w:p>
    <w:p w14:paraId="4CBBB0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for EVS payload */</w:t>
      </w:r>
    </w:p>
    <w:p w14:paraId="577AE9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frameTypeIndex;</w:t>
      </w:r>
    </w:p>
    <w:p w14:paraId="215397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 Q bit for AMR-WB IO */</w:t>
      </w:r>
    </w:p>
    <w:p w14:paraId="1ED64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qBit;</w:t>
      </w:r>
    </w:p>
    <w:p w14:paraId="1CE6BD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B0ACF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the binary encoded access unit */</w:t>
      </w:r>
    </w:p>
    <w:p w14:paraId="48B472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UWord8 *data;</w:t>
      </w:r>
    </w:p>
    <w:p w14:paraId="4D9A16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26452-g21/c-code/lib_dec/lead_deindexing_fx.c 26452-g30/c-code/lib_dec/lead_deindexing_fx.c</w:t>
      </w:r>
    </w:p>
    <w:p w14:paraId="2B55AA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--- 26452-g21/c-code/lib_dec/lead_deindexing_fx.c</w:t>
      </w:r>
      <w:r w:rsidRPr="00F96524">
        <w:rPr>
          <w:rFonts w:ascii="Courier New" w:hAnsi="Courier New" w:cs="Courier New"/>
          <w:noProof/>
          <w:sz w:val="18"/>
          <w:szCs w:val="18"/>
          <w:lang w:val="en-US"/>
        </w:rPr>
        <w:tab/>
        <w:t>2021-08-02 16:40:12.000000000 +0200</w:t>
      </w:r>
    </w:p>
    <w:p w14:paraId="107396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+++ 26452-g30/c-code/lib_dec/lead_deindexing_fx.c</w:t>
      </w:r>
      <w:r w:rsidRPr="00F96524">
        <w:rPr>
          <w:rFonts w:ascii="Courier New" w:hAnsi="Courier New" w:cs="Courier New"/>
          <w:noProof/>
          <w:sz w:val="18"/>
          <w:szCs w:val="18"/>
          <w:lang w:val="en-US"/>
        </w:rPr>
        <w:tab/>
        <w:t>2021-08-10 09:27:36.042679000 +0200</w:t>
      </w:r>
    </w:p>
    <w:p w14:paraId="3D72EA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-187,8 +187,14 @@</w:t>
      </w:r>
    </w:p>
    <w:p w14:paraId="7CAC64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add the sign of all element ( except the last one in some case )</w:t>
      </w:r>
    </w:p>
    <w:p w14:paraId="7C888A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4334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m1 = sub(k1, 1);</w:t>
      </w:r>
    </w:p>
    <w:p w14:paraId="364F1B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3CFD6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(i=0; i&lt;8; i++)</w:t>
      </w:r>
    </w:p>
    <w:p w14:paraId="27627B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m2 = 8;</w:t>
      </w:r>
    </w:p>
    <w:p w14:paraId="082E7D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AA0BE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IF(k1 == 7)</w:t>
      </w:r>
    </w:p>
    <w:p w14:paraId="03B0FF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84BF9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m2 = 7;</w:t>
      </w:r>
    </w:p>
    <w:p w14:paraId="55B4D1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4E3B1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E0EE8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FOR(i = 0; i &lt; m2; i++)</w:t>
      </w:r>
    </w:p>
    <w:p w14:paraId="1CE902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22048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(x[i] != 0)</w:t>
      </w:r>
    </w:p>
    <w:p w14:paraId="1B8D43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679C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26452-g21/c-code/lib_dec/rtpdump.c 26452-g30/c-code/lib_dec/rtpdump.c</w:t>
      </w:r>
    </w:p>
    <w:p w14:paraId="42E9CD61"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--- 26452-g21/c-code/lib_dec/rtpdump.c</w:t>
      </w:r>
      <w:r w:rsidRPr="00F96524">
        <w:rPr>
          <w:rFonts w:ascii="Courier New" w:hAnsi="Courier New" w:cs="Courier New"/>
          <w:noProof/>
          <w:sz w:val="18"/>
          <w:szCs w:val="18"/>
          <w:lang w:val="de-DE"/>
        </w:rPr>
        <w:tab/>
        <w:t>1970-01-01 01:00:00.000000000 +0100</w:t>
      </w:r>
    </w:p>
    <w:p w14:paraId="1E78E7C5"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+++ 26452-g30/c-code/lib_dec/rtpdump.c</w:t>
      </w:r>
      <w:r w:rsidRPr="00F96524">
        <w:rPr>
          <w:rFonts w:ascii="Courier New" w:hAnsi="Courier New" w:cs="Courier New"/>
          <w:noProof/>
          <w:sz w:val="18"/>
          <w:szCs w:val="18"/>
          <w:lang w:val="de-DE"/>
        </w:rPr>
        <w:tab/>
        <w:t>2021-08-10 09:27:36.097669000 +0200</w:t>
      </w:r>
    </w:p>
    <w:p w14:paraId="1F6028C4"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-0,0 +1,351 @@</w:t>
      </w:r>
    </w:p>
    <w:p w14:paraId="4708A385" w14:textId="77777777" w:rsidR="00F96524" w:rsidRPr="00F96524"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w:t>
      </w:r>
    </w:p>
    <w:p w14:paraId="317607A0" w14:textId="77777777" w:rsidR="00F96524" w:rsidRPr="00A62811" w:rsidRDefault="00F96524" w:rsidP="00F96524">
      <w:pPr>
        <w:contextualSpacing/>
        <w:rPr>
          <w:rFonts w:ascii="Courier New" w:hAnsi="Courier New" w:cs="Courier New"/>
          <w:noProof/>
          <w:sz w:val="18"/>
          <w:szCs w:val="18"/>
          <w:lang w:val="de-DE"/>
        </w:rPr>
      </w:pPr>
      <w:r w:rsidRPr="00F96524">
        <w:rPr>
          <w:rFonts w:ascii="Courier New" w:hAnsi="Courier New" w:cs="Courier New"/>
          <w:noProof/>
          <w:sz w:val="18"/>
          <w:szCs w:val="18"/>
          <w:lang w:val="de-DE"/>
        </w:rPr>
        <w:t xml:space="preserve">+    EVS Codec 3GPP TS26.452 Feb 1, 2019. </w:t>
      </w:r>
      <w:r w:rsidRPr="00A62811">
        <w:rPr>
          <w:rFonts w:ascii="Courier New" w:hAnsi="Courier New" w:cs="Courier New"/>
          <w:noProof/>
          <w:sz w:val="18"/>
          <w:szCs w:val="18"/>
          <w:lang w:val="de-DE"/>
        </w:rPr>
        <w:t>Version 16.1.0</w:t>
      </w:r>
    </w:p>
    <w:p w14:paraId="180F4498"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  ====================================================================================*/</w:t>
      </w:r>
    </w:p>
    <w:p w14:paraId="1CC728ED"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w:t>
      </w:r>
    </w:p>
    <w:p w14:paraId="1F79DE4C"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&lt;stdio.h&gt;</w:t>
      </w:r>
    </w:p>
    <w:p w14:paraId="2151C70E"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&lt;string.h&gt;</w:t>
      </w:r>
    </w:p>
    <w:p w14:paraId="594E1576"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&lt;stdlib.h&gt;</w:t>
      </w:r>
    </w:p>
    <w:p w14:paraId="239A449C" w14:textId="77777777" w:rsidR="00F96524" w:rsidRPr="00A62811" w:rsidRDefault="00F96524" w:rsidP="00F96524">
      <w:pPr>
        <w:contextualSpacing/>
        <w:rPr>
          <w:rFonts w:ascii="Courier New" w:hAnsi="Courier New" w:cs="Courier New"/>
          <w:noProof/>
          <w:sz w:val="18"/>
          <w:szCs w:val="18"/>
          <w:lang w:val="de-DE"/>
        </w:rPr>
      </w:pPr>
      <w:r w:rsidRPr="00A62811">
        <w:rPr>
          <w:rFonts w:ascii="Courier New" w:hAnsi="Courier New" w:cs="Courier New"/>
          <w:noProof/>
          <w:sz w:val="18"/>
          <w:szCs w:val="18"/>
          <w:lang w:val="de-DE"/>
        </w:rPr>
        <w:t>+#include "rtpdump.h"</w:t>
      </w:r>
    </w:p>
    <w:p w14:paraId="7046C7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6736B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+struct RTPDUMP</w:t>
      </w:r>
    </w:p>
    <w:p w14:paraId="74F8EC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CA633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FILE * file;</w:t>
      </w:r>
    </w:p>
    <w:p w14:paraId="5F2351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startSeconds;</w:t>
      </w:r>
    </w:p>
    <w:p w14:paraId="68EC62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startMicroSeconds;</w:t>
      </w:r>
    </w:p>
    <w:p w14:paraId="4F7CC7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source;</w:t>
      </w:r>
    </w:p>
    <w:p w14:paraId="00FB99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port;</w:t>
      </w:r>
    </w:p>
    <w:p w14:paraId="4F2C9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CBB8C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1FA4E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32-bit value from a buffer */</w:t>
      </w:r>
    </w:p>
    <w:p w14:paraId="3A9636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unsigned char * parseLong( unsigned char * buffer, unsigned int * value )</w:t>
      </w:r>
    </w:p>
    <w:p w14:paraId="2FB27C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D5CBF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1A1E66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buffer[3] &amp; 0xFF );</w:t>
      </w:r>
    </w:p>
    <w:p w14:paraId="1B3C13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buffer[2] &amp; 0xFF ) &lt;&lt;  8;</w:t>
      </w:r>
    </w:p>
    <w:p w14:paraId="6AC8A94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 &lt;&lt; 16;</w:t>
      </w:r>
    </w:p>
    <w:p w14:paraId="2F11DF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24;</w:t>
      </w:r>
    </w:p>
    <w:p w14:paraId="5BC4B1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buffer + 4;</w:t>
      </w:r>
    </w:p>
    <w:p w14:paraId="23D245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4C48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6106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16-bit value from a buffer */</w:t>
      </w:r>
    </w:p>
    <w:p w14:paraId="2F48DD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unsigned char * parseShort( unsigned char * buffer, unsigned short * value )</w:t>
      </w:r>
    </w:p>
    <w:p w14:paraId="196677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B0266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76212F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w:t>
      </w:r>
    </w:p>
    <w:p w14:paraId="722941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8;</w:t>
      </w:r>
    </w:p>
    <w:p w14:paraId="33C2EE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buffer + 2;</w:t>
      </w:r>
    </w:p>
    <w:p w14:paraId="58490D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5A602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AC3E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8-bit value from a buffer */</w:t>
      </w:r>
    </w:p>
    <w:p w14:paraId="06E662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unsigned char * parseByte( unsigned char * buffer, unsigned char * value )</w:t>
      </w:r>
    </w:p>
    <w:p w14:paraId="4F695C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w:t>
      </w:r>
    </w:p>
    <w:p w14:paraId="180B37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0164F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w:t>
      </w:r>
    </w:p>
    <w:p w14:paraId="192ABB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buffer + 1;</w:t>
      </w:r>
    </w:p>
    <w:p w14:paraId="1761C6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1890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26C7B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32-bit value from the file */</w:t>
      </w:r>
    </w:p>
    <w:p w14:paraId="26C5A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readLong( FILE * file, unsigned int * value )</w:t>
      </w:r>
    </w:p>
    <w:p w14:paraId="079D84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0DEF4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buffer[4] = {0};</w:t>
      </w:r>
    </w:p>
    <w:p w14:paraId="444986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fread( buffer, 4, 1, file ) != 1U )</w:t>
      </w:r>
    </w:p>
    <w:p w14:paraId="53C4A8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A75D5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55836D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1201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03D230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buffer[3] &amp; 0xFF );</w:t>
      </w:r>
    </w:p>
    <w:p w14:paraId="31ACB2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buffer[2] &amp; 0xFF ) &lt;&lt;  8;</w:t>
      </w:r>
    </w:p>
    <w:p w14:paraId="495B9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 &lt;&lt; 16;</w:t>
      </w:r>
    </w:p>
    <w:p w14:paraId="59A9EA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24;</w:t>
      </w:r>
    </w:p>
    <w:p w14:paraId="66857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2A1ECE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AEAD1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67BC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read a 16-bit value from the file */</w:t>
      </w:r>
    </w:p>
    <w:p w14:paraId="2FC514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readShort( FILE * file, unsigned short * value )</w:t>
      </w:r>
    </w:p>
    <w:p w14:paraId="36A3A4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ED9EF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 = {0};</w:t>
      </w:r>
    </w:p>
    <w:p w14:paraId="49D80E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fread( buffer, 2, 1, file ) != 1U )</w:t>
      </w:r>
    </w:p>
    <w:p w14:paraId="00AF60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31C42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4E304C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F460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0;</w:t>
      </w:r>
    </w:p>
    <w:p w14:paraId="132EEA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buffer[1] &amp; 0xFF );</w:t>
      </w:r>
    </w:p>
    <w:p w14:paraId="09D9B1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*value |= (unsigned int)( buffer[0] &amp; 0xFF ) &lt;&lt;  8;</w:t>
      </w:r>
    </w:p>
    <w:p w14:paraId="7F7407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213F78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AFA08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521A8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write a 32-bit value to the file */</w:t>
      </w:r>
    </w:p>
    <w:p w14:paraId="775A14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writeLong( FILE * file, unsigned int value )</w:t>
      </w:r>
    </w:p>
    <w:p w14:paraId="55C287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2C515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buffer[4] = {0};</w:t>
      </w:r>
    </w:p>
    <w:p w14:paraId="7DE45B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buffer[3] = value &amp; 0xff;</w:t>
      </w:r>
    </w:p>
    <w:p w14:paraId="3C9B3C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buffer[2] = (value &gt;&gt; 8) &amp; 0xff;</w:t>
      </w:r>
    </w:p>
    <w:p w14:paraId="2A6BCE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buffer[1] = (value &gt;&gt; 16) &amp; 0xff;</w:t>
      </w:r>
    </w:p>
    <w:p w14:paraId="04EAE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buffer[0] = (value &gt;&gt; 24) &amp; 0xff;</w:t>
      </w:r>
    </w:p>
    <w:p w14:paraId="4204E9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fwrite( buffer, 4, 1, file ) != 1U )</w:t>
      </w:r>
    </w:p>
    <w:p w14:paraId="5188F5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E4494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78124E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149D9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393103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872CC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2261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write a 16-bit value to the file */</w:t>
      </w:r>
    </w:p>
    <w:p w14:paraId="5D0C4A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writeShort( FILE * file, unsigned short value )</w:t>
      </w:r>
    </w:p>
    <w:p w14:paraId="3B869B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FDFC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 = {0};</w:t>
      </w:r>
    </w:p>
    <w:p w14:paraId="6BBC56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buffer[1] = value &amp; 0xff;</w:t>
      </w:r>
    </w:p>
    <w:p w14:paraId="334947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buffer[0] = (value &gt;&gt; 8) &amp; 0xff;</w:t>
      </w:r>
    </w:p>
    <w:p w14:paraId="1D5A61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fwrite( buffer, 2, 1, file ) != 1U )</w:t>
      </w:r>
    </w:p>
    <w:p w14:paraId="2F6275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3164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54FA36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E0ED0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3973BE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85CE0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E10AE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write a 8-bit value to the file */</w:t>
      </w:r>
    </w:p>
    <w:p w14:paraId="31047A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writeByte( FILE * file, unsigned char value )</w:t>
      </w:r>
    </w:p>
    <w:p w14:paraId="13D240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EF9D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if(fputc(value, file) == value)</w:t>
      </w:r>
    </w:p>
    <w:p w14:paraId="1A6F42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94A10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69646D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t>
      </w:r>
    </w:p>
    <w:p w14:paraId="4CBA59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2418F7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CD5DC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383E1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function to parse the rtpdump file header */</w:t>
      </w:r>
    </w:p>
    <w:p w14:paraId="556E43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readHeader(struct RTPDUMP * hRTPDUMP)</w:t>
      </w:r>
    </w:p>
    <w:p w14:paraId="0222CC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C034E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padding;</w:t>
      </w:r>
    </w:p>
    <w:p w14:paraId="75E96F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buffer[255] = {0};</w:t>
      </w:r>
    </w:p>
    <w:p w14:paraId="175867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identifier */</w:t>
      </w:r>
    </w:p>
    <w:p w14:paraId="358BFD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676CD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buffer[255] = {0};</w:t>
      </w:r>
    </w:p>
    <w:p w14:paraId="26AB58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char id [] = "#!rtpplay1.0";</w:t>
      </w:r>
    </w:p>
    <w:p w14:paraId="165CBB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fgets( buffer, sizeof(buffer), hRTPDUMP-&gt;file );</w:t>
      </w:r>
    </w:p>
    <w:p w14:paraId="7EA4C2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memcmp( buffer, id, sizeof(id)-1 ) != 0 )</w:t>
      </w:r>
    </w:p>
    <w:p w14:paraId="11CBA6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4CAC56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A82E4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version [4] = {0};</w:t>
      </w:r>
    </w:p>
    <w:p w14:paraId="5A74AB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address [128] = {0};</w:t>
      </w:r>
    </w:p>
    <w:p w14:paraId="48E279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port = 0;</w:t>
      </w:r>
    </w:p>
    <w:p w14:paraId="33554C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a, b, c, d;</w:t>
      </w:r>
    </w:p>
    <w:p w14:paraId="6A63D0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248FC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fgets( buffer, sizeof(buffer), hRTPDUMP-&gt;file );</w:t>
      </w:r>
    </w:p>
    <w:p w14:paraId="15104B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if(sscanf(buffer, "#!rtpplay%3s %127[0123456789.]/%u\n", version, address, &amp;port) == 3)</w:t>
      </w:r>
    </w:p>
    <w:p w14:paraId="2D1C5C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414D9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if(sscanf(address, "%u.%u.%u.%u", &amp;a, &amp;b, &amp;c, &amp;d) != 4)</w:t>
      </w:r>
    </w:p>
    <w:p w14:paraId="1EE1AA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26450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6D6D45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1AAC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else if(sscanf(buffer, "#!rtpplay%3s %127[0123456789abcdef:]/%u\n", version, address, &amp;port) == 3)</w:t>
      </w:r>
    </w:p>
    <w:p w14:paraId="5E4FD0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no verification of IPv6 addresses yet */</w:t>
      </w:r>
    </w:p>
    <w:p w14:paraId="36F5D4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FF5D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else</w:t>
      </w:r>
    </w:p>
    <w:p w14:paraId="64BCBB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77EE6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"unable to read rtpplay\n");</w:t>
      </w:r>
    </w:p>
    <w:p w14:paraId="1A54C3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 "Buffer: %s\n", buffer);</w:t>
      </w:r>
    </w:p>
    <w:p w14:paraId="40E1B3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2DBBC8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7F9F2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if(strcmp(version, "1.0"))</w:t>
      </w:r>
    </w:p>
    <w:p w14:paraId="6AE882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4DD88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71D976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EABDC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2386B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binary header (RD_hdr_t) */</w:t>
      </w:r>
    </w:p>
    <w:p w14:paraId="297E37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readLong( hRTPDUMP-&gt;file, &amp;(hRTPDUMP-&gt;startSeconds));</w:t>
      </w:r>
    </w:p>
    <w:p w14:paraId="6A3248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readLong( hRTPDUMP-&gt;file, &amp;(hRTPDUMP-&gt;startMicroSeconds));</w:t>
      </w:r>
    </w:p>
    <w:p w14:paraId="262150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readLong( hRTPDUMP-&gt;file, &amp;(hRTPDUMP-&gt;source));</w:t>
      </w:r>
    </w:p>
    <w:p w14:paraId="671443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readShort( hRTPDUMP-&gt;file, &amp;(hRTPDUMP-&gt;port) );</w:t>
      </w:r>
    </w:p>
    <w:p w14:paraId="0F7E63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readShort( hRTPDUMP-&gt;file, &amp;padding );</w:t>
      </w:r>
    </w:p>
    <w:p w14:paraId="7EB019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4E086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749877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8227E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6768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+static int writeHeader(struct RTPDUMP * hRTPDUMP)</w:t>
      </w:r>
    </w:p>
    <w:p w14:paraId="60152B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72BA4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write rtpdump header */</w:t>
      </w:r>
    </w:p>
    <w:p w14:paraId="50589F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fprintf(hRTPDUMP-&gt;file, "#!rtpplay%s %s/%d\n", "1.0", "127.0.0.1", 5000);</w:t>
      </w:r>
    </w:p>
    <w:p w14:paraId="72FAC6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if(!writeLong(hRTPDUMP-&gt;file, hRTPDUMP-&gt;startSeconds) &amp;&amp;</w:t>
      </w:r>
    </w:p>
    <w:p w14:paraId="198B7F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hRTPDUMP-&gt;startMicroSeconds) &amp;&amp;</w:t>
      </w:r>
    </w:p>
    <w:p w14:paraId="17AC77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hRTPDUMP-&gt;source) &amp;&amp;</w:t>
      </w:r>
    </w:p>
    <w:p w14:paraId="4E72D5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hRTPDUMP-&gt;port) &amp;&amp;</w:t>
      </w:r>
    </w:p>
    <w:p w14:paraId="26749C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0)</w:t>
      </w:r>
    </w:p>
    <w:p w14:paraId="6298A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499F4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14777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0;</w:t>
      </w:r>
    </w:p>
    <w:p w14:paraId="5DB1DF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BD4C8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-1;</w:t>
      </w:r>
    </w:p>
    <w:p w14:paraId="7D27BA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8329C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w:t>
      </w:r>
    </w:p>
    <w:p w14:paraId="48BCF9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14CE35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+RTPDUMP_OpenForReading(RTPDUMP_HANDLE* phRTPDUMP, const char * filename)</w:t>
      </w:r>
    </w:p>
    <w:p w14:paraId="45F2AE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A185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RTPDUMP_OpenWithFileToRead(phRTPDUMP, fopen( filename, "rb" ));</w:t>
      </w:r>
    </w:p>
    <w:p w14:paraId="62949A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9FB68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CD942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5C97D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+RTPDUMP_OpenWithFileToRead(RTPDUMP_HANDLE* phRTPDUMP, FILE *file)</w:t>
      </w:r>
    </w:p>
    <w:p w14:paraId="4DDA5E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D6E03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 = (RTPDUMP_HANDLE) calloc(1, sizeof(struct RTPDUMP) );</w:t>
      </w:r>
    </w:p>
    <w:p w14:paraId="1094FF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!phRTPDUMP )</w:t>
      </w:r>
    </w:p>
    <w:p w14:paraId="3F1CBE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CD3A4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RTPDUMP_MEMORY_ERROR;</w:t>
      </w:r>
    </w:p>
    <w:p w14:paraId="6E67A3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8FA0A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B7A45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open file stream */</w:t>
      </w:r>
    </w:p>
    <w:p w14:paraId="2CCA42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(*phRTPDUMP)-&gt;file = file;</w:t>
      </w:r>
    </w:p>
    <w:p w14:paraId="66690F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(*phRTPDUMP)-&gt;file == NULL )</w:t>
      </w:r>
    </w:p>
    <w:p w14:paraId="677A91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2A86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RTPDUMP_FILE_NOT_FOUND;</w:t>
      </w:r>
    </w:p>
    <w:p w14:paraId="4E7D60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AED18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4CDD6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readHeader(*phRTPDUMP) != 0)</w:t>
      </w:r>
    </w:p>
    <w:p w14:paraId="57A9BC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5B114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RTPDUMP_INIT_ERROR;</w:t>
      </w:r>
    </w:p>
    <w:p w14:paraId="155DEE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F8483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9C45B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6CF82F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42F2B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B66B0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D8BEE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+RTPDUMP_OpenForWriting(RTPDUMP_HANDLE* phRTPDUMP, const char * filename)</w:t>
      </w:r>
    </w:p>
    <w:p w14:paraId="7C4258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841F8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 = (RTPDUMP_HANDLE) calloc(1, sizeof(struct RTPDUMP) );</w:t>
      </w:r>
    </w:p>
    <w:p w14:paraId="35D43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!phRTPDUMP )</w:t>
      </w:r>
    </w:p>
    <w:p w14:paraId="298B1C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8D8A2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RTPDUMP_MEMORY_ERROR;</w:t>
      </w:r>
    </w:p>
    <w:p w14:paraId="09DDAC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8246C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86574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open file stream */</w:t>
      </w:r>
    </w:p>
    <w:p w14:paraId="773BE8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(*phRTPDUMP)-&gt;file = fopen( filename, "wb" );</w:t>
      </w:r>
    </w:p>
    <w:p w14:paraId="504204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(*phRTPDUMP)-&gt;file == NULL )</w:t>
      </w:r>
    </w:p>
    <w:p w14:paraId="0FB1A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D3213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RTPDUMP_FILE_NOT_FOUND;</w:t>
      </w:r>
    </w:p>
    <w:p w14:paraId="7520C6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57827E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DA08D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writeHeader(*phRTPDUMP) != 0)</w:t>
      </w:r>
    </w:p>
    <w:p w14:paraId="435EA9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8A12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RTPDUMP_INIT_ERROR;</w:t>
      </w:r>
    </w:p>
    <w:p w14:paraId="4903F4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7BBF8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13B49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1A921F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2D686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AEABF8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0AC2F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+RTPDUMP_ReadPacket(RTPDUMP_HANDLE hRTPDUMP,</w:t>
      </w:r>
    </w:p>
    <w:p w14:paraId="74BCCD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 * packet,</w:t>
      </w:r>
    </w:p>
    <w:p w14:paraId="0A157F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 timeoffset_ms)</w:t>
      </w:r>
    </w:p>
    <w:p w14:paraId="75D91E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78F28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length = 0;</w:t>
      </w:r>
    </w:p>
    <w:p w14:paraId="2BFD48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EE2F6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if(!hRTPDUMP)</w:t>
      </w:r>
    </w:p>
    <w:p w14:paraId="540432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00A4E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RTPDUMP_NOT_INITIALIZED;</w:t>
      </w:r>
    </w:p>
    <w:p w14:paraId="666C83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C081B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E1F24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length of packet, including this header (may be smaller than plen if not whole packet recorded) */</w:t>
      </w:r>
    </w:p>
    <w:p w14:paraId="5BD83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readShort(hRTPDUMP-&gt;file, &amp;length ) )</w:t>
      </w:r>
    </w:p>
    <w:p w14:paraId="105180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t>
      </w:r>
    </w:p>
    <w:p w14:paraId="21C288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RTPDUMP_READ_ENDOFFILE;</w:t>
      </w:r>
    </w:p>
    <w:p w14:paraId="3F002D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4E9FC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length -= 8;</w:t>
      </w:r>
    </w:p>
    <w:p w14:paraId="1F95CF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14529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actual header+payload length for RTP, 0 for RTCP */</w:t>
      </w:r>
    </w:p>
    <w:p w14:paraId="6546A3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readShort(hRTPDUMP-&gt;file, &amp;(packet-&gt;payloadSize) ) )</w:t>
      </w:r>
    </w:p>
    <w:p w14:paraId="61FF77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092B6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RTPDUMP_READ_ERROR;</w:t>
      </w:r>
    </w:p>
    <w:p w14:paraId="3763A7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5123A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if(packet-&gt;payloadSize &lt; length )</w:t>
      </w:r>
    </w:p>
    <w:p w14:paraId="276D4E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66A1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RTPDUMP_UNKNOWN_ERROR;</w:t>
      </w:r>
    </w:p>
    <w:p w14:paraId="27611A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329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50B4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remove size of RTP header so that plen is payload length */</w:t>
      </w:r>
    </w:p>
    <w:p w14:paraId="4E17D6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packet-&gt;headerSize = 12;</w:t>
      </w:r>
    </w:p>
    <w:p w14:paraId="039551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packet-&gt;payloadSize -= packet-&gt;headerSize;</w:t>
      </w:r>
    </w:p>
    <w:p w14:paraId="12530B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6DB0B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milliseconds since the start of recording */</w:t>
      </w:r>
    </w:p>
    <w:p w14:paraId="6C4D3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readLong(hRTPDUMP-&gt;file, timeoffset_ms ) )</w:t>
      </w:r>
    </w:p>
    <w:p w14:paraId="68574D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844CD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RTPDUMP_READ_ERROR;</w:t>
      </w:r>
    </w:p>
    <w:p w14:paraId="028092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978F1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FD2EC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if(length &gt; sizeof(packet-&gt;data) / sizeof(packet-&gt;data[0]))</w:t>
      </w:r>
    </w:p>
    <w:p w14:paraId="69D7C9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66148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RTPDUMP_UNKNOWN_ERROR;</w:t>
      </w:r>
    </w:p>
    <w:p w14:paraId="2D2219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35B4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74C07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read entire RTP packet */</w:t>
      </w:r>
    </w:p>
    <w:p w14:paraId="3AC64F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length != 0U)</w:t>
      </w:r>
    </w:p>
    <w:p w14:paraId="64E0AB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A19CD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fread( packet-&gt;data, length, 1, hRTPDUMP-&gt;file );</w:t>
      </w:r>
    </w:p>
    <w:p w14:paraId="6AE69C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C195D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43438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RTPDUMP_ParseRTPHeader(packet);</w:t>
      </w:r>
    </w:p>
    <w:p w14:paraId="4257B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3980A3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71BB7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69A4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8D00F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+RTPDUMP_WritePacket(RTPDUMP_HANDLE hRTPDUMP,</w:t>
      </w:r>
    </w:p>
    <w:p w14:paraId="60EDE9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RTPDUMP_RTPPACKET * packet,</w:t>
      </w:r>
    </w:p>
    <w:p w14:paraId="221B00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timeoffset_ms)</w:t>
      </w:r>
    </w:p>
    <w:p w14:paraId="00E7ED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C98E6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rtpdump packet header */</w:t>
      </w:r>
    </w:p>
    <w:p w14:paraId="70C1FB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8 + packet-&gt;headerSize + packet-&gt;payloadSize);</w:t>
      </w:r>
    </w:p>
    <w:p w14:paraId="5CE97F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packet-&gt;headerSize + packet-&gt;payloadSize);</w:t>
      </w:r>
    </w:p>
    <w:p w14:paraId="04CA16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timeoffset_ms);</w:t>
      </w:r>
    </w:p>
    <w:p w14:paraId="57C24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3F766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 header */</w:t>
      </w:r>
    </w:p>
    <w:p w14:paraId="552C74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writeByte(hRTPDUMP-&gt;file, packet-&gt;v_p_x_xx);</w:t>
      </w:r>
    </w:p>
    <w:p w14:paraId="2588477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writeByte(hRTPDUMP-&gt;file, packet-&gt;payloadTypeId);</w:t>
      </w:r>
    </w:p>
    <w:p w14:paraId="782A65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writeShort(hRTPDUMP-&gt;file, packet-&gt;sequenceNumber);</w:t>
      </w:r>
    </w:p>
    <w:p w14:paraId="0D9499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packet-&gt;timeStamp);</w:t>
      </w:r>
    </w:p>
    <w:p w14:paraId="18BE6A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writeLong(hRTPDUMP-&gt;file, packet-&gt;ssrc);</w:t>
      </w:r>
    </w:p>
    <w:p w14:paraId="5C0847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4A351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 payload */</w:t>
      </w:r>
    </w:p>
    <w:p w14:paraId="486832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fwrite(packet-&gt;data + packet-&gt;headerSize, packet-&gt;payloadSize, 1, hRTPDUMP-&gt;file);</w:t>
      </w:r>
    </w:p>
    <w:p w14:paraId="605481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 RTPDUMP_NO_ERROR;</w:t>
      </w:r>
    </w:p>
    <w:p w14:paraId="25054D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77A02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EB670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3806D1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+RTPDUMP_Close(RTPDUMP_HANDLE* phRTPDUMP, short closeFile)</w:t>
      </w:r>
    </w:p>
    <w:p w14:paraId="789AC8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4FD8B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!phRTPDUMP )</w:t>
      </w:r>
    </w:p>
    <w:p w14:paraId="6DDEDA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9811C2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0922A3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0F36E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5F55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if ( !(*phRTPDUMP) )</w:t>
      </w:r>
    </w:p>
    <w:p w14:paraId="0FE938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13A5A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return;</w:t>
      </w:r>
    </w:p>
    <w:p w14:paraId="36ADED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8AEE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1E152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if(closeFile &amp;&amp; (*phRTPDUMP)-&gt;file)</w:t>
      </w:r>
    </w:p>
    <w:p w14:paraId="6C14AA2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D0DC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fclose((*phRTPDUMP)-&gt;file);</w:t>
      </w:r>
    </w:p>
    <w:p w14:paraId="3A950E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36C1C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59332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free(*phRTPDUMP);</w:t>
      </w:r>
    </w:p>
    <w:p w14:paraId="5B1240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*phRTPDUMP = NULL;</w:t>
      </w:r>
    </w:p>
    <w:p w14:paraId="6644BC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602ED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94EE3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RTPDUMP_SetDefaultRtpPacketHeader(RTPDUMP_RTPPACKET * packet)</w:t>
      </w:r>
    </w:p>
    <w:p w14:paraId="1289C64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w:t>
      </w:r>
    </w:p>
    <w:p w14:paraId="4A891FF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packet-&gt;v_p_x_xx = 128;</w:t>
      </w:r>
    </w:p>
    <w:p w14:paraId="099CE0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packet-&gt;payloadTypeId = 96;</w:t>
      </w:r>
    </w:p>
    <w:p w14:paraId="625347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packet-&gt;sequenceNumber = 0;</w:t>
      </w:r>
    </w:p>
    <w:p w14:paraId="2FF9FD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packet-&gt;timeStamp = 0;</w:t>
      </w:r>
    </w:p>
    <w:p w14:paraId="248B55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packet-&gt;ssrc = 0xaabbccdd;</w:t>
      </w:r>
    </w:p>
    <w:p w14:paraId="104DA5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packet-&gt;headerSize = 12;</w:t>
      </w:r>
    </w:p>
    <w:p w14:paraId="0DDDDE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packet-&gt;payloadSize = 0;</w:t>
      </w:r>
    </w:p>
    <w:p w14:paraId="13BAE1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36DC8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5B89F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 RTPDUMP_ParseRTPHeader(RTPDUMP_RTPPACKET * packet)</w:t>
      </w:r>
    </w:p>
    <w:p w14:paraId="36BC14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5A9A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*payload = (unsigned char *)packet-&gt;data;</w:t>
      </w:r>
    </w:p>
    <w:p w14:paraId="76E348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parseByte(payload, &amp;(packet-&gt;v_p_x_xx));</w:t>
      </w:r>
    </w:p>
    <w:p w14:paraId="084EF4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parseByte(payload, &amp;(packet-&gt;payloadTypeId));</w:t>
      </w:r>
    </w:p>
    <w:p w14:paraId="581083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parseShort(payload, &amp;(packet-&gt;sequenceNumber));</w:t>
      </w:r>
    </w:p>
    <w:p w14:paraId="0C949B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payload = parseLong(payload, &amp;(packet-&gt;timeStamp));</w:t>
      </w:r>
    </w:p>
    <w:p w14:paraId="3C0E58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parseLong(payload, &amp;(packet-&gt;ssrc));</w:t>
      </w:r>
    </w:p>
    <w:p w14:paraId="0D5512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3BBB3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26452-g21/c-code/lib_dec/rtpdump.h 26452-g30/c-code/lib_dec/rtpdump.h</w:t>
      </w:r>
    </w:p>
    <w:p w14:paraId="22D29D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--- 26452-g21/c-code/lib_dec/rtpdump.h</w:t>
      </w:r>
      <w:r w:rsidRPr="00F96524">
        <w:rPr>
          <w:rFonts w:ascii="Courier New" w:hAnsi="Courier New" w:cs="Courier New"/>
          <w:noProof/>
          <w:sz w:val="18"/>
          <w:szCs w:val="18"/>
          <w:lang w:val="en-US"/>
        </w:rPr>
        <w:tab/>
        <w:t>1970-01-01 01:00:00.000000000 +0100</w:t>
      </w:r>
    </w:p>
    <w:p w14:paraId="050055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+++ 26452-g30/c-code/lib_dec/rtpdump.h</w:t>
      </w:r>
      <w:r w:rsidRPr="00F96524">
        <w:rPr>
          <w:rFonts w:ascii="Courier New" w:hAnsi="Courier New" w:cs="Courier New"/>
          <w:noProof/>
          <w:sz w:val="18"/>
          <w:szCs w:val="18"/>
          <w:lang w:val="en-US"/>
        </w:rPr>
        <w:tab/>
        <w:t>2021-08-10 09:27:36.100667000 +0200</w:t>
      </w:r>
    </w:p>
    <w:p w14:paraId="78EC2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-0,0 +1,74 @@</w:t>
      </w:r>
    </w:p>
    <w:p w14:paraId="17B245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D2A1B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Codec 3GPP TS26.452 Feb 1, 2019. Version 16.1.0</w:t>
      </w:r>
    </w:p>
    <w:p w14:paraId="436D23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D068C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F36330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+#pragma once</w:t>
      </w:r>
    </w:p>
    <w:p w14:paraId="2D5112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&lt;stdint.h&gt;</w:t>
      </w:r>
    </w:p>
    <w:p w14:paraId="1A463CF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&lt;stdio.h&gt;</w:t>
      </w:r>
    </w:p>
    <w:p w14:paraId="139E43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9950D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__cplusplus</w:t>
      </w:r>
    </w:p>
    <w:p w14:paraId="263FE9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+extern "C" {</w:t>
      </w:r>
    </w:p>
    <w:p w14:paraId="7CF5B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7A472B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75E80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enum _RTPDUMP_ERROR</w:t>
      </w:r>
    </w:p>
    <w:p w14:paraId="1F8355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C61380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RTPDUMP_NO_ERROR          = 0x0000,</w:t>
      </w:r>
    </w:p>
    <w:p w14:paraId="08AFE3A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RTPDUMP_MEMORY_ERROR      = 0x0001,</w:t>
      </w:r>
    </w:p>
    <w:p w14:paraId="5EBE29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RTPDUMP_WRONG_PARAMS      = 0x0002,</w:t>
      </w:r>
    </w:p>
    <w:p w14:paraId="405D5C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RTPDUMP_INIT_ERROR        = 0x0003,</w:t>
      </w:r>
    </w:p>
    <w:p w14:paraId="58B722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RTPDUMP_WRITE_ERROR       = 0x0004,</w:t>
      </w:r>
    </w:p>
    <w:p w14:paraId="04BF8A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RTPDUMP_READ_ERROR        = 0x0005,</w:t>
      </w:r>
    </w:p>
    <w:p w14:paraId="433939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RTPDUMP_FILE_NOT_FOUND    = 0x0006,</w:t>
      </w:r>
    </w:p>
    <w:p w14:paraId="055994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RTPDUMP_NOT_IMPLEMENTED   = 0x0010,</w:t>
      </w:r>
    </w:p>
    <w:p w14:paraId="58A4A5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RTPDUMP_NOT_INITIALIZED   = 0x0100,</w:t>
      </w:r>
    </w:p>
    <w:p w14:paraId="3F79E6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RTPDUMP_READ_ENDOFFILE    = 0x0101,</w:t>
      </w:r>
    </w:p>
    <w:p w14:paraId="427BFB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RTPDUMP_UNKNOWN_ERROR     = 0x1000</w:t>
      </w:r>
    </w:p>
    <w:p w14:paraId="2963E2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RTPDUMP_ERROR;</w:t>
      </w:r>
    </w:p>
    <w:p w14:paraId="77F837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87283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RTPDUMP *     RTPDUMP_HANDLE;</w:t>
      </w:r>
    </w:p>
    <w:p w14:paraId="2C25BC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RTPDUMP RTPDUMP;</w:t>
      </w:r>
    </w:p>
    <w:p w14:paraId="3ECA06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6855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+typedef struct RTPDUMP_RTPPACKET</w:t>
      </w:r>
    </w:p>
    <w:p w14:paraId="28A543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1A84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unsigned char v_p_x_xx; /* version, padding, extension etc. */</w:t>
      </w:r>
    </w:p>
    <w:p w14:paraId="7F6197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payloadTypeId;</w:t>
      </w:r>
    </w:p>
    <w:p w14:paraId="5E03A6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sequenceNumber;</w:t>
      </w:r>
    </w:p>
    <w:p w14:paraId="4D0CE0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timeStamp;</w:t>
      </w:r>
    </w:p>
    <w:p w14:paraId="021526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int ssrc;</w:t>
      </w:r>
    </w:p>
    <w:p w14:paraId="0080E5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char data[1500 + 12]; /* raw RTP packet */</w:t>
      </w:r>
    </w:p>
    <w:p w14:paraId="6BEF15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headerSize;</w:t>
      </w:r>
    </w:p>
    <w:p w14:paraId="4E0EB9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short payloadSize;</w:t>
      </w:r>
    </w:p>
    <w:p w14:paraId="25E74D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w:t>
      </w:r>
    </w:p>
    <w:p w14:paraId="35A3B6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49F75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46C6C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5E9A77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+RTPDUMP_OpenForReading(RTPDUMP_HANDLE* phRTPDUMP, const char * filename);</w:t>
      </w:r>
    </w:p>
    <w:p w14:paraId="66E7D3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69B5A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70DC6B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+RTPDUMP_OpenWithFileToRead(RTPDUMP_HANDLE* phRTPDUMP, FILE *file);</w:t>
      </w:r>
    </w:p>
    <w:p w14:paraId="530FB9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D48B6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099D99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+RTPDUMP_OpenForWriting(RTPDUMP_HANDLE* phRTPDUMP, const char * filename);</w:t>
      </w:r>
    </w:p>
    <w:p w14:paraId="7E251E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70FE1C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5F8BF3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+RTPDUMP_ReadPacket(RTPDUMP_HANDLE hRTPDUMP,</w:t>
      </w:r>
    </w:p>
    <w:p w14:paraId="170AE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RTPDUMP_RTPPACKET * packet,</w:t>
      </w:r>
    </w:p>
    <w:p w14:paraId="181151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 timeoffset_ms);</w:t>
      </w:r>
    </w:p>
    <w:p w14:paraId="6B69FA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BBECB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+RTPDUMP_ERROR</w:t>
      </w:r>
    </w:p>
    <w:p w14:paraId="4189D9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+RTPDUMP_WritePacket(RTPDUMP_HANDLE hRTPDUMP,</w:t>
      </w:r>
    </w:p>
    <w:p w14:paraId="6070D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RTPDUMP_RTPPACKET * packet,</w:t>
      </w:r>
    </w:p>
    <w:p w14:paraId="63B9BC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 timeoffset_ms);</w:t>
      </w:r>
    </w:p>
    <w:p w14:paraId="6790A3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2E752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6F4FDA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+RTPDUMP_Close(RTPDUMP_HANDLE* phRTPDUMP, short closeFile);</w:t>
      </w:r>
    </w:p>
    <w:p w14:paraId="658CD7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73FF3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1B70EE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+RTPDUMP_SetDefaultRtpPacketHeader(RTPDUMP_RTPPACKET * packet);</w:t>
      </w:r>
    </w:p>
    <w:p w14:paraId="5677AE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85FFC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+void</w:t>
      </w:r>
    </w:p>
    <w:p w14:paraId="25611D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+RTPDUMP_ParseRTPHeader(RTPDUMP_RTPPACKET * packet);</w:t>
      </w:r>
    </w:p>
    <w:p w14:paraId="19A74E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27405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__cplusplus</w:t>
      </w:r>
    </w:p>
    <w:p w14:paraId="7814AE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8442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08E8AA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26452-g21/c-code/lib_dec/stat_dec_fx.h 26452-g30/c-code/lib_dec/stat_dec_fx.h</w:t>
      </w:r>
    </w:p>
    <w:p w14:paraId="60EB504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--- 26452-g21/c-code/lib_dec/stat_dec_fx.h</w:t>
      </w:r>
      <w:r w:rsidRPr="00F96524">
        <w:rPr>
          <w:rFonts w:ascii="Courier New" w:hAnsi="Courier New" w:cs="Courier New"/>
          <w:noProof/>
          <w:sz w:val="18"/>
          <w:szCs w:val="18"/>
          <w:lang w:val="fr-FR"/>
        </w:rPr>
        <w:tab/>
        <w:t>2021-08-02 16:40:17.000000000 +0200</w:t>
      </w:r>
    </w:p>
    <w:p w14:paraId="3E73AD6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+++ 26452-g30/c-code/lib_dec/stat_dec_fx.h</w:t>
      </w:r>
      <w:r w:rsidRPr="00F96524">
        <w:rPr>
          <w:rFonts w:ascii="Courier New" w:hAnsi="Courier New" w:cs="Courier New"/>
          <w:noProof/>
          <w:sz w:val="18"/>
          <w:szCs w:val="18"/>
          <w:lang w:val="fr-FR"/>
        </w:rPr>
        <w:tab/>
        <w:t>2021-08-10 09:27:36.103680000 +0200</w:t>
      </w:r>
    </w:p>
    <w:p w14:paraId="76D01A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-299,7 +299,8 @@</w:t>
      </w:r>
    </w:p>
    <w:p w14:paraId="289CBC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last_codec_mode;                             /* last used codec mode*/</w:t>
      </w:r>
    </w:p>
    <w:p w14:paraId="200065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UWord16 *bit_stream_fx;</w:t>
      </w:r>
    </w:p>
    <w:p w14:paraId="4A4EB2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next_bit_pos_fx;                             /* position of the next bit to be read from the bitstream */</w:t>
      </w:r>
    </w:p>
    <w:p w14:paraId="481A46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bitstreamformat;                             /* Bitstream format flag (G.192/MIME) */</w:t>
      </w:r>
    </w:p>
    <w:p w14:paraId="33040E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bitstreamformat;                              /* Bitstream format flag (G.192/MIME/VOIP_G192_RTP/VOIP_RTPDUMP) */</w:t>
      </w:r>
    </w:p>
    <w:p w14:paraId="3DB708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sdp_hf_only;                                  /* RTP payload format parameter: only Header-Full format without zero padding for size collision avoidance */</w:t>
      </w:r>
    </w:p>
    <w:p w14:paraId="31CC64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amrwb_rfc4867_flag;                          /* MIME from rfc4867 is used */</w:t>
      </w:r>
    </w:p>
    <w:p w14:paraId="093816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total_num_bits;                              /* == st-&gt;total_brate / 50 */</w:t>
      </w:r>
    </w:p>
    <w:p w14:paraId="47C43F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BER_detect;                                  /* flag to signal detected bit error in the bitstream */</w:t>
      </w:r>
    </w:p>
    <w:p w14:paraId="4ED0C6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-586,6 +587,7 @@</w:t>
      </w:r>
    </w:p>
    <w:p w14:paraId="3A4C04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HQ_FEC_seed_fx;</w:t>
      </w:r>
    </w:p>
    <w:p w14:paraId="114E9E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energy_MA_Curr_fx[2];</w:t>
      </w:r>
    </w:p>
    <w:p w14:paraId="102FC0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last_core_fx;                  /*Q0*/</w:t>
      </w:r>
    </w:p>
    <w:p w14:paraId="13022C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last_core_bs_fx;</w:t>
      </w:r>
    </w:p>
    <w:p w14:paraId="557D0D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prev_last_core_fx;</w:t>
      </w:r>
    </w:p>
    <w:p w14:paraId="3970A3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13FA8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last_hq_core_type_fx;                  /*Q0*/</w:t>
      </w:r>
    </w:p>
    <w:p w14:paraId="721FB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26452-g21/c-code/lib_dec/swb_tbe_dec_fx.c 26452-g30/c-code/lib_dec/swb_tbe_dec_fx.c</w:t>
      </w:r>
    </w:p>
    <w:p w14:paraId="458E25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--- 26452-g21/c-code/lib_dec/swb_tbe_dec_fx.c</w:t>
      </w:r>
      <w:r w:rsidRPr="00F96524">
        <w:rPr>
          <w:rFonts w:ascii="Courier New" w:hAnsi="Courier New" w:cs="Courier New"/>
          <w:noProof/>
          <w:sz w:val="18"/>
          <w:szCs w:val="18"/>
          <w:lang w:val="en-US"/>
        </w:rPr>
        <w:tab/>
        <w:t>2021-08-02 16:39:48.000000000 +0200</w:t>
      </w:r>
    </w:p>
    <w:p w14:paraId="793725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+++ 26452-g30/c-code/lib_dec/swb_tbe_dec_fx.c</w:t>
      </w:r>
      <w:r w:rsidRPr="00F96524">
        <w:rPr>
          <w:rFonts w:ascii="Courier New" w:hAnsi="Courier New" w:cs="Courier New"/>
          <w:noProof/>
          <w:sz w:val="18"/>
          <w:szCs w:val="18"/>
          <w:lang w:val="en-US"/>
        </w:rPr>
        <w:tab/>
        <w:t>2021-08-10 09:27:36.196666000 +0200</w:t>
      </w:r>
    </w:p>
    <w:p w14:paraId="539DA3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-483,6 +483,11 @@</w:t>
      </w:r>
    </w:p>
    <w:p w14:paraId="61A6AF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 = add( f, inc );</w:t>
      </w:r>
    </w:p>
    <w:p w14:paraId="52ABDE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68FEE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AB92C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 ; i&lt;LPC_SHB_ORDER; i++)</w:t>
      </w:r>
    </w:p>
    <w:p w14:paraId="2CEBF6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34921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st_fx-&gt;lsp_prevfrm_fx[i] = 0;</w:t>
      </w:r>
    </w:p>
    <w:p w14:paraId="57A8AA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7CA357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6A8F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00992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st_fx-&gt;GainFrame_prevfrm_fx = 0;</w:t>
      </w:r>
    </w:p>
    <w:p w14:paraId="5A429A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move16();/*Q18*/</w:t>
      </w:r>
    </w:p>
    <w:p w14:paraId="482E81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-1068,7 +1073,14 @@</w:t>
      </w:r>
    </w:p>
    <w:p w14:paraId="3B3103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2685C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8B9E5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previous frame parameters for FEC */</w:t>
      </w:r>
    </w:p>
    <w:p w14:paraId="6EA60D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EQ_32( st_fx-&gt;extl_brate_fx, WB_TBE_0k35 ) )</w:t>
      </w:r>
    </w:p>
    <w:p w14:paraId="73529C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34DC1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Copy( lsf_wb, st_fx-&gt;lsp_prevfrm_fx, LPC_SHB_ORDER_LBR_WB );</w:t>
      </w:r>
    </w:p>
    <w:p w14:paraId="190C7A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ECDA3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021525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051C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 lsf_wb, st_fx-&gt;lsp_prevfrm_fx, LPC_SHB_ORDER_WB );</w:t>
      </w:r>
    </w:p>
    <w:p w14:paraId="5C450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F81F9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st_fx-&gt;GainFrame_prevfrm_fx = GainFrame; /* Q18 */</w:t>
      </w:r>
    </w:p>
    <w:p w14:paraId="1846BD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E06A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!st_fx-&gt;bfi_fx )</w:t>
      </w:r>
    </w:p>
    <w:p w14:paraId="7863C2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-3428,6 +3440,7 @@</w:t>
      </w:r>
    </w:p>
    <w:p w14:paraId="262922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*output,                    /* o  : synthesized transitions signal         */</w:t>
      </w:r>
    </w:p>
    <w:p w14:paraId="13207A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Hilbert_Mem[],              /* i/o: memory                                 */</w:t>
      </w:r>
    </w:p>
    <w:p w14:paraId="600D5D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state_lsyn_filt_shb_local[],/* i/o: memory                                 */</w:t>
      </w:r>
    </w:p>
    <w:p w14:paraId="7BD3C6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mem_resamp_HB_32k[],        /* i/o: memory                                 */</w:t>
      </w:r>
    </w:p>
    <w:p w14:paraId="0661D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*syn_dm_phase,</w:t>
      </w:r>
    </w:p>
    <w:p w14:paraId="73C258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target_fs,</w:t>
      </w:r>
    </w:p>
    <w:p w14:paraId="01CF2F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*up_mem,</w:t>
      </w:r>
    </w:p>
    <w:p w14:paraId="047107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-3479,6 +3492,10 @@</w:t>
      </w:r>
    </w:p>
    <w:p w14:paraId="7F4900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EA858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interpolate_3_over_2_allpass_fx( output, length, output, up_mem, allpass_poles_3_ov_2 );</w:t>
      </w:r>
    </w:p>
    <w:p w14:paraId="0B670E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BAF9E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IF( EQ_32( target_fs, 16000 ))</w:t>
      </w:r>
    </w:p>
    <w:p w14:paraId="6B6047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7AA94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Decimate_allpass_steep_fx( output, mem_resamp_HB_32k, L_FRAME32k, output );</w:t>
      </w:r>
    </w:p>
    <w:p w14:paraId="15FCFA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52C72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2E1E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4545C4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85DD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26452-g21/c-code/lib_dec/voip_client.c 26452-g30/c-code/lib_dec/voip_client.c</w:t>
      </w:r>
    </w:p>
    <w:p w14:paraId="4A9A0D09"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--- 26452-g21/c-code/lib_dec/voip_client.c</w:t>
      </w:r>
      <w:r w:rsidRPr="00F96524">
        <w:rPr>
          <w:rFonts w:ascii="Courier New" w:hAnsi="Courier New" w:cs="Courier New"/>
          <w:noProof/>
          <w:sz w:val="18"/>
          <w:szCs w:val="18"/>
          <w:lang w:val="fr-FR"/>
        </w:rPr>
        <w:tab/>
        <w:t>2021-08-02 16:40:17.000000000 +0200</w:t>
      </w:r>
    </w:p>
    <w:p w14:paraId="12F2E1C6"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+++ 26452-g30/c-code/lib_dec/voip_client.c</w:t>
      </w:r>
      <w:r w:rsidRPr="00F96524">
        <w:rPr>
          <w:rFonts w:ascii="Courier New" w:hAnsi="Courier New" w:cs="Courier New"/>
          <w:noProof/>
          <w:sz w:val="18"/>
          <w:szCs w:val="18"/>
          <w:lang w:val="fr-FR"/>
        </w:rPr>
        <w:tab/>
        <w:t>2021-08-10 09:27:36.019673000 +0200</w:t>
      </w:r>
    </w:p>
    <w:p w14:paraId="0ACC11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-14,6 +14,7 @@</w:t>
      </w:r>
    </w:p>
    <w:p w14:paraId="51CF85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#include "basop_util.h"</w:t>
      </w:r>
    </w:p>
    <w:p w14:paraId="21527C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#include "EvsRXlib.h"</w:t>
      </w:r>
    </w:p>
    <w:p w14:paraId="74723C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#include "g192.h"</w:t>
      </w:r>
    </w:p>
    <w:p w14:paraId="5D8D09D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+#include "evs_rtp_payload.h"</w:t>
      </w:r>
    </w:p>
    <w:p w14:paraId="06BF41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246F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7B101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CA404D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-46,6 +47,8 @@</w:t>
      </w:r>
    </w:p>
    <w:p w14:paraId="4B599B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input/output */</w:t>
      </w:r>
    </w:p>
    <w:p w14:paraId="47A95B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G192_HANDLE  g192 = NULL;</w:t>
      </w:r>
    </w:p>
    <w:p w14:paraId="47284A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G192_ERROR   g192err;</w:t>
      </w:r>
    </w:p>
    <w:p w14:paraId="6FB3FE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 rtpdumpDepacker;</w:t>
      </w:r>
    </w:p>
    <w:p w14:paraId="6735F6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EVS_RTPDUMP_DEPACKER_ERROR rtpdumpDepackerError = EVS_RTPDUMP_DEPACKER_NO_ERROR;</w:t>
      </w:r>
    </w:p>
    <w:p w14:paraId="1C4F61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C6E99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optimum_offset, FEC_hi;</w:t>
      </w:r>
    </w:p>
    <w:p w14:paraId="29FAEA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FILE *f_offset = 0;</w:t>
      </w:r>
    </w:p>
    <w:p w14:paraId="19F0A8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-53,6 +56,7 @@</w:t>
      </w:r>
    </w:p>
    <w:p w14:paraId="408197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main loop */</w:t>
      </w:r>
    </w:p>
    <w:p w14:paraId="46975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nextPacketRcvTime_ms = 0;</w:t>
      </w:r>
    </w:p>
    <w:p w14:paraId="3785B8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systemTime_ms = 0;</w:t>
      </w:r>
    </w:p>
    <w:p w14:paraId="201585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Word32 nFramesFed = 0;</w:t>
      </w:r>
    </w:p>
    <w:p w14:paraId="74B6A6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E1896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EVS_RX_HANDLE hRX = NULL;</w:t>
      </w:r>
    </w:p>
    <w:p w14:paraId="304DA609"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s-ES"/>
        </w:rPr>
        <w:t>EVS_RX_ERROR rxerr = EVS_RX_NO_ERROR;</w:t>
      </w:r>
    </w:p>
    <w:p w14:paraId="2DE773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-61,13 +65,30 @@</w:t>
      </w:r>
    </w:p>
    <w:p w14:paraId="235417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1F61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unsigned char   au[2560];</w:t>
      </w:r>
    </w:p>
    <w:p w14:paraId="0AE12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auSize;</w:t>
      </w:r>
    </w:p>
    <w:p w14:paraId="7B9212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unsigned char  *auPtr = NULL;</w:t>
      </w:r>
    </w:p>
    <w:p w14:paraId="2DD5A9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isAMRWB_IOmode;</w:t>
      </w:r>
    </w:p>
    <w:p w14:paraId="78CEF2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uint16_t        frameTypeIndex;</w:t>
      </w:r>
    </w:p>
    <w:p w14:paraId="3640E9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bool            qBit;</w:t>
      </w:r>
    </w:p>
    <w:p w14:paraId="734160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rtpSequenceNumber;</w:t>
      </w:r>
    </w:p>
    <w:p w14:paraId="2E1142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rtpTimeStamp;</w:t>
      </w:r>
    </w:p>
    <w:p w14:paraId="67278C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334EA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pcmBuf[3 * L_FRAME48k] = {0};</w:t>
      </w:r>
    </w:p>
    <w:p w14:paraId="50069C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pcmBufSize = 3 * L_FRAME48k;</w:t>
      </w:r>
    </w:p>
    <w:p w14:paraId="28BB24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E6E07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E2A66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rtpdumpDepacker.rtpdump = NULL;</w:t>
      </w:r>
    </w:p>
    <w:p w14:paraId="4B98C1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st_fx-&gt;bitstreamformat == VOIP_RTPDUMP )</w:t>
      </w:r>
    </w:p>
    <w:p w14:paraId="3E4A1C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C40BF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rtpdumpDepackerError = EVS_RTPDUMP_DEPACKER_open(&amp;rtpdumpDepacker, f_stream, st_fx-&gt;sdp_hf_only != 0);</w:t>
      </w:r>
    </w:p>
    <w:p w14:paraId="1B0C78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if(rtpdumpDepackerError != EVS_RTPDUMP_DEPACKER_NO_ERROR)</w:t>
      </w:r>
    </w:p>
    <w:p w14:paraId="486DB3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39B3C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fprintf(stderr,"error in EVS_RTPDUMP_DEPACKER_open(): %d\n", rtpdumpDepackerError);</w:t>
      </w:r>
    </w:p>
    <w:p w14:paraId="655C5D3F"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return -1;</w:t>
      </w:r>
    </w:p>
    <w:p w14:paraId="23722A82"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6DD570E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g192err = G192_NO_ERROR;</w:t>
      </w:r>
    </w:p>
    <w:p w14:paraId="305A1AA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0BBE2BF4"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else</w:t>
      </w:r>
    </w:p>
    <w:p w14:paraId="19A8DF99"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7E96ADA5"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assert( st_fx-&gt;bitstreamformat == VOIP_G192_RTP );</w:t>
      </w:r>
    </w:p>
    <w:p w14:paraId="759094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t xml:space="preserve">     </w:t>
      </w:r>
      <w:r w:rsidRPr="00F96524">
        <w:rPr>
          <w:rFonts w:ascii="Courier New" w:hAnsi="Courier New" w:cs="Courier New"/>
          <w:noProof/>
          <w:sz w:val="18"/>
          <w:szCs w:val="18"/>
          <w:lang w:val="en-US"/>
        </w:rPr>
        <w:t>/* open input file */</w:t>
      </w:r>
    </w:p>
    <w:p w14:paraId="46A061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g192err = G192_Reader_Open(&amp;g192, f_stream);</w:t>
      </w:r>
    </w:p>
    <w:p w14:paraId="11D501AB"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s-ES"/>
        </w:rPr>
        <w:t>if(g192err != G192_NO_ERROR)</w:t>
      </w:r>
    </w:p>
    <w:p w14:paraId="33ADAAD4"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-75,6 +96,8 @@</w:t>
      </w:r>
    </w:p>
    <w:p w14:paraId="287F5937"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fprintf(stderr,"error in G192_Reader_Open(): %d\n", g192err);</w:t>
      </w:r>
    </w:p>
    <w:p w14:paraId="388E506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return -1;</w:t>
      </w:r>
    </w:p>
    <w:p w14:paraId="46B016FA"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6C6E4331"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auPtr = au;</w:t>
      </w:r>
    </w:p>
    <w:p w14:paraId="5D14AEDA"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w:t>
      </w:r>
    </w:p>
    <w:p w14:paraId="7D84CB5E"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6A7ABDBF"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if(jbmFECoffsetFileName)</w:t>
      </w:r>
    </w:p>
    <w:p w14:paraId="01CE381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5F4B36FA"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-83,6 +106,7 @@</w:t>
      </w:r>
    </w:p>
    <w:p w14:paraId="6389067D"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w:t>
      </w:r>
    </w:p>
    <w:p w14:paraId="1ACAC8F2"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fprintf(stderr,"unable to open CA offset file: %s\n", jbmFECoffsetFileName);</w:t>
      </w:r>
    </w:p>
    <w:p w14:paraId="708BB617"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xml:space="preserve">             G192_Reader_Close(&amp;g192);</w:t>
      </w:r>
    </w:p>
    <w:p w14:paraId="3AD589D1"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EVS_RTPDUMP_DEPACKER_close(&amp;rtpdumpDepacker);</w:t>
      </w:r>
    </w:p>
    <w:p w14:paraId="2D14DB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t xml:space="preserve">             </w:t>
      </w:r>
      <w:r w:rsidRPr="00F96524">
        <w:rPr>
          <w:rFonts w:ascii="Courier New" w:hAnsi="Courier New" w:cs="Courier New"/>
          <w:noProof/>
          <w:sz w:val="18"/>
          <w:szCs w:val="18"/>
          <w:lang w:val="en-US"/>
        </w:rPr>
        <w:t>return -1;</w:t>
      </w:r>
    </w:p>
    <w:p w14:paraId="142F45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97FE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5F975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-93,7 +117,11 @@</w:t>
      </w:r>
    </w:p>
    <w:p w14:paraId="4E1B1F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18DC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fprintf(stderr,"unable to open receiver\n");</w:t>
      </w:r>
    </w:p>
    <w:p w14:paraId="37AFF2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7409D9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38F88F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32AE26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5E0571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1CEDB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47D377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68D17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3DD161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24961A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#ifdef SUPPORT_JBM_TRACEFILE</w:t>
      </w:r>
    </w:p>
    <w:p w14:paraId="2D7CF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-102,7 +130,11 @@</w:t>
      </w:r>
    </w:p>
    <w:p w14:paraId="2E09CB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E1B9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fprintf(stderr,"unable to set JBM trace file: %s\n", jbmTraceFileName);</w:t>
      </w:r>
    </w:p>
    <w:p w14:paraId="16A605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7A3E06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3882A5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0703FC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3F0468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718C9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7CEA0F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A55E1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0BAC90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763CFD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C920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-117,14 +149,35 @@</w:t>
      </w:r>
    </w:p>
    <w:p w14:paraId="6AF1C7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BASOP_end_noprint</w:t>
      </w:r>
    </w:p>
    <w:p w14:paraId="586CB4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BASOP_init</w:t>
      </w:r>
    </w:p>
    <w:p w14:paraId="5D5485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EA025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(st_fx-&gt;bitstreamformat == VOIP_G192_RTP)</w:t>
      </w:r>
    </w:p>
    <w:p w14:paraId="30BB80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43DA1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 first packet */</w:t>
      </w:r>
    </w:p>
    <w:p w14:paraId="6B6CF7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g192err = G192_ReadVoipFrame_compact(g192, au, &amp;auSize,</w:t>
      </w:r>
    </w:p>
    <w:p w14:paraId="4E6739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&amp;rtpSequenceNumber, &amp;rtpTimeStamp, &amp;nextPacketRcvTime_ms);</w:t>
      </w:r>
    </w:p>
    <w:p w14:paraId="690F71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if(g192err != G192_NO_ERROR)</w:t>
      </w:r>
    </w:p>
    <w:p w14:paraId="108CE1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(!evsPayload_getFrameTypeFromSize(auSize, &amp;isAMRWB_IOmode, &amp;frameTypeIndex))</w:t>
      </w:r>
    </w:p>
    <w:p w14:paraId="07BFF8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AB89D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g192err = G192_INVALID_DATA;</w:t>
      </w:r>
    </w:p>
    <w:p w14:paraId="477387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61CF2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1; /* good q_bit for VOIP_G192_RTP */</w:t>
      </w:r>
    </w:p>
    <w:p w14:paraId="0F9C3B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7AA50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5BDCA47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auPtr = au; /* might have been set to RTP packet in prev call */</w:t>
      </w:r>
    </w:p>
    <w:p w14:paraId="3A9D4F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rtpdumpDepackerError = EVS_RTPDUMP_DEPACKER_readNextFrame(&amp;rtpdumpDepacker, (uint16_t*)&amp;rtpSequenceNumber, (uint32_t*)&amp;rtpTimeStamp,</w:t>
      </w:r>
    </w:p>
    <w:p w14:paraId="3FF080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(uint32_t*)&amp;nextPacketRcvTime_ms,</w:t>
      </w:r>
    </w:p>
    <w:p w14:paraId="0876B4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&amp;isAMRWB_IOmode, &amp;frameTypeIndex, &amp;qBit,</w:t>
      </w:r>
    </w:p>
    <w:p w14:paraId="4CE486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&amp;auPtr, (uint16_t*)&amp;auSize);</w:t>
      </w:r>
    </w:p>
    <w:p w14:paraId="761214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EVS RTP payload format has timescale 16000, JBM uses 1000 internally */</w:t>
      </w:r>
    </w:p>
    <w:p w14:paraId="2EBA4D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rtpTimeStamp = rtpTimeStamp / 16;</w:t>
      </w:r>
    </w:p>
    <w:p w14:paraId="3C343E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449E00"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if(g192err != G192_NO_ERROR || rtpdumpDepackerError != </w:t>
      </w:r>
      <w:r w:rsidRPr="00F96524">
        <w:rPr>
          <w:rFonts w:ascii="Courier New" w:hAnsi="Courier New" w:cs="Courier New"/>
          <w:noProof/>
          <w:sz w:val="18"/>
          <w:szCs w:val="18"/>
          <w:lang w:val="es-ES"/>
        </w:rPr>
        <w:t>EVS_RTPDUMP_DEPACKER_NO_ERROR)</w:t>
      </w:r>
    </w:p>
    <w:p w14:paraId="526E38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t xml:space="preserve">     </w:t>
      </w:r>
      <w:r w:rsidRPr="00F96524">
        <w:rPr>
          <w:rFonts w:ascii="Courier New" w:hAnsi="Courier New" w:cs="Courier New"/>
          <w:noProof/>
          <w:sz w:val="18"/>
          <w:szCs w:val="18"/>
          <w:lang w:val="en-US"/>
        </w:rPr>
        <w:t>{</w:t>
      </w:r>
    </w:p>
    <w:p w14:paraId="6985B8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fprintf(stderr,"failed to read first RTP packet\n");</w:t>
      </w:r>
    </w:p>
    <w:p w14:paraId="4A1485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1063FF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6756D9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09E461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198A65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D6D44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13E0F1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7A31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0644C0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1692A0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223DD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-152,36 +205,66 @@</w:t>
      </w:r>
    </w:p>
    <w:p w14:paraId="04E385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while( nextPacketRcvTime_ms != -1 &amp;&amp; nextPacketRcvTime_ms &lt;= systemTime_ms )</w:t>
      </w:r>
    </w:p>
    <w:p w14:paraId="277BC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184218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feed the previous read packet into the receiver now */</w:t>
      </w:r>
    </w:p>
    <w:p w14:paraId="5506C0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rxerr = EVS_RX_FeedFrame(hRX, au, auSize, rtpSequenceNumber, rtpTimeStamp,</w:t>
      </w:r>
    </w:p>
    <w:p w14:paraId="7F2288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nextPacketRcvTime_ms);</w:t>
      </w:r>
    </w:p>
    <w:p w14:paraId="6ADE4D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rxerr = EVS_RX_FeedFrame(hRX, auPtr, auSize, rtpSequenceNumber, rtpTimeStamp,</w:t>
      </w:r>
    </w:p>
    <w:p w14:paraId="6D5079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nextPacketRcvTime_ms, isAMRWB_IOmode, frameTypeIndex, qBit);</w:t>
      </w:r>
    </w:p>
    <w:p w14:paraId="435E6865"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s-ES"/>
        </w:rPr>
        <w:t>if (rxerr != EVS_RX_NO_ERROR)</w:t>
      </w:r>
    </w:p>
    <w:p w14:paraId="17D7D5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s-ES"/>
        </w:rPr>
        <w:lastRenderedPageBreak/>
        <w:t xml:space="preserve">             </w:t>
      </w:r>
      <w:r w:rsidRPr="00F96524">
        <w:rPr>
          <w:rFonts w:ascii="Courier New" w:hAnsi="Courier New" w:cs="Courier New"/>
          <w:noProof/>
          <w:sz w:val="18"/>
          <w:szCs w:val="18"/>
          <w:lang w:val="en-US"/>
        </w:rPr>
        <w:t>{</w:t>
      </w:r>
    </w:p>
    <w:p w14:paraId="4E1F4A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printf("\nerror in feeding access unit: %8x", rxerr);</w:t>
      </w:r>
    </w:p>
    <w:p w14:paraId="216AEB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1DCC7F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494AEC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5A5B51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7C63DC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E0093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172130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F54F5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295DDF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1166F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6976C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++nFramesFed;</w:t>
      </w:r>
    </w:p>
    <w:p w14:paraId="6A321A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read the next packet */</w:t>
      </w:r>
    </w:p>
    <w:p w14:paraId="1F3408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(st_fx-&gt;bitstreamformat == VOIP_G192_RTP) {</w:t>
      </w:r>
    </w:p>
    <w:p w14:paraId="2A34F0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g192err = G192_ReadVoipFrame_compact(g192, au, &amp;auSize,</w:t>
      </w:r>
    </w:p>
    <w:p w14:paraId="4BFE3E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&amp;rtpSequenceNumber, &amp;rtpTimeStamp, &amp;nextPacketRcvTime_ms);</w:t>
      </w:r>
    </w:p>
    <w:p w14:paraId="73B35A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if(g192err == G192_EOF)</w:t>
      </w:r>
    </w:p>
    <w:p w14:paraId="42B51C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(!evsPayload_getFrameTypeFromSize(auSize, &amp;isAMRWB_IOmode, &amp;frameTypeIndex))</w:t>
      </w:r>
    </w:p>
    <w:p w14:paraId="390F8C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4930E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g192err = G192_INVALID_DATA;</w:t>
      </w:r>
    </w:p>
    <w:p w14:paraId="389865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97DD5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qBit = 1; /* good q_bit for VOIP_G192_RTP */</w:t>
      </w:r>
    </w:p>
    <w:p w14:paraId="7B6712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C4585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 {</w:t>
      </w:r>
    </w:p>
    <w:p w14:paraId="522F4C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auPtr = au; /* might have been set to RTP packet in prev call */</w:t>
      </w:r>
    </w:p>
    <w:p w14:paraId="7B84A9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rtpdumpDepackerError = EVS_RTPDUMP_DEPACKER_readNextFrame(&amp;rtpdumpDepacker, (uint16_t*)&amp;rtpSequenceNumber, (uint32_t*)&amp;rtpTimeStamp,</w:t>
      </w:r>
    </w:p>
    <w:p w14:paraId="2B6A17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(uint32_t*)&amp;nextPacketRcvTime_ms,</w:t>
      </w:r>
    </w:p>
    <w:p w14:paraId="20199A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&amp;isAMRWB_IOmode, &amp;frameTypeIndex, &amp;qBit,</w:t>
      </w:r>
    </w:p>
    <w:p w14:paraId="115111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&amp;auPtr, (uint16_t*)&amp;auSize);</w:t>
      </w:r>
    </w:p>
    <w:p w14:paraId="6E1696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EVS RTP payload format has timescale 16000, JBM uses 1000 internally */</w:t>
      </w:r>
    </w:p>
    <w:p w14:paraId="739BA2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rtpTimeStamp = rtpTimeStamp / 16;</w:t>
      </w:r>
    </w:p>
    <w:p w14:paraId="34A2CC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7D66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if(g192err == G192_EOF</w:t>
      </w:r>
    </w:p>
    <w:p w14:paraId="39E3602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rtpdumpDepackerError == EVS_RTPDUMP_DEPACKER_EOF</w:t>
      </w:r>
    </w:p>
    <w:p w14:paraId="62EBA2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4C185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F3DDC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finished reading */</w:t>
      </w:r>
    </w:p>
    <w:p w14:paraId="5331BD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nextPacketRcvTime_ms = -1;</w:t>
      </w:r>
    </w:p>
    <w:p w14:paraId="3633E2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F7CCA0E"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n-US"/>
        </w:rPr>
        <w:t xml:space="preserve">-            else if(g192err != </w:t>
      </w:r>
      <w:r w:rsidRPr="00F96524">
        <w:rPr>
          <w:rFonts w:ascii="Courier New" w:hAnsi="Courier New" w:cs="Courier New"/>
          <w:noProof/>
          <w:sz w:val="18"/>
          <w:szCs w:val="18"/>
          <w:lang w:val="es-ES"/>
        </w:rPr>
        <w:t>G192_NO_ERROR)</w:t>
      </w:r>
    </w:p>
    <w:p w14:paraId="71607C7C"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else if(g192err != G192_NO_ERROR</w:t>
      </w:r>
    </w:p>
    <w:p w14:paraId="1D949590" w14:textId="77777777" w:rsidR="00F96524" w:rsidRPr="00F96524" w:rsidRDefault="00F96524" w:rsidP="00F96524">
      <w:pPr>
        <w:contextualSpacing/>
        <w:rPr>
          <w:rFonts w:ascii="Courier New" w:hAnsi="Courier New" w:cs="Courier New"/>
          <w:noProof/>
          <w:sz w:val="18"/>
          <w:szCs w:val="18"/>
          <w:lang w:val="es-ES"/>
        </w:rPr>
      </w:pPr>
      <w:r w:rsidRPr="00F96524">
        <w:rPr>
          <w:rFonts w:ascii="Courier New" w:hAnsi="Courier New" w:cs="Courier New"/>
          <w:noProof/>
          <w:sz w:val="18"/>
          <w:szCs w:val="18"/>
          <w:lang w:val="es-ES"/>
        </w:rPr>
        <w:t>+                    || rtpdumpDepackerError != EVS_RTPDUMP_DEPACKER_NO_ERROR</w:t>
      </w:r>
    </w:p>
    <w:p w14:paraId="683A7A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66DC1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B93EC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fprintf(stderr,"failed to read RTP packet\n");</w:t>
      </w:r>
    </w:p>
    <w:p w14:paraId="54D5C6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28304F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605BF2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426B87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3245D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9B5C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523ABD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288AD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406608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255399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2591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5CFBC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330B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we are finished when all packets have been received and jitter buffer is empty */</w:t>
      </w:r>
    </w:p>
    <w:p w14:paraId="5E41BF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nextPacketRcvTime_ms == -1 &amp;&amp; EVS_RX_IsEmpty(hRX) )</w:t>
      </w:r>
    </w:p>
    <w:p w14:paraId="1B6BDD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also stop when the input file contains less than two frames, because JBM cannot calculate a delay value and won't start decoding */</w:t>
      </w:r>
    </w:p>
    <w:p w14:paraId="142FB0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if( nextPacketRcvTime_ms == -1 &amp;&amp; ( EVS_RX_IsEmpty(hRX) || nFramesFed &lt; 2 ) )</w:t>
      </w:r>
    </w:p>
    <w:p w14:paraId="049652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break;</w:t>
      </w:r>
    </w:p>
    <w:p w14:paraId="15E78A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AA21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decode and get samples */</w:t>
      </w:r>
    </w:p>
    <w:p w14:paraId="0FE52F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-225,7 +308,11 @@</w:t>
      </w:r>
    </w:p>
    <w:p w14:paraId="665F4B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0EFE8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printf("\nerror in getting samples: %8x", rxerr);</w:t>
      </w:r>
    </w:p>
    <w:p w14:paraId="3EC60B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4EB8FE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f_offset ) fclose(f_offset);</w:t>
      </w:r>
    </w:p>
    <w:p w14:paraId="29F9D4E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7069CC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f_offset ) </w:t>
      </w:r>
    </w:p>
    <w:p w14:paraId="25E3C7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E5E7F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fclose(f_offset);</w:t>
      </w:r>
    </w:p>
    <w:p w14:paraId="7A5D31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44BAB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45F8C8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-1;</w:t>
      </w:r>
    </w:p>
    <w:p w14:paraId="742EC5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4F7B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-277,6 +364,7 @@</w:t>
      </w:r>
    </w:p>
    <w:p w14:paraId="212EDA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free memory etc. */</w:t>
      </w:r>
    </w:p>
    <w:p w14:paraId="1D92E4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BASOP_init</w:t>
      </w:r>
    </w:p>
    <w:p w14:paraId="274310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G192_Reader_Close(&amp;g192);</w:t>
      </w:r>
    </w:p>
    <w:p w14:paraId="52EA3E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EVS_RTPDUMP_DEPACKER_close(&amp;rtpdumpDepacker);</w:t>
      </w:r>
    </w:p>
    <w:p w14:paraId="7F5A93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EVS_RX_Close(&amp;hRX);</w:t>
      </w:r>
    </w:p>
    <w:p w14:paraId="50DEF9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BASOP_end_noprint</w:t>
      </w:r>
    </w:p>
    <w:p w14:paraId="1516BE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 0;</w:t>
      </w:r>
    </w:p>
    <w:p w14:paraId="249DD3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26452-g21/c-code/lib_enc/SNR_calc.c 26452-g30/c-code/lib_enc/SNR_calc.c</w:t>
      </w:r>
    </w:p>
    <w:p w14:paraId="55C7E1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--- 26452-g21/c-code/lib_enc/SNR_calc.c</w:t>
      </w:r>
      <w:r w:rsidRPr="00F96524">
        <w:rPr>
          <w:rFonts w:ascii="Courier New" w:hAnsi="Courier New" w:cs="Courier New"/>
          <w:noProof/>
          <w:sz w:val="18"/>
          <w:szCs w:val="18"/>
          <w:lang w:val="en-US"/>
        </w:rPr>
        <w:tab/>
        <w:t>2021-08-02 16:40:36.000000000 +0200</w:t>
      </w:r>
    </w:p>
    <w:p w14:paraId="702FD71C"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+++ 26452-g30/c-code/lib_enc/SNR_calc.c</w:t>
      </w:r>
      <w:r w:rsidRPr="00F96524">
        <w:rPr>
          <w:rFonts w:ascii="Courier New" w:hAnsi="Courier New" w:cs="Courier New"/>
          <w:noProof/>
          <w:sz w:val="18"/>
          <w:szCs w:val="18"/>
          <w:lang w:val="fr-FR"/>
        </w:rPr>
        <w:tab/>
        <w:t>2021-08-10 09:27:36.398651000 +0200</w:t>
      </w:r>
    </w:p>
    <w:p w14:paraId="765C3D7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-249,7 +249,7 @@</w:t>
      </w:r>
    </w:p>
    <w:p w14:paraId="4BAFC90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tmp  = VAD_L_div(div1, div2, tmp_addQ1, tmp_addQ2, &amp;q_divout);</w:t>
      </w:r>
    </w:p>
    <w:p w14:paraId="31C05C6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tmp  = VAD_Log2(tmp, q_divout);</w:t>
      </w:r>
    </w:p>
    <w:p w14:paraId="3BA49D4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353179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if(GT_32(tmp, -11146447/* -0.33219 Q25 */))</w:t>
      </w:r>
    </w:p>
    <w:p w14:paraId="461FD6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if(GT_32(tmp, -3355443/* -0.10 Q25 */))</w:t>
      </w:r>
    </w:p>
    <w:p w14:paraId="4E6C90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E2F5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snr_tmpidx[i] = tmp;</w:t>
      </w:r>
    </w:p>
    <w:p w14:paraId="5EF68D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move32();</w:t>
      </w:r>
    </w:p>
    <w:p w14:paraId="33A85A7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-301,6 +301,8 @@</w:t>
      </w:r>
    </w:p>
    <w:p w14:paraId="5CA4242E"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200CF073"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*tsnr = VAD_Log2(tmp, minscale2);</w:t>
      </w:r>
    </w:p>
    <w:p w14:paraId="2B71294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move32();</w:t>
      </w:r>
    </w:p>
    <w:p w14:paraId="2F4A00F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w:t>
      </w:r>
      <w:r w:rsidRPr="00F96524">
        <w:rPr>
          <w:rFonts w:ascii="Courier New" w:hAnsi="Courier New" w:cs="Courier New"/>
          <w:noProof/>
          <w:sz w:val="18"/>
          <w:szCs w:val="18"/>
          <w:lang w:val="sv-SE"/>
        </w:rPr>
        <w:tab/>
        <w:t>*tsnr = L_add(*tsnr, MUL_F(*tsnr, 6226));  /* *tsnr *= 1.2;   */</w:t>
      </w:r>
    </w:p>
    <w:p w14:paraId="4513814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move32();</w:t>
      </w:r>
    </w:p>
    <w:p w14:paraId="18529B0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3412B536"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ELSE</w:t>
      </w:r>
    </w:p>
    <w:p w14:paraId="4CBEA5A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48E57A4A"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diff -rwNBu 26452-g21/c-code/lib_enc/acelp_core_enc_fx.c 26452-g30/c-code/lib_enc/acelp_core_enc_fx.c</w:t>
      </w:r>
    </w:p>
    <w:p w14:paraId="2691507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--- 26452-g21/c-code/lib_enc/acelp_core_enc_fx.c</w:t>
      </w:r>
      <w:r w:rsidRPr="00F96524">
        <w:rPr>
          <w:rFonts w:ascii="Courier New" w:hAnsi="Courier New" w:cs="Courier New"/>
          <w:noProof/>
          <w:sz w:val="18"/>
          <w:szCs w:val="18"/>
          <w:lang w:val="fr-FR"/>
        </w:rPr>
        <w:tab/>
        <w:t>2021-08-02 16:40:41.000000000 +0200</w:t>
      </w:r>
    </w:p>
    <w:p w14:paraId="2FC78D3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+++ 26452-g30/c-code/lib_enc/acelp_core_enc_fx.c</w:t>
      </w:r>
      <w:r w:rsidRPr="00F96524">
        <w:rPr>
          <w:rFonts w:ascii="Courier New" w:hAnsi="Courier New" w:cs="Courier New"/>
          <w:noProof/>
          <w:sz w:val="18"/>
          <w:szCs w:val="18"/>
          <w:lang w:val="fr-FR"/>
        </w:rPr>
        <w:tab/>
        <w:t>2021-08-10 09:27:36.401655000 +0200</w:t>
      </w:r>
    </w:p>
    <w:p w14:paraId="158137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-336,6 +336,8 @@</w:t>
      </w:r>
    </w:p>
    <w:p w14:paraId="192C66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75E2B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2AE6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82B389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st_fx-&gt;burst_ho_cnt_fx = 0;</w:t>
      </w:r>
    </w:p>
    <w:p w14:paraId="7D265A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36B17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synthesis at 12.8kHz sampling rate */</w:t>
      </w:r>
    </w:p>
    <w:p w14:paraId="7E7BEC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syn_12k8_fx( st_fx-&gt;L_frame_fx, Aq_fx, exc3_fx, syn1_fx, mem-&gt;mem_syn3, 1, Q_new, st_fx-&gt;Q_syn );</w:t>
      </w:r>
    </w:p>
    <w:p w14:paraId="731FA3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FD358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-412,7 +414,7 @@</w:t>
      </w:r>
    </w:p>
    <w:p w14:paraId="09E6E6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Calculation of LP residual (filtering through A[z] filter)</w:t>
      </w:r>
    </w:p>
    <w:p w14:paraId="7A15A6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B987B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C521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vad_hover_flag_fx );</w:t>
      </w:r>
    </w:p>
    <w:p w14:paraId="0CB551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vad_hover_flag_fx, vad_flag_fx );</w:t>
      </w:r>
    </w:p>
    <w:p w14:paraId="2314F6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648DF5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4ACA3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Calculation of prediction for scaled innovation energy</w:t>
      </w:r>
    </w:p>
    <w:p w14:paraId="4E07A8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-474,8 +476,9 @@</w:t>
      </w:r>
    </w:p>
    <w:p w14:paraId="16E2BC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lsf_enc_fx( st_fx, st_fx-&gt;L_frame_fx, coder_type_fx, lsf_new_fx, lsp_new_fx, lsp_mid_fx, Aq_fx, &amp;st_fx-&gt;stab_fac_fx, st_fx-&gt;Nb_ACELP_frames_fx, Q_new );</w:t>
      </w:r>
    </w:p>
    <w:p w14:paraId="135320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1084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recalculation of LP residual (filtering through A[z] filter) */</w:t>
      </w:r>
    </w:p>
    <w:p w14:paraId="4FA835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0 );</w:t>
      </w:r>
    </w:p>
    <w:p w14:paraId="031B62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C96018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st_fx, inp_fx, res_fx, Aq_fx, 0, 0 );</w:t>
      </w:r>
    </w:p>
    <w:p w14:paraId="31C579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st_fx-&gt;burst_ho_cnt_fx = 0;</w:t>
      </w:r>
    </w:p>
    <w:p w14:paraId="7FD9C6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09A4E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VOICED frames in SC-VBR when bumped up*/</w:t>
      </w:r>
    </w:p>
    <w:p w14:paraId="1AB896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encod_gen_voic_fx( st_fx, mem, st_fx-&gt;L_frame_fx, sharpFlag_fx, inp_fx, Aw_fx, Aq_fx, coder_type_fx, Es_pred_fx, T_op_fx, voicing_fx, res_fx, syn_fx,</w:t>
      </w:r>
    </w:p>
    <w:p w14:paraId="3673E2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exc_fx, exc2_fx, pitch_buf_fx, voice_factors_fx, bwe_exc_fx, unbits_fx, shift, Q_new );</w:t>
      </w:r>
    </w:p>
    <w:p w14:paraId="16D1CF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26452-g21/c-code/lib_enc/acelp_core_switch_enc_fx.c 26452-g30/c-code/lib_enc/acelp_core_switch_enc_fx.c</w:t>
      </w:r>
    </w:p>
    <w:p w14:paraId="0A1D13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--- 26452-g21/c-code/lib_enc/acelp_core_switch_enc_fx.c</w:t>
      </w:r>
      <w:r w:rsidRPr="00F96524">
        <w:rPr>
          <w:rFonts w:ascii="Courier New" w:hAnsi="Courier New" w:cs="Courier New"/>
          <w:noProof/>
          <w:sz w:val="18"/>
          <w:szCs w:val="18"/>
          <w:lang w:val="en-US"/>
        </w:rPr>
        <w:tab/>
        <w:t>2021-08-02 16:40:21.000000000 +0200</w:t>
      </w:r>
    </w:p>
    <w:p w14:paraId="1887F2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+++ 26452-g30/c-code/lib_enc/acelp_core_switch_enc_fx.c</w:t>
      </w:r>
      <w:r w:rsidRPr="00F96524">
        <w:rPr>
          <w:rFonts w:ascii="Courier New" w:hAnsi="Courier New" w:cs="Courier New"/>
          <w:noProof/>
          <w:sz w:val="18"/>
          <w:szCs w:val="18"/>
          <w:lang w:val="en-US"/>
        </w:rPr>
        <w:tab/>
        <w:t>2021-08-10 09:27:36.404655000 +0200</w:t>
      </w:r>
    </w:p>
    <w:p w14:paraId="3269CD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-94,16 +94,7 @@</w:t>
      </w:r>
    </w:p>
    <w:p w14:paraId="200DC5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B5AE5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914B4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A6C9E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NE_16(st_fx-&gt;last_L_frame_fx, st_fx-&gt;L_frame_fx))</w:t>
      </w:r>
    </w:p>
    <w:p w14:paraId="24167C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DB0C8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EQ_16(st_fx-&gt;last_L_frame_fx, L_FRAME))</w:t>
      </w:r>
    </w:p>
    <w:p w14:paraId="521535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2AB6F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T_op[0] = shr(add(round_fx(L_shl(L_mult(26214, T_op[0]), 1)), 1), 1);</w:t>
      </w:r>
    </w:p>
    <w:p w14:paraId="55E113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6B266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T_op[1] = shr(add(round_fx(L_shl(L_mult(26214, T_op[1]), 1)), 1), 1);</w:t>
      </w:r>
    </w:p>
    <w:p w14:paraId="751068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17839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C483F7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0AB882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NE_16(st_fx-&gt;last_L_frame_fx, L_FRAME) )</w:t>
      </w:r>
    </w:p>
    <w:p w14:paraId="636E0F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0540E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T_op[0] = shr(add(round_fx(L_shl(L_mult(20480, T_op[0]), 2)), 1), 1);</w:t>
      </w:r>
    </w:p>
    <w:p w14:paraId="03B7E0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021CD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-111,8 +102,6 @@</w:t>
      </w:r>
    </w:p>
    <w:p w14:paraId="6BDF90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ABC1B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71FB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8C193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542BF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CCBB6C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E30E6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Excitation encoding</w:t>
      </w:r>
    </w:p>
    <w:p w14:paraId="450FA0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9A58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-231,7 +220,9 @@</w:t>
      </w:r>
    </w:p>
    <w:p w14:paraId="533AA05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B2735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st_fx-&gt;L_frame_fx=L_SUBFR;</w:t>
      </w:r>
    </w:p>
    <w:p w14:paraId="7A4BAD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43E30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calc_residu_fx(st_fx,inp,res,Aq,0);</w:t>
      </w:r>
    </w:p>
    <w:p w14:paraId="20CBBA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calc_residu_fx(st_fx, inp, res, Aq, 0, 0);</w:t>
      </w:r>
    </w:p>
    <w:p w14:paraId="42B3B7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st_fx-&gt;burst_ho_cnt_fx = 0;</w:t>
      </w:r>
    </w:p>
    <w:p w14:paraId="03A036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346246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st_fx-&gt;L_frame_fx=tmp16;</w:t>
      </w:r>
    </w:p>
    <w:p w14:paraId="393032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12C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FD543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26452-g21/c-code/lib_enc/amr_wb_enc_fx.c 26452-g30/c-code/lib_enc/amr_wb_enc_fx.c</w:t>
      </w:r>
    </w:p>
    <w:p w14:paraId="239B9A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--- 26452-g21/c-code/lib_enc/amr_wb_enc_fx.c</w:t>
      </w:r>
      <w:r w:rsidRPr="00F96524">
        <w:rPr>
          <w:rFonts w:ascii="Courier New" w:hAnsi="Courier New" w:cs="Courier New"/>
          <w:noProof/>
          <w:sz w:val="18"/>
          <w:szCs w:val="18"/>
          <w:lang w:val="en-US"/>
        </w:rPr>
        <w:tab/>
        <w:t>2021-08-02 16:40:49.000000000 +0200</w:t>
      </w:r>
    </w:p>
    <w:p w14:paraId="23883A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+++ 26452-g30/c-code/lib_enc/amr_wb_enc_fx.c</w:t>
      </w:r>
      <w:r w:rsidRPr="00F96524">
        <w:rPr>
          <w:rFonts w:ascii="Courier New" w:hAnsi="Courier New" w:cs="Courier New"/>
          <w:noProof/>
          <w:sz w:val="18"/>
          <w:szCs w:val="18"/>
          <w:lang w:val="en-US"/>
        </w:rPr>
        <w:tab/>
        <w:t>2021-08-10 09:27:36.519646000 +0200</w:t>
      </w:r>
    </w:p>
    <w:p w14:paraId="3C2F9D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-408,7 +408,7 @@</w:t>
      </w:r>
    </w:p>
    <w:p w14:paraId="09C14D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57B84C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44CFB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VAD parameters update */</w:t>
      </w:r>
    </w:p>
    <w:p w14:paraId="28473D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corr_shift, vad_flag, A );</w:t>
      </w:r>
    </w:p>
    <w:p w14:paraId="500DFD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st-&gt;pitO_fx, corr_shift, vad_flag, A );</w:t>
      </w:r>
    </w:p>
    <w:p w14:paraId="43B2FC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86D2F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35948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 Update estimated noise energy and voicing cut-off frequency</w:t>
      </w:r>
    </w:p>
    <w:p w14:paraId="13308B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-506,7 +506,7 @@</w:t>
      </w:r>
    </w:p>
    <w:p w14:paraId="486B51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Calculation of LP residual (filtering through A[z] filter)</w:t>
      </w:r>
    </w:p>
    <w:p w14:paraId="58208E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0024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9447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 inp, res, Aq, 0 );</w:t>
      </w:r>
    </w:p>
    <w:p w14:paraId="079618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calc_residu_fx( st, inp, res, Aq, 0, 0 );</w:t>
      </w:r>
    </w:p>
    <w:p w14:paraId="2432A1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st-&gt;burst_ho_cnt_fx = 0;</w:t>
      </w:r>
    </w:p>
    <w:p w14:paraId="455C189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92791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E17DD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26452-g21/c-code/lib_enc/cng_enc_fx.c 26452-g30/c-code/lib_enc/cng_enc_fx.c</w:t>
      </w:r>
    </w:p>
    <w:p w14:paraId="74A2853B"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--- 26452-g21/c-code/lib_enc/cng_enc_fx.c</w:t>
      </w:r>
      <w:r w:rsidRPr="00F96524">
        <w:rPr>
          <w:rFonts w:ascii="Courier New" w:hAnsi="Courier New" w:cs="Courier New"/>
          <w:noProof/>
          <w:sz w:val="18"/>
          <w:szCs w:val="18"/>
          <w:lang w:val="fr-FR"/>
        </w:rPr>
        <w:tab/>
        <w:t>2021-08-02 16:40:51.000000000 +0200</w:t>
      </w:r>
    </w:p>
    <w:p w14:paraId="19DE261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+++ 26452-g30/c-code/lib_enc/cng_enc_fx.c</w:t>
      </w:r>
      <w:r w:rsidRPr="00F96524">
        <w:rPr>
          <w:rFonts w:ascii="Courier New" w:hAnsi="Courier New" w:cs="Courier New"/>
          <w:noProof/>
          <w:sz w:val="18"/>
          <w:szCs w:val="18"/>
          <w:lang w:val="fr-FR"/>
        </w:rPr>
        <w:tab/>
        <w:t>2021-08-10 09:27:36.546650000 +0200</w:t>
      </w:r>
    </w:p>
    <w:p w14:paraId="7A680B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-94,7 +94,9 @@</w:t>
      </w:r>
    </w:p>
    <w:p w14:paraId="04889B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exp_pow;</w:t>
      </w:r>
    </w:p>
    <w:p w14:paraId="07C021C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force_cn_step=0;</w:t>
      </w:r>
    </w:p>
    <w:p w14:paraId="70DCC6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tmp_loop;</w:t>
      </w:r>
    </w:p>
    <w:p w14:paraId="60B53C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st_lp_sp_enr;</w:t>
      </w:r>
    </w:p>
    <w:p w14:paraId="23DD2D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73678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st_lp_sp_enr = st_fx-&gt;lp_sp_enr_fx;</w:t>
      </w:r>
    </w:p>
    <w:p w14:paraId="7FB66C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Temp variables for floating point functions */</w:t>
      </w:r>
    </w:p>
    <w:p w14:paraId="147202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CA604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/*sp_enr = (float) log10( sum2_f( speech, L_frame )/L_frame + 0.1f )/ (float)log10(2.0f);*//*9.1 */</w:t>
      </w:r>
    </w:p>
    <w:p w14:paraId="12DC34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-151,7 +153,7 @@</w:t>
      </w:r>
    </w:p>
    <w:p w14:paraId="24E248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17F6FC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93DB5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F570E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GT_32(st_fx-&gt;last_core_brate_fx, SID_2k40)&amp;&amp;burst_ho_cnt&gt;0&amp;&amp;LT_16(st_fx-&gt;lp_sp_enr_fx,1536)&amp;&amp;</w:t>
      </w:r>
    </w:p>
    <w:p w14:paraId="59CADA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GT_32(st_fx-&gt;last_core_brate_fx, SID_2k40) &amp;&amp; ( EQ_16( st_fx-&gt;last_core_fx, HQ_CORE ) || burst_ho_cnt &gt; 0 ) &amp;&amp; LT_16(st_fx-&gt;lp_sp_enr_fx, 1536) &amp;&amp;</w:t>
      </w:r>
    </w:p>
    <w:p w14:paraId="56353E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GT_16(sub(sp_enr, st_fx-&gt;lp_sp_enr_fx), 1024)  &amp;&amp; GT_16(sp_enr, 1536)  )</w:t>
      </w:r>
    </w:p>
    <w:p w14:paraId="53B336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4E79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st_fx-&gt;lp_sp_enr_fx = sp_enr;</w:t>
      </w:r>
    </w:p>
    <w:p w14:paraId="6691B9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-269,7 +271,7 @@</w:t>
      </w:r>
    </w:p>
    <w:p w14:paraId="7F7D94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FC595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((st_fx-&gt;cng_cnt_fx == 0) &amp;&amp;</w:t>
      </w:r>
    </w:p>
    <w:p w14:paraId="2A1331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GT_16(st_fx-&gt;lp_sp_enr_fx, 1536)  &amp;&amp;</w:t>
      </w:r>
    </w:p>
    <w:p w14:paraId="3D60C8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(LT_16(add(st_fx-&gt;lp_sp_enr_fx,1024 /* 4.0, Q8 */), sp_enr) ) &amp;&amp;</w:t>
      </w:r>
    </w:p>
    <w:p w14:paraId="44EABF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(LT_16(add(st_lp_sp_enr, 1024 /* 4.0, Q8 */), sp_enr)) &amp;&amp;</w:t>
      </w:r>
    </w:p>
    <w:p w14:paraId="7CBBDB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(st_fx-&gt;first_CNG_fx !=0 ) &amp;&amp;</w:t>
      </w:r>
    </w:p>
    <w:p w14:paraId="4DD9F4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(st_fx-&gt;old_enr_index_fx&gt;=0) &amp;&amp;</w:t>
      </w:r>
    </w:p>
    <w:p w14:paraId="3D76EB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(GT_32(st_fx-&gt;last_core_brate_fx, SID_2k40))) ||</w:t>
      </w:r>
    </w:p>
    <w:p w14:paraId="162A0E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26452-g21/c-code/lib_enc/comvad_decision.c 26452-g30/c-code/lib_enc/comvad_decision.c</w:t>
      </w:r>
    </w:p>
    <w:p w14:paraId="667EBB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--- 26452-g21/c-code/lib_enc/comvad_decision.c</w:t>
      </w:r>
      <w:r w:rsidRPr="00F96524">
        <w:rPr>
          <w:rFonts w:ascii="Courier New" w:hAnsi="Courier New" w:cs="Courier New"/>
          <w:noProof/>
          <w:sz w:val="18"/>
          <w:szCs w:val="18"/>
          <w:lang w:val="en-US"/>
        </w:rPr>
        <w:tab/>
        <w:t>2021-08-02 16:40:26.000000000 +0200</w:t>
      </w:r>
    </w:p>
    <w:p w14:paraId="26F983D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+++ 26452-g30/c-code/lib_enc/comvad_decision.c</w:t>
      </w:r>
      <w:r w:rsidRPr="00F96524">
        <w:rPr>
          <w:rFonts w:ascii="Courier New" w:hAnsi="Courier New" w:cs="Courier New"/>
          <w:noProof/>
          <w:sz w:val="18"/>
          <w:szCs w:val="18"/>
          <w:lang w:val="en-US"/>
        </w:rPr>
        <w:tab/>
        <w:t>2021-08-10 09:27:36.508646000 +0200</w:t>
      </w:r>
    </w:p>
    <w:p w14:paraId="4D43D3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-718,8 +718,8 @@</w:t>
      </w:r>
    </w:p>
    <w:p w14:paraId="3E1B93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304A2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3DD2B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6EA22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IF(GT_32(snr_flux, 67108862/* 2.0 Q25 */)</w:t>
      </w:r>
    </w:p>
    <w:p w14:paraId="0F3E0D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(st-&gt;continuous_speech_num2 &gt; 40 &amp;&amp; GT_32(snr_flux, 60397976/* 1.8 Q25 */) )</w:t>
      </w:r>
    </w:p>
    <w:p w14:paraId="5AA0FF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IF(GT_32(snr_flux, 83886078/* 2.5 Q25 */)</w:t>
      </w:r>
    </w:p>
    <w:p w14:paraId="6D86BD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 st-&gt;continuous_speech_num2 &gt; 40 &amp;&amp; GT_32(snr_flux, 67108862/* 2.0 Q25 */) )</w:t>
      </w:r>
    </w:p>
    <w:p w14:paraId="651DDD61"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 music_backgound_f == 1)</w:t>
      </w:r>
    </w:p>
    <w:p w14:paraId="45C2C9E6"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5CC8597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vad_flag = s_or(vad_flag, vada_flag);</w:t>
      </w:r>
    </w:p>
    <w:p w14:paraId="0D1D0D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-749,7 +749,7 @@</w:t>
      </w:r>
    </w:p>
    <w:p w14:paraId="2E8AE8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220DAB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187F8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IF(GT_32(snr_flux, 73819748/* 2.2 Q25 */)</w:t>
      </w:r>
    </w:p>
    <w:p w14:paraId="584CD3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(st-&gt;continuous_speech_num2 &gt; 40 &amp;&amp; GT_32(snr_flux, 50331647/* 1.5 Q25 */) )</w:t>
      </w:r>
    </w:p>
    <w:p w14:paraId="16614E7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(st-&gt;continuous_speech_num2 &gt; 40 &amp;&amp; GT_32(snr_flux, 57042532/* 1.7 Q25 */) )</w:t>
      </w:r>
    </w:p>
    <w:p w14:paraId="2E0B2C01"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 music_backgound_f == 1)</w:t>
      </w:r>
    </w:p>
    <w:p w14:paraId="7DA3EBD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lastRenderedPageBreak/>
        <w:t xml:space="preserve">             {</w:t>
      </w:r>
    </w:p>
    <w:p w14:paraId="149C84C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vad_flag = s_or(vad_flag, vada_flag);</w:t>
      </w:r>
    </w:p>
    <w:p w14:paraId="539DC989"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-805,7 +805,7 @@</w:t>
      </w:r>
    </w:p>
    <w:p w14:paraId="67497C69"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0936BAB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13A5A78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551947A7"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IF(add(vad_flag, vada_flag) == 0)</w:t>
      </w:r>
    </w:p>
    <w:p w14:paraId="45DEA8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IF(vad_flag == 0)</w:t>
      </w:r>
    </w:p>
    <w:p w14:paraId="09F0913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CFF3A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IF(EQ_16(st-&gt;bg_energy_count, 512))</w:t>
      </w:r>
    </w:p>
    <w:p w14:paraId="16714C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9D23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26452-g21/c-code/lib_enc/core_enc_ol.c 26452-g30/c-code/lib_enc/core_enc_ol.c</w:t>
      </w:r>
    </w:p>
    <w:p w14:paraId="0E725D1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--- 26452-g21/c-code/lib_enc/core_enc_ol.c</w:t>
      </w:r>
      <w:r w:rsidRPr="00F96524">
        <w:rPr>
          <w:rFonts w:ascii="Courier New" w:hAnsi="Courier New" w:cs="Courier New"/>
          <w:noProof/>
          <w:sz w:val="18"/>
          <w:szCs w:val="18"/>
          <w:lang w:val="fr-FR"/>
        </w:rPr>
        <w:tab/>
        <w:t>2021-08-02 16:40:47.000000000 +0200</w:t>
      </w:r>
    </w:p>
    <w:p w14:paraId="54690B7F"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+++ 26452-g30/c-code/lib_enc/core_enc_ol.c</w:t>
      </w:r>
      <w:r w:rsidRPr="00F96524">
        <w:rPr>
          <w:rFonts w:ascii="Courier New" w:hAnsi="Courier New" w:cs="Courier New"/>
          <w:noProof/>
          <w:sz w:val="18"/>
          <w:szCs w:val="18"/>
          <w:lang w:val="fr-FR"/>
        </w:rPr>
        <w:tab/>
        <w:t>2021-08-10 09:27:36.735646000 +0200</w:t>
      </w:r>
    </w:p>
    <w:p w14:paraId="5CEAFB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-41,6 +41,7 @@</w:t>
      </w:r>
    </w:p>
    <w:p w14:paraId="3DBC5A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7DF5C6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*ptr_bwe_exc,           /* o  : excitation for SWB TBE              */</w:t>
      </w:r>
    </w:p>
    <w:p w14:paraId="58CF880F"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const Word16 vad_hover_flag,</w:t>
      </w:r>
    </w:p>
    <w:p w14:paraId="2CA38A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vad_flag_dtx,</w:t>
      </w:r>
    </w:p>
    <w:p w14:paraId="18F6F6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Q_new,</w:t>
      </w:r>
    </w:p>
    <w:p w14:paraId="555381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7F8B89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738E7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-475,9 +476,12 @@</w:t>
      </w:r>
    </w:p>
    <w:p w14:paraId="4D1BD5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FDC3A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7EBFBD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CCDC0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st-&gt;Opt_DTX_ON_fx != 0 &amp;&amp; vad_flag_dtx != 0 )</w:t>
      </w:r>
    </w:p>
    <w:p w14:paraId="1C577D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37399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st-&gt;burst_ho_cnt_fx = 0;</w:t>
      </w:r>
    </w:p>
    <w:p w14:paraId="64D6F06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4D221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C4F68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D7570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D7040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st-&gt;Opt_DTX_ON_fx != 0 )</w:t>
      </w:r>
    </w:p>
    <w:p w14:paraId="765F2D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6440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26452-g21/c-code/lib_enc/dtx_fx.c 26452-g30/c-code/lib_enc/dtx_fx.c</w:t>
      </w:r>
    </w:p>
    <w:p w14:paraId="6D0403B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--- 26452-g21/c-code/lib_enc/dtx_fx.c</w:t>
      </w:r>
      <w:r w:rsidRPr="00F96524">
        <w:rPr>
          <w:rFonts w:ascii="Courier New" w:hAnsi="Courier New" w:cs="Courier New"/>
          <w:noProof/>
          <w:sz w:val="18"/>
          <w:szCs w:val="18"/>
          <w:lang w:val="fr-FR"/>
        </w:rPr>
        <w:tab/>
        <w:t>2021-08-02 16:40:30.000000000 +0200</w:t>
      </w:r>
    </w:p>
    <w:p w14:paraId="4E0F8EB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+++ 26452-g30/c-code/lib_enc/dtx_fx.c</w:t>
      </w:r>
      <w:r w:rsidRPr="00F96524">
        <w:rPr>
          <w:rFonts w:ascii="Courier New" w:hAnsi="Courier New" w:cs="Courier New"/>
          <w:noProof/>
          <w:sz w:val="18"/>
          <w:szCs w:val="18"/>
          <w:lang w:val="fr-FR"/>
        </w:rPr>
        <w:tab/>
        <w:t>2021-08-10 09:27:36.470649000 +0200</w:t>
      </w:r>
    </w:p>
    <w:p w14:paraId="45E22F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-451,6 +451,17 @@</w:t>
      </w:r>
    </w:p>
    <w:p w14:paraId="1140B1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79F767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34E85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6597C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01F6F0D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7982C7C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st_fx-&gt;Opt_RF_ON &amp;&amp; NE_32(st_fx-&gt;total_brate_fx, ACELP_13k20) )</w:t>
      </w:r>
    </w:p>
    <w:p w14:paraId="29368B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C96D5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reset_rf_indices(st_fx);</w:t>
      </w:r>
    </w:p>
    <w:p w14:paraId="319077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0E4A72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st_fx-&gt;Opt_RF_ON = 0;</w:t>
      </w:r>
    </w:p>
    <w:p w14:paraId="591BFF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221CA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st_fx-&gt;rf_mode = 0;</w:t>
      </w:r>
    </w:p>
    <w:p w14:paraId="055E2C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8CED0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112CD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Set and limit the encoded bandwidth */</w:t>
      </w:r>
    </w:p>
    <w:p w14:paraId="49587BCB"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fr-FR"/>
        </w:rPr>
        <w:t>IF ( EQ_16(st_fx-&gt;codec_mode, MODE2))</w:t>
      </w:r>
    </w:p>
    <w:p w14:paraId="6292046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16BF805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diff -rwNBu 26452-g21/c-code/lib_enc/enc_acelp.c 26452-g30/c-code/lib_enc/enc_acelp.c</w:t>
      </w:r>
    </w:p>
    <w:p w14:paraId="4BAB67C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--- 26452-g21/c-code/lib_enc/enc_acelp.c</w:t>
      </w:r>
      <w:r w:rsidRPr="00F96524">
        <w:rPr>
          <w:rFonts w:ascii="Courier New" w:hAnsi="Courier New" w:cs="Courier New"/>
          <w:noProof/>
          <w:sz w:val="18"/>
          <w:szCs w:val="18"/>
          <w:lang w:val="fr-FR"/>
        </w:rPr>
        <w:tab/>
        <w:t>2021-08-02 16:40:25.000000000 +0200</w:t>
      </w:r>
    </w:p>
    <w:p w14:paraId="09B9969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+++ 26452-g30/c-code/lib_enc/enc_acelp.c</w:t>
      </w:r>
      <w:r w:rsidRPr="00F96524">
        <w:rPr>
          <w:rFonts w:ascii="Courier New" w:hAnsi="Courier New" w:cs="Courier New"/>
          <w:noProof/>
          <w:sz w:val="18"/>
          <w:szCs w:val="18"/>
          <w:lang w:val="fr-FR"/>
        </w:rPr>
        <w:tab/>
        <w:t>2021-08-10 09:27:36.473649000 +0200</w:t>
      </w:r>
    </w:p>
    <w:p w14:paraId="2FD2C9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-1875,6 +1875,10 @@</w:t>
      </w:r>
    </w:p>
    <w:p w14:paraId="447768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3F428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8B5E6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 = add(t, 1);</w:t>
      </w:r>
    </w:p>
    <w:p w14:paraId="3549E7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sub(posno, NPMAXPT) &gt;= 0 )</w:t>
      </w:r>
    </w:p>
    <w:p w14:paraId="6F3CB1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6A8F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BREAK;</w:t>
      </w:r>
    </w:p>
    <w:p w14:paraId="410BE6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0A954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B27DF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3A772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Iterate over the different pulse positions */</w:t>
      </w:r>
    </w:p>
    <w:p w14:paraId="09D2B83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-1894,6 +1898,10 @@</w:t>
      </w:r>
    </w:p>
    <w:p w14:paraId="73F176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Carry = 0;</w:t>
      </w:r>
    </w:p>
    <w:p w14:paraId="11620E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 = L_add_c(s, pulsestostates[pos[k]][t]);</w:t>
      </w:r>
    </w:p>
    <w:p w14:paraId="79C309A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 = add(t, 1);</w:t>
      </w:r>
    </w:p>
    <w:p w14:paraId="4A5542B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sub(t, NPMAXPT) &gt;= 0 )</w:t>
      </w:r>
    </w:p>
    <w:p w14:paraId="43ECA5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890E6E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BREAK;</w:t>
      </w:r>
    </w:p>
    <w:p w14:paraId="19F7315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2DA9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1DB08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AE43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Code sign */</w:t>
      </w:r>
    </w:p>
    <w:p w14:paraId="113AB0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26452-g21/c-code/lib_enc/enc_acelp_tcx_main.c 26452-g30/c-code/lib_enc/enc_acelp_tcx_main.c</w:t>
      </w:r>
    </w:p>
    <w:p w14:paraId="139EDD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--- 26452-g21/c-code/lib_enc/enc_acelp_tcx_main.c</w:t>
      </w:r>
      <w:r w:rsidRPr="00F96524">
        <w:rPr>
          <w:rFonts w:ascii="Courier New" w:hAnsi="Courier New" w:cs="Courier New"/>
          <w:noProof/>
          <w:sz w:val="18"/>
          <w:szCs w:val="18"/>
          <w:lang w:val="en-US"/>
        </w:rPr>
        <w:tab/>
        <w:t>2021-08-02 16:40:37.000000000 +0200</w:t>
      </w:r>
    </w:p>
    <w:p w14:paraId="509712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+++ 26452-g30/c-code/lib_enc/enc_acelp_tcx_main.c</w:t>
      </w:r>
      <w:r w:rsidRPr="00F96524">
        <w:rPr>
          <w:rFonts w:ascii="Courier New" w:hAnsi="Courier New" w:cs="Courier New"/>
          <w:noProof/>
          <w:sz w:val="18"/>
          <w:szCs w:val="18"/>
          <w:lang w:val="en-US"/>
        </w:rPr>
        <w:tab/>
        <w:t>2021-08-10 09:27:36.476647000 +0200</w:t>
      </w:r>
    </w:p>
    <w:p w14:paraId="4E9DA59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-25,6 +25,7 @@</w:t>
      </w:r>
    </w:p>
    <w:p w14:paraId="10E581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*voice_factors,         /* o  : voicing factors                     */</w:t>
      </w:r>
    </w:p>
    <w:p w14:paraId="4FB031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pitch_buf[],            /* o  : floating pitch for each subframe    */</w:t>
      </w:r>
    </w:p>
    <w:p w14:paraId="355826F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vad_hover_flag,</w:t>
      </w:r>
    </w:p>
    <w:p w14:paraId="11DC4D0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const Word16 vad_flag_dtx,</w:t>
      </w:r>
    </w:p>
    <w:p w14:paraId="4B845B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Word16 *Q_new,</w:t>
      </w:r>
    </w:p>
    <w:p w14:paraId="2FA46EE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*shift</w:t>
      </w:r>
    </w:p>
    <w:p w14:paraId="523ECA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DE817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-60,8 +61,8 @@</w:t>
      </w:r>
    </w:p>
    <w:p w14:paraId="5BCA3A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core_encode_openloop( st, coder_type,</w:t>
      </w:r>
    </w:p>
    <w:p w14:paraId="7834F6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w:t>
      </w:r>
    </w:p>
    <w:p w14:paraId="22DBF7A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voicing, Aw, lsp_new, lsp_mid,</w:t>
      </w:r>
    </w:p>
    <w:p w14:paraId="6BB949A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pitch_buf, voice_factors, ptr_bwe_exc</w:t>
      </w:r>
    </w:p>
    <w:p w14:paraId="3E4AEF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vad_hover_flag, *Q_new, *shift );</w:t>
      </w:r>
    </w:p>
    <w:p w14:paraId="5BCCE9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pitch_buf, voice_factors, ptr_bwe_exc,</w:t>
      </w:r>
    </w:p>
    <w:p w14:paraId="5F39AC1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vad_hover_flag, vad_flag_dtx, *Q_new, *shift );</w:t>
      </w:r>
    </w:p>
    <w:p w14:paraId="428C8B28"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24C3675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ELSE</w:t>
      </w:r>
    </w:p>
    <w:p w14:paraId="775FEDA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362C642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diff -rwNBu 26452-g21/c-code/lib_enc/energy.c 26452-g30/c-code/lib_enc/energy.c</w:t>
      </w:r>
    </w:p>
    <w:p w14:paraId="600BE3CB"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--- 26452-g21/c-code/lib_enc/energy.c</w:t>
      </w:r>
      <w:r w:rsidRPr="00F96524">
        <w:rPr>
          <w:rFonts w:ascii="Courier New" w:hAnsi="Courier New" w:cs="Courier New"/>
          <w:noProof/>
          <w:sz w:val="18"/>
          <w:szCs w:val="18"/>
          <w:lang w:val="fr-FR"/>
        </w:rPr>
        <w:tab/>
        <w:t>2021-08-02 16:40:25.000000000 +0200</w:t>
      </w:r>
    </w:p>
    <w:p w14:paraId="432ECD98"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+++ 26452-g30/c-code/lib_enc/energy.c</w:t>
      </w:r>
      <w:r w:rsidRPr="00F96524">
        <w:rPr>
          <w:rFonts w:ascii="Courier New" w:hAnsi="Courier New" w:cs="Courier New"/>
          <w:noProof/>
          <w:sz w:val="18"/>
          <w:szCs w:val="18"/>
          <w:lang w:val="fr-FR"/>
        </w:rPr>
        <w:tab/>
        <w:t>2021-08-10 09:27:36.616639000 +0200</w:t>
      </w:r>
    </w:p>
    <w:p w14:paraId="75921A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-204,6 +204,7 @@</w:t>
      </w:r>
    </w:p>
    <w:p w14:paraId="011B41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*ltd_stable_rate = st-&gt;ltd_stable_rate;</w:t>
      </w:r>
    </w:p>
    <w:p w14:paraId="0DB9389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bandwith = st-&gt;bw_index;</w:t>
      </w:r>
    </w:p>
    <w:p w14:paraId="15BB97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cmp_tmp;</w:t>
      </w:r>
    </w:p>
    <w:p w14:paraId="58C013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T_VAD_EXP exp_frame_energy_amendment;</w:t>
      </w:r>
    </w:p>
    <w:p w14:paraId="5BAAF2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16C3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move32();</w:t>
      </w:r>
    </w:p>
    <w:p w14:paraId="2C545A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3B0FB8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-251,10 +252,18 @@</w:t>
      </w:r>
    </w:p>
    <w:p w14:paraId="6513E8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&amp;&amp; (LT_16(f_tonality_rate[1],8192/* 0.5 Q14 */)) &amp;&amp; (LT_16(ltd_stable_rate[1],1966/* 0.06 Q15 */))</w:t>
      </w:r>
    </w:p>
    <w:p w14:paraId="47D67E1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&amp;&amp; LT_32(snr, 83886080) )</w:t>
      </w:r>
    </w:p>
    <w:p w14:paraId="0AAF7FF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CBD64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IF( LT_16(st-&gt;frameloop, 50) )</w:t>
      </w:r>
    </w:p>
    <w:p w14:paraId="6BE855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4B271AC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exp_frame_energy_amendment.s32Mantissa = VAD_L_div(exp_frame_energy.s32Mantissa, 10, exp_frame_energy.s16Exp, 0, &amp;q_divout);</w:t>
      </w:r>
    </w:p>
    <w:p w14:paraId="363B17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exp_frame_energy_amendment.s16Exp = q_divout;</w:t>
      </w:r>
    </w:p>
    <w:p w14:paraId="13F75B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t_bg_energy_sum = VAD_AddExp(t_bg_energy_sum,exp_frame_energy_amendment);</w:t>
      </w:r>
    </w:p>
    <w:p w14:paraId="138E41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53788F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ELSE</w:t>
      </w:r>
    </w:p>
    <w:p w14:paraId="532A30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1493C7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VAD_AddExp(t_bg_energy_sum,exp_frame_energy);</w:t>
      </w:r>
    </w:p>
    <w:p w14:paraId="04498B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473FF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t>}</w:t>
      </w:r>
    </w:p>
    <w:p w14:paraId="4114D2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56D8BF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29490/* 0.90 Q15 */, 3, 26214);</w:t>
      </w:r>
    </w:p>
    <w:p w14:paraId="5438F03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29490/* 0.90 Q15 */, 3, 5242/* 0.01 Q19 */);//5243</w:t>
      </w:r>
    </w:p>
    <w:p w14:paraId="27645B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006D3B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F548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4CF136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-263,7 +272,16 @@</w:t>
      </w:r>
    </w:p>
    <w:p w14:paraId="5CD0A4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4B55D56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IF(LT_16(st-&gt;bg_update_count, 16))</w:t>
      </w:r>
    </w:p>
    <w:p w14:paraId="36E7937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1078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LT_16(st-&gt;frameloop, 50) )</w:t>
      </w:r>
    </w:p>
    <w:p w14:paraId="2BF9D1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9E85C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exp_frame_energy_amendment.s32Mantissa = VAD_L_div(exp_frame_energy.s32Mantissa, 10, exp_frame_energy.s16Exp, 0, &amp;q_divout);</w:t>
      </w:r>
    </w:p>
    <w:p w14:paraId="522D708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exp_frame_energy_amendment.s16Exp = q_divout;</w:t>
      </w:r>
    </w:p>
    <w:p w14:paraId="34438D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t_bg_energy_sum = VAD_AddExp(t_bg_energy_sum,exp_frame_energy_amendment);</w:t>
      </w:r>
    </w:p>
    <w:p w14:paraId="1E8E49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B80B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56AF62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215791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37850E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78FF5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6AE84E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31456/* 0.96 Q15 */, 4, 20971/* 0.04 Q19 */);</w:t>
      </w:r>
    </w:p>
    <w:p w14:paraId="6D1195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6B2765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-291,7 +309,16 @@</w:t>
      </w:r>
    </w:p>
    <w:p w14:paraId="177323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IF(L_sub(tmp, -1) == 0) fixed bug*/</w:t>
      </w:r>
    </w:p>
    <w:p w14:paraId="37351A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 IF(cmp_tmp &lt; 0)</w:t>
      </w:r>
    </w:p>
    <w:p w14:paraId="0B391D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935B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IF( LT_16(st-&gt;frameloop, 50) )</w:t>
      </w:r>
    </w:p>
    <w:p w14:paraId="0DAA8D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63082E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exp_frame_energy_amendment.s32Mantissa = VAD_L_div(exp_frame_energy.s32Mantissa, 10, exp_frame_energy.s16Exp, 0, &amp;q_divout);</w:t>
      </w:r>
    </w:p>
    <w:p w14:paraId="4BF0D7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exp_frame_energy_amendment.s16Exp = q_divout;</w:t>
      </w:r>
    </w:p>
    <w:p w14:paraId="7181CE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t_bg_energy_sum = VAD_AddExp(t_bg_energy_sum,exp_frame_energy_amendment);</w:t>
      </w:r>
    </w:p>
    <w:p w14:paraId="1BE41F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199802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ELSE</w:t>
      </w:r>
    </w:p>
    <w:p w14:paraId="779592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40236B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29E4116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w:t>
      </w:r>
    </w:p>
    <w:p w14:paraId="2D7D16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32CA9F8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31456/* 0.96 Q15 */, 4, 20971/* 0.04 Q19 */);</w:t>
      </w:r>
    </w:p>
    <w:p w14:paraId="22573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7D5FB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-301,14 +328,32 @@</w:t>
      </w:r>
    </w:p>
    <w:p w14:paraId="37298D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cmp_pre_frame = VAD_L_CMP(t_bg_energy, st-&gt;scale_t_bg_energy, exp_frame_energy.s32Mantissa, exp_frame_energy.s16Exp);</w:t>
      </w:r>
    </w:p>
    <w:p w14:paraId="5021E5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IF(cmp_pre_frame&gt;0)</w:t>
      </w:r>
    </w:p>
    <w:p w14:paraId="3F68BE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05F65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LT_16(st-&gt;frameloop, 50) )</w:t>
      </w:r>
    </w:p>
    <w:p w14:paraId="56CB4E4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0878D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exp_frame_energy_amendment.s32Mantissa = VAD_L_div(exp_frame_energy.s32Mantissa, 10, exp_frame_energy.s16Exp, 0, &amp;q_divout);</w:t>
      </w:r>
    </w:p>
    <w:p w14:paraId="7B5BBE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exp_frame_energy_amendment.s16Exp = q_divout;</w:t>
      </w:r>
    </w:p>
    <w:p w14:paraId="09959D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t_bg_energy_sum = VAD_AddExp(t_bg_energy_sum,exp_frame_energy_amendment);</w:t>
      </w:r>
    </w:p>
    <w:p w14:paraId="4BBEC5E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BB93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6708FD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EE9A3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442B7DC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384C7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27E691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31129/* 0.95 Q15 */, 4, 26214/* 0.05 Q19 */);</w:t>
      </w:r>
    </w:p>
    <w:p w14:paraId="5355B7D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7AA3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D3AB2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ELSE</w:t>
      </w:r>
    </w:p>
    <w:p w14:paraId="6C5ABA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FAE18B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LT_16(st-&gt;frameloop, 50) )</w:t>
      </w:r>
    </w:p>
    <w:p w14:paraId="04F65AA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A017B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exp_frame_energy_amendment.s32Mantissa = VAD_L_div(exp_frame_energy.s32Mantissa, 10, exp_frame_energy.s16Exp, 0, &amp;q_divout);</w:t>
      </w:r>
    </w:p>
    <w:p w14:paraId="25FE43E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exp_frame_energy_amendment.s16Exp = q_divout;</w:t>
      </w:r>
    </w:p>
    <w:p w14:paraId="268072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t_bg_energy_sum = VAD_AddExp(t_bg_energy_sum,exp_frame_energy_amendment);</w:t>
      </w:r>
    </w:p>
    <w:p w14:paraId="28B19F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41487E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52610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04986F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t_bg_energy_sum = VAD_AddExp(t_bg_energy_sum, exp_frame_energy);</w:t>
      </w:r>
    </w:p>
    <w:p w14:paraId="4FCBA2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w:t>
      </w:r>
    </w:p>
    <w:p w14:paraId="521D2A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st-&gt;frame_sb_energy_scale,</w:t>
      </w:r>
    </w:p>
    <w:p w14:paraId="43FB01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31456/* 0.96 Q15 */, 4, 20971/* 0.04 Q19 */);</w:t>
      </w:r>
    </w:p>
    <w:p w14:paraId="0F66C6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4E088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-324,11 +369,11 @@</w:t>
      </w:r>
    </w:p>
    <w:p w14:paraId="64D242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71503E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(cmp_pre_frame &gt; 0) &amp;&amp; (cmp_lt_frame &gt; 0) )</w:t>
      </w:r>
    </w:p>
    <w:p w14:paraId="2E6EBA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EC7BD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tmpQ = add(4, st-&gt;frame_sb_energy_scale);</w:t>
      </w:r>
    </w:p>
    <w:p w14:paraId="53590A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tmpQ = add(3, st-&gt;frame_sb_energy_scale);</w:t>
      </w:r>
    </w:p>
    <w:p w14:paraId="19F6BCA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FOR(i=0; i&lt;SNR_sb_num; i++)</w:t>
      </w:r>
    </w:p>
    <w:p w14:paraId="29B149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16D3C4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sb_bg_energy_ti = MUL_F(sb_bg_energy[i], 31456/* 0.96 Q15 */);</w:t>
      </w:r>
    </w:p>
    <w:p w14:paraId="26AF02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MUL_F(frame_sb_energy[i], 20971/* 0.04 Q19 */);</w:t>
      </w:r>
    </w:p>
    <w:p w14:paraId="22FEFE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sb_bg_energy_ti = MUL_F(sb_bg_energy[i], 29490/* 0.90 Q15 */);</w:t>
      </w:r>
    </w:p>
    <w:p w14:paraId="2B756756"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tmp = MUL_F(frame_sb_energy[i], 26214/* 0.10 Q18 */);</w:t>
      </w:r>
    </w:p>
    <w:p w14:paraId="520A1FFD"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sb_bg_energy[i] = VAD_L_ADD(sb_bg_energy_ti, p_scale_sb_energy[i], tmp, tmpQ, &amp;p_scale_sb_energy[i]);</w:t>
      </w:r>
    </w:p>
    <w:p w14:paraId="697A0D44"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move32();</w:t>
      </w:r>
    </w:p>
    <w:p w14:paraId="0A5BDA2D"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 xml:space="preserve">             }</w:t>
      </w:r>
    </w:p>
    <w:p w14:paraId="00CD961E" w14:textId="77777777" w:rsidR="00F96524" w:rsidRPr="00F96524" w:rsidRDefault="00F96524" w:rsidP="00F96524">
      <w:pPr>
        <w:contextualSpacing/>
        <w:rPr>
          <w:rFonts w:ascii="Courier New" w:hAnsi="Courier New" w:cs="Courier New"/>
          <w:noProof/>
          <w:sz w:val="18"/>
          <w:szCs w:val="18"/>
          <w:lang w:val="nb-NO"/>
        </w:rPr>
      </w:pPr>
      <w:r w:rsidRPr="00F96524">
        <w:rPr>
          <w:rFonts w:ascii="Courier New" w:hAnsi="Courier New" w:cs="Courier New"/>
          <w:noProof/>
          <w:sz w:val="18"/>
          <w:szCs w:val="18"/>
          <w:lang w:val="nb-NO"/>
        </w:rPr>
        <w:t>diff -rwNBu 26452-g21/c-code/lib_enc/evs_enc_fx.c 26452-g30/c-code/lib_enc/evs_enc_fx.c</w:t>
      </w:r>
    </w:p>
    <w:p w14:paraId="6A049EF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--- 26452-g21/c-code/lib_enc/evs_enc_fx.c</w:t>
      </w:r>
      <w:r w:rsidRPr="00F96524">
        <w:rPr>
          <w:rFonts w:ascii="Courier New" w:hAnsi="Courier New" w:cs="Courier New"/>
          <w:noProof/>
          <w:sz w:val="18"/>
          <w:szCs w:val="18"/>
          <w:lang w:val="fr-FR"/>
        </w:rPr>
        <w:tab/>
        <w:t>2021-08-02 16:40:22.000000000 +0200</w:t>
      </w:r>
    </w:p>
    <w:p w14:paraId="4E54428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+++ 26452-g30/c-code/lib_enc/evs_enc_fx.c</w:t>
      </w:r>
      <w:r w:rsidRPr="00F96524">
        <w:rPr>
          <w:rFonts w:ascii="Courier New" w:hAnsi="Courier New" w:cs="Courier New"/>
          <w:noProof/>
          <w:sz w:val="18"/>
          <w:szCs w:val="18"/>
          <w:lang w:val="fr-FR"/>
        </w:rPr>
        <w:tab/>
        <w:t>2021-08-10 09:27:36.621640000 +0200</w:t>
      </w:r>
    </w:p>
    <w:p w14:paraId="1189FD1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-286,8 +286,8 @@</w:t>
      </w:r>
    </w:p>
    <w:p w14:paraId="75BECAA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w:t>
      </w:r>
    </w:p>
    <w:p w14:paraId="337108B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 Call main encoding function */</w:t>
      </w:r>
    </w:p>
    <w:p w14:paraId="12690A9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enc_acelp_tcx_main( old_inp_16k + L_INP_MEM, st, coder_type, pitch, voicing, Aw, lsp_new, lsp_mid,</w:t>
      </w:r>
    </w:p>
    <w:p w14:paraId="62C8D5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st-&gt;hFdCngEnc_fx, bwe_exc_extended, voice_factors, pitch_buf</w:t>
      </w:r>
    </w:p>
    <w:p w14:paraId="4DA98BC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vad_hover_flag, &amp;Q_new, &amp;shift );</w:t>
      </w:r>
    </w:p>
    <w:p w14:paraId="7C6547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st-&gt;hFdCngEnc_fx, bwe_exc_extended, voice_factors, pitch_buf,</w:t>
      </w:r>
    </w:p>
    <w:p w14:paraId="546E7E7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vad_hover_flag, vad_flag, &amp;Q_new, &amp;shift );</w:t>
      </w:r>
    </w:p>
    <w:p w14:paraId="2DF76FEE"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088DD43B"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44139BF2"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 Postprocessing for codec switching</w:t>
      </w:r>
    </w:p>
    <w:p w14:paraId="3F527BD0"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diff -rwNBu 26452-g21/c-code/lib_enc/init_enc_fx.c 26452-g30/c-code/lib_enc/init_enc_fx.c</w:t>
      </w:r>
    </w:p>
    <w:p w14:paraId="5A64BFCA"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--- 26452-g21/c-code/lib_enc/init_enc_fx.c</w:t>
      </w:r>
      <w:r w:rsidRPr="00F96524">
        <w:rPr>
          <w:rFonts w:ascii="Courier New" w:hAnsi="Courier New" w:cs="Courier New"/>
          <w:noProof/>
          <w:sz w:val="18"/>
          <w:szCs w:val="18"/>
          <w:lang w:val="fr-FR"/>
        </w:rPr>
        <w:tab/>
        <w:t>2021-08-02 16:40:29.000000000 +0200</w:t>
      </w:r>
    </w:p>
    <w:p w14:paraId="661E916E"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+++ 26452-g30/c-code/lib_enc/init_enc_fx.c</w:t>
      </w:r>
      <w:r w:rsidRPr="00F96524">
        <w:rPr>
          <w:rFonts w:ascii="Courier New" w:hAnsi="Courier New" w:cs="Courier New"/>
          <w:noProof/>
          <w:sz w:val="18"/>
          <w:szCs w:val="18"/>
          <w:lang w:val="fr-FR"/>
        </w:rPr>
        <w:tab/>
        <w:t>2021-08-10 09:27:36.435654000 +0200</w:t>
      </w:r>
    </w:p>
    <w:p w14:paraId="3DBE1C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-397,7 +397,7 @@</w:t>
      </w:r>
    </w:p>
    <w:p w14:paraId="4149D8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&amp;st_fx-&gt;bcg_flux_init_fx, &amp;st_fx-&gt;nb_active_frames_he1_fx, &amp;st_fx-&gt;hangover_cnt_he1_fx,</w:t>
      </w:r>
    </w:p>
    <w:p w14:paraId="4900E7E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&amp;st_fx-&gt;L_vad_flag_reg_H_fx, &amp;st_fx-&gt;L_vad_flag_reg_L_fx, &amp;st_fx-&gt;L_vad_prim_reg_fx, &amp;st_fx-&gt;vad_flag_cnt_50_fx,</w:t>
      </w:r>
    </w:p>
    <w:p w14:paraId="42CC562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&amp;st_fx-&gt;vad_prim_cnt_16_fx, &amp;st_fx-&gt;hangover_cnt_dtx_fx, &amp;st_fx-&gt;hangover_cnt_music_fx );</w:t>
      </w:r>
    </w:p>
    <w:p w14:paraId="34116D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BAD6F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st_fx-&gt;Pos_relE_cnt = 5120; move16();   /*20.0f*/</w:t>
      </w:r>
    </w:p>
    <w:p w14:paraId="678E92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st_fx-&gt;nb_active_frames_HE_SAD_fx = 0;</w:t>
      </w:r>
    </w:p>
    <w:p w14:paraId="6395FB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BD3E70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avoid uninitialized memory access */</w:t>
      </w:r>
    </w:p>
    <w:p w14:paraId="5B526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26452-g21/c-code/lib_enc/io_enc_fx.c 26452-g30/c-code/lib_enc/io_enc_fx.c</w:t>
      </w:r>
    </w:p>
    <w:p w14:paraId="02BE8C0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--- 26452-g21/c-code/lib_enc/io_enc_fx.c</w:t>
      </w:r>
      <w:r w:rsidRPr="00F96524">
        <w:rPr>
          <w:rFonts w:ascii="Courier New" w:hAnsi="Courier New" w:cs="Courier New"/>
          <w:noProof/>
          <w:sz w:val="18"/>
          <w:szCs w:val="18"/>
          <w:lang w:val="fr-FR"/>
        </w:rPr>
        <w:tab/>
        <w:t>2021-08-02 16:40:22.000000000 +0200</w:t>
      </w:r>
    </w:p>
    <w:p w14:paraId="630D7F37"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+++ 26452-g30/c-code/lib_enc/io_enc_fx.c</w:t>
      </w:r>
      <w:r w:rsidRPr="00F96524">
        <w:rPr>
          <w:rFonts w:ascii="Courier New" w:hAnsi="Courier New" w:cs="Courier New"/>
          <w:noProof/>
          <w:sz w:val="18"/>
          <w:szCs w:val="18"/>
          <w:lang w:val="fr-FR"/>
        </w:rPr>
        <w:tab/>
        <w:t>2021-08-10 09:27:36.441659000 +0200</w:t>
      </w:r>
    </w:p>
    <w:p w14:paraId="17D64910"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-1019,18 +1019,15 @@</w:t>
      </w:r>
    </w:p>
    <w:p w14:paraId="12BD9A65"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xml:space="preserve">     fprintf(stdout, "                                             *VBR mode (average bitrate),\n");</w:t>
      </w:r>
    </w:p>
    <w:p w14:paraId="0ED8D548" w14:textId="77777777" w:rsidR="00F96524" w:rsidRPr="00F96524" w:rsidRDefault="00F96524" w:rsidP="00F96524">
      <w:pPr>
        <w:contextualSpacing/>
        <w:rPr>
          <w:rFonts w:ascii="Courier New" w:hAnsi="Courier New" w:cs="Courier New"/>
          <w:noProof/>
          <w:sz w:val="18"/>
          <w:szCs w:val="18"/>
          <w:lang w:val="pt-BR"/>
        </w:rPr>
      </w:pPr>
      <w:r w:rsidRPr="00F96524">
        <w:rPr>
          <w:rFonts w:ascii="Courier New" w:hAnsi="Courier New" w:cs="Courier New"/>
          <w:noProof/>
          <w:sz w:val="18"/>
          <w:szCs w:val="18"/>
          <w:lang w:val="fr-FR"/>
        </w:rPr>
        <w:t xml:space="preserve">     </w:t>
      </w:r>
      <w:r w:rsidRPr="00F96524">
        <w:rPr>
          <w:rFonts w:ascii="Courier New" w:hAnsi="Courier New" w:cs="Courier New"/>
          <w:noProof/>
          <w:sz w:val="18"/>
          <w:szCs w:val="18"/>
          <w:lang w:val="pt-BR"/>
        </w:rPr>
        <w:t>fprintf(stdout, "                   for AMR-WB IO modes R =  (6600, 8850, 12650, 14250, 15850, 18250,\n");</w:t>
      </w:r>
    </w:p>
    <w:p w14:paraId="2F7AF4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pt-BR"/>
        </w:rPr>
        <w:t xml:space="preserve">     </w:t>
      </w:r>
      <w:r w:rsidRPr="00F96524">
        <w:rPr>
          <w:rFonts w:ascii="Courier New" w:hAnsi="Courier New" w:cs="Courier New"/>
          <w:noProof/>
          <w:sz w:val="18"/>
          <w:szCs w:val="18"/>
          <w:lang w:val="en-US"/>
        </w:rPr>
        <w:t>fprintf(stdout, "                                             19850, 23050, 23850) \n");</w:t>
      </w:r>
    </w:p>
    <w:p w14:paraId="1B08D8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Alternatively, R can be a bitrate switching file which consits of R values\n");</w:t>
      </w:r>
    </w:p>
    <w:p w14:paraId="3D668F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Alternatively, R can be a bitrate switching file which consists of R values\n");</w:t>
      </w:r>
    </w:p>
    <w:p w14:paraId="22AC406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indicating the bitrate for each frame in bit/s. These values are stored in\n");</w:t>
      </w:r>
    </w:p>
    <w:p w14:paraId="452E95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binary format using 4 bytes per value\n");</w:t>
      </w:r>
    </w:p>
    <w:p w14:paraId="2727DF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fprintf(stdout, "Fs               : Input sampling rate in kHz, Fs = (8, 16, 32 or 48) \n");</w:t>
      </w:r>
    </w:p>
    <w:p w14:paraId="3FB513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0B9061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"input_file       : Input signal filename \n");</w:t>
      </w:r>
    </w:p>
    <w:p w14:paraId="752B60D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"bitstream_file   : Output bitstream filename \n\n");</w:t>
      </w:r>
    </w:p>
    <w:p w14:paraId="1C300D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"input_file       : Input signal filename (*.8k, *.16k, *.32k, *.48k)\n");</w:t>
      </w:r>
    </w:p>
    <w:p w14:paraId="7A8499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"bitstream_file   : Output bitstream filename (*.192)\n\n");</w:t>
      </w:r>
    </w:p>
    <w:p w14:paraId="4BF1C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E0D4F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"Options:\n");</w:t>
      </w:r>
    </w:p>
    <w:p w14:paraId="6D5636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w:t>
      </w:r>
    </w:p>
    <w:p w14:paraId="1F7BB6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"-q               : Quiet mode, no frame counters\n");</w:t>
      </w:r>
    </w:p>
    <w:p w14:paraId="681CF1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 default is deactivated\n");</w:t>
      </w:r>
    </w:p>
    <w:p w14:paraId="397BF4D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"-dtx D           : Activate DTX mode, D = (0, 3-100) is the SID update rate\n");</w:t>
      </w:r>
    </w:p>
    <w:p w14:paraId="636BA6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where 0 = adaptive, 3-100 = fixed in number of frames,\n");</w:t>
      </w:r>
    </w:p>
    <w:p w14:paraId="33D02BC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default is deactivated\n");</w:t>
      </w:r>
    </w:p>
    <w:p w14:paraId="542C66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-1038,16 +1035,17 @@</w:t>
      </w:r>
    </w:p>
    <w:p w14:paraId="466739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"-rf p o          : Activate channel-aware mode for WB and SWB signal at 13.2kbps, \n");</w:t>
      </w:r>
    </w:p>
    <w:p w14:paraId="011D088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where FEC indicator, p: LO or HI, and FEC offset, o: 2, 3, 5, or 7 in number of frames.\n");</w:t>
      </w:r>
    </w:p>
    <w:p w14:paraId="51DDED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Alternatively p and o can be replaced by a rf configuration file with each line  \n");</w:t>
      </w:r>
    </w:p>
    <w:p w14:paraId="49EC3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contains the values of p and o separated by a space, \n");</w:t>
      </w:r>
    </w:p>
    <w:p w14:paraId="06DA2E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contains the values of p and o separated by a space.\n");</w:t>
      </w:r>
    </w:p>
    <w:p w14:paraId="7B3E83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default is deactivated \n");</w:t>
      </w:r>
    </w:p>
    <w:p w14:paraId="2840585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"-max_band B      : Activate bandwidth limitation, B = (NB, WB, SWB or FB)\n");</w:t>
      </w:r>
    </w:p>
    <w:p w14:paraId="47892DE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alternatively, B can be a text file where each line contains\n");</w:t>
      </w:r>
    </w:p>
    <w:p w14:paraId="74B3219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\"nb_frames B\"\n");</w:t>
      </w:r>
    </w:p>
    <w:p w14:paraId="171D089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"-no_delay_cmp    : Turn off delay compensation\n");</w:t>
      </w:r>
    </w:p>
    <w:p w14:paraId="4FDFFF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"-mime            : Mime output bitstream file format\n");</w:t>
      </w:r>
    </w:p>
    <w:p w14:paraId="5F51C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encoder produces TS26.445 Annex.2.6 Mime Storage Format, (not RFC4867 Format)\n");</w:t>
      </w:r>
    </w:p>
    <w:p w14:paraId="5FC0F4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The encoder produces TS26.445 Annex A.2.6 Mime Storage Format, (not RFC4867 Mime Format).\n");</w:t>
      </w:r>
    </w:p>
    <w:p w14:paraId="086200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                   default output bitstream file format is G.192\n");</w:t>
      </w:r>
    </w:p>
    <w:p w14:paraId="32C7C93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357F46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"-q               : Quiet mode, no frame counters\n");</w:t>
      </w:r>
    </w:p>
    <w:p w14:paraId="6EB70E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fprintf(stdout, "                   default is deactivated\n");</w:t>
      </w:r>
    </w:p>
    <w:p w14:paraId="7FB1F5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fprintf(stdout, "\n");</w:t>
      </w:r>
    </w:p>
    <w:p w14:paraId="691C1BF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exit(-1);</w:t>
      </w:r>
    </w:p>
    <w:p w14:paraId="766A4F0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766165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26452-g21/c-code/lib_enc/mslvq_enc_fx.c 26452-g30/c-code/lib_enc/mslvq_enc_fx.c</w:t>
      </w:r>
    </w:p>
    <w:p w14:paraId="527398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--- 26452-g21/c-code/lib_enc/mslvq_enc_fx.c</w:t>
      </w:r>
      <w:r w:rsidRPr="00F96524">
        <w:rPr>
          <w:rFonts w:ascii="Courier New" w:hAnsi="Courier New" w:cs="Courier New"/>
          <w:noProof/>
          <w:sz w:val="18"/>
          <w:szCs w:val="18"/>
          <w:lang w:val="en-US"/>
        </w:rPr>
        <w:tab/>
        <w:t>2021-08-02 16:40:30.000000000 +0200</w:t>
      </w:r>
    </w:p>
    <w:p w14:paraId="37B2A1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+++ 26452-g30/c-code/lib_enc/mslvq_enc_fx.c</w:t>
      </w:r>
      <w:r w:rsidRPr="00F96524">
        <w:rPr>
          <w:rFonts w:ascii="Courier New" w:hAnsi="Courier New" w:cs="Courier New"/>
          <w:noProof/>
          <w:sz w:val="18"/>
          <w:szCs w:val="18"/>
          <w:lang w:val="en-US"/>
        </w:rPr>
        <w:tab/>
        <w:t>2021-08-10 09:27:36.599642000 +0200</w:t>
      </w:r>
    </w:p>
    <w:p w14:paraId="5AF5A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-624,15 +624,10 @@</w:t>
      </w:r>
    </w:p>
    <w:p w14:paraId="1DC72DB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D3280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5695A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index1, index2</w:t>
      </w:r>
    </w:p>
    <w:p w14:paraId="05C116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-#ifndef MSLVQ_64_BIT_OPERATOR</w:t>
      </w:r>
    </w:p>
    <w:p w14:paraId="5B85083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tmp, idx[2]</w:t>
      </w:r>
    </w:p>
    <w:p w14:paraId="199A0D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46015B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w:t>
      </w:r>
    </w:p>
    <w:p w14:paraId="3D25B5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len_offset;</w:t>
      </w:r>
    </w:p>
    <w:p w14:paraId="6AAB84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MSLVQ_64_BIT_OPERATOR</w:t>
      </w:r>
    </w:p>
    <w:p w14:paraId="50FD98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Word64 idx64;</w:t>
      </w:r>
    </w:p>
    <w:p w14:paraId="2BDB5B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Word64 index2_64;</w:t>
      </w:r>
    </w:p>
    <w:p w14:paraId="195D4F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2BBF58F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C494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len_offset = add(MAX_NO_SCALES,1);</w:t>
      </w:r>
    </w:p>
    <w:p w14:paraId="1E71C4B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D9582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-653,27 +648,10 @@</w:t>
      </w:r>
    </w:p>
    <w:p w14:paraId="3BABA6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431520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index2 = L_add(encode_comb_fx(&amp;quant[LATTICE_DIM], idx_lead[1]), L_add(table_no_cv_fx[idx_lead[1]], p_offset_scale2[i_mult2(mode,len_offset)+idx_scale[1]]));</w:t>
      </w:r>
    </w:p>
    <w:p w14:paraId="1C8878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A947C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MSLVQ_64_BIT_OPERATOR</w:t>
      </w:r>
    </w:p>
    <w:p w14:paraId="6D7961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idx64 = W_mult0_32_32(index1, p_offset_scale2[mode*len_offset+p_no_scales[mode*2+1]]);</w:t>
      </w:r>
    </w:p>
    <w:p w14:paraId="64A1B9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index2_64 = W_deposit32_l (index2);</w:t>
      </w:r>
    </w:p>
    <w:p w14:paraId="2B6735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idx64 = W_add_nosat(idx64, index2_64);</w:t>
      </w:r>
    </w:p>
    <w:p w14:paraId="317D7A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-#else</w:t>
      </w:r>
    </w:p>
    <w:p w14:paraId="35C6B2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multiply32_32_64_fx(index1, p_offset_scale2[mode*len_offset+p_no_scales[mode*2+1]], idx);</w:t>
      </w:r>
    </w:p>
    <w:p w14:paraId="22A9724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9926B5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tmp = L_add(idx[0], index2);</w:t>
      </w:r>
    </w:p>
    <w:p w14:paraId="612D60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24CF30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(LT_32(tmp, idx[0]))||(LT_32(tmp,index2)))</w:t>
      </w:r>
    </w:p>
    <w:p w14:paraId="3B92163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E6B92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idx[1] = L_add(idx[1], 1);</w:t>
      </w:r>
    </w:p>
    <w:p w14:paraId="2FE5D38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1EEFD6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7208AA8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518231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idx[0] = tmp;</w:t>
      </w:r>
    </w:p>
    <w:p w14:paraId="0AC0CA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move32();</w:t>
      </w:r>
    </w:p>
    <w:p w14:paraId="212A2A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9BE89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4DAA7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FEC339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-#ifdef MSLVQ_64_BIT_OPERATOR</w:t>
      </w:r>
    </w:p>
    <w:p w14:paraId="438513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convert to 3 short */</w:t>
      </w:r>
    </w:p>
    <w:p w14:paraId="633AE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t>index[0] = ((idx64)&amp;(0x7fff));</w:t>
      </w:r>
    </w:p>
    <w:p w14:paraId="6533A6A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098D87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-681,15 +659,6 @@</w:t>
      </w:r>
    </w:p>
    <w:p w14:paraId="15A6287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226BEC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index[2] = (idx64&gt;&gt;30)&amp;(0x7fff);</w:t>
      </w:r>
    </w:p>
    <w:p w14:paraId="2158C63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65BA136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-#else</w:t>
      </w:r>
    </w:p>
    <w:p w14:paraId="2E8789A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convert to 3 short */</w:t>
      </w:r>
    </w:p>
    <w:p w14:paraId="20B86B5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index[0] = ((idx[0])&amp;(0x7fff));</w:t>
      </w:r>
    </w:p>
    <w:p w14:paraId="5DFBA2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98C7E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index[1] = ((idx[0])&gt;&gt;15)&amp;(0x7fff);</w:t>
      </w:r>
    </w:p>
    <w:p w14:paraId="3DE8E9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2B5DE57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index[2] = (idx[1])&amp;(0x7fff);</w:t>
      </w:r>
    </w:p>
    <w:p w14:paraId="4C39D6F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61F85A1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-#endif</w:t>
      </w:r>
    </w:p>
    <w:p w14:paraId="0FA4B2B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3C69F8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85E84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D03C66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26452-g21/c-code/lib_enc/pre_proc_fx.c 26452-g30/c-code/lib_enc/pre_proc_fx.c</w:t>
      </w:r>
    </w:p>
    <w:p w14:paraId="44DEC6F1"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--- 26452-g21/c-code/lib_enc/pre_proc_fx.c</w:t>
      </w:r>
      <w:r w:rsidRPr="00F96524">
        <w:rPr>
          <w:rFonts w:ascii="Courier New" w:hAnsi="Courier New" w:cs="Courier New"/>
          <w:noProof/>
          <w:sz w:val="18"/>
          <w:szCs w:val="18"/>
          <w:lang w:val="fr-FR"/>
        </w:rPr>
        <w:tab/>
        <w:t>2021-08-02 16:40:42.000000000 +0200</w:t>
      </w:r>
    </w:p>
    <w:p w14:paraId="3182D282"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+++ 26452-g30/c-code/lib_enc/pre_proc_fx.c</w:t>
      </w:r>
      <w:r w:rsidRPr="00F96524">
        <w:rPr>
          <w:rFonts w:ascii="Courier New" w:hAnsi="Courier New" w:cs="Courier New"/>
          <w:noProof/>
          <w:sz w:val="18"/>
          <w:szCs w:val="18"/>
          <w:lang w:val="fr-FR"/>
        </w:rPr>
        <w:tab/>
        <w:t>2021-08-10 09:27:36.722635000 +0200</w:t>
      </w:r>
    </w:p>
    <w:p w14:paraId="02D29F9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-114,6 +114,8 @@</w:t>
      </w:r>
    </w:p>
    <w:p w14:paraId="65413FF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last_core_orig;</w:t>
      </w:r>
    </w:p>
    <w:p w14:paraId="133EE37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headroom;</w:t>
      </w:r>
    </w:p>
    <w:p w14:paraId="6EA8E7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cldfb_addition = 0; move16(); </w:t>
      </w:r>
    </w:p>
    <w:p w14:paraId="60C05E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old_pitch1;</w:t>
      </w:r>
    </w:p>
    <w:p w14:paraId="4EF484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158FB0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463E36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718FB2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Initializations</w:t>
      </w:r>
    </w:p>
    <w:p w14:paraId="2468F61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-255,9 +257,12 @@</w:t>
      </w:r>
    </w:p>
    <w:p w14:paraId="69B5BD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vad_flag_cldfb = vad_proc( &amp;(st-&gt;vad_st),realBuffer, imagBuffer, cldfbScale-&gt;lb_scale, &amp;cldfb_addition,</w:t>
      </w:r>
    </w:p>
    <w:p w14:paraId="7C2651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enerBuffer, enerBuffer_exp,st-&gt;cldfbAna_Fx-&gt;no_channels, *vad_flag );</w:t>
      </w:r>
    </w:p>
    <w:p w14:paraId="6502BE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551E2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2158F7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LT_16( st-&gt;Pos_relE_cnt, 20) )          /* Ensure the level is high enough and cldfb decision is reliable */</w:t>
      </w:r>
    </w:p>
    <w:p w14:paraId="6D20306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06EDCE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Combine decisions from SADS */</w:t>
      </w:r>
    </w:p>
    <w:p w14:paraId="6C1C25C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0EE29E89"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lastRenderedPageBreak/>
        <w:t>-    if( *vad_flag != 0 &amp;&amp; vad_flag_cldfb == 0 )</w:t>
      </w:r>
    </w:p>
    <w:p w14:paraId="26E8B3D4"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IF (*vad_flag != 0 &amp;&amp; vad_flag_cldfb == 0)</w:t>
      </w:r>
    </w:p>
    <w:p w14:paraId="48479F7C"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7EBE3F38"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*localVAD = 0;</w:t>
      </w:r>
    </w:p>
    <w:p w14:paraId="638C4C1D"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move16();</w:t>
      </w:r>
    </w:p>
    <w:p w14:paraId="1850EFA5"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-265,6 +270,7 @@</w:t>
      </w:r>
    </w:p>
    <w:p w14:paraId="74065120"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w:t>
      </w:r>
    </w:p>
    <w:p w14:paraId="31631DB4"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sv-SE"/>
        </w:rPr>
        <w:t xml:space="preserve">     *vad_flag = vad_flag_cldfb;</w:t>
      </w:r>
    </w:p>
    <w:p w14:paraId="42775D9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move16();</w:t>
      </w:r>
    </w:p>
    <w:p w14:paraId="784DD2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C9BF8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68EC47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apply DTX hangover for CNG analysis */</w:t>
      </w:r>
    </w:p>
    <w:p w14:paraId="0E145C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vad_flag_dtx = dtx_hangover_addition_fx( st, *localVAD, *vad_flag, sub(st-&gt;lp_speech_fx,st-&gt;lp_noise_fx), cldfb_addition,  vad_hover_flag );</w:t>
      </w:r>
    </w:p>
    <w:p w14:paraId="3E28C9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-291,6 +297,18 @@</w:t>
      </w:r>
    </w:p>
    <w:p w14:paraId="3DD3CCF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*Etot, &amp;st-&gt;Etot_last_fx, &amp;st-&gt;Etot_v_h2_fx,  *Q_new , Le_min_scaled );</w:t>
      </w:r>
    </w:p>
    <w:p w14:paraId="016BF33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5EF8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relE = sub(*Etot, st-&gt;lp_speech_fx); /* Q8 */    /* relE = *Etot - st-&gt;lp_speech;*/</w:t>
      </w:r>
    </w:p>
    <w:p w14:paraId="477B86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D81A9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test();</w:t>
      </w:r>
    </w:p>
    <w:p w14:paraId="4580327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 GT_16(relE, 384) )     /*relE &gt; 1.5 */</w:t>
      </w:r>
    </w:p>
    <w:p w14:paraId="621E1BB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819EC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st-&gt;Pos_relE_cnt = 0;</w:t>
      </w:r>
    </w:p>
    <w:p w14:paraId="558C63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05C69211"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w:t>
      </w:r>
    </w:p>
    <w:p w14:paraId="2DDE574A" w14:textId="77777777" w:rsidR="00F96524" w:rsidRPr="00F96524" w:rsidRDefault="00F96524" w:rsidP="00F96524">
      <w:pPr>
        <w:contextualSpacing/>
        <w:rPr>
          <w:rFonts w:ascii="Courier New" w:hAnsi="Courier New" w:cs="Courier New"/>
          <w:noProof/>
          <w:sz w:val="18"/>
          <w:szCs w:val="18"/>
          <w:lang w:val="da-DK"/>
        </w:rPr>
      </w:pPr>
      <w:r w:rsidRPr="00F96524">
        <w:rPr>
          <w:rFonts w:ascii="Courier New" w:hAnsi="Courier New" w:cs="Courier New"/>
          <w:noProof/>
          <w:sz w:val="18"/>
          <w:szCs w:val="18"/>
          <w:lang w:val="da-DK"/>
        </w:rPr>
        <w:t>+    ELSE IF (relE &lt; 0 &amp;&amp; *vad_flag == 1)</w:t>
      </w:r>
    </w:p>
    <w:p w14:paraId="45C785C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264F41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st-&gt;Pos_relE_cnt = add(st-&gt;Pos_relE_cnt, 1);</w:t>
      </w:r>
    </w:p>
    <w:p w14:paraId="45F528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6929BE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01725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corr_shift = correlation_shift_fx( st-&gt;totalNoise_fx );</w:t>
      </w:r>
    </w:p>
    <w:p w14:paraId="1AE385A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8BB11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B16692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-452,6 +470,9 @@</w:t>
      </w:r>
    </w:p>
    <w:p w14:paraId="25CD0DE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move16();</w:t>
      </w:r>
    </w:p>
    <w:p w14:paraId="469ACAB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5F444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0CBB0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old_pitch1 = st-&gt;pitO_fx;</w:t>
      </w:r>
    </w:p>
    <w:p w14:paraId="31300B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move16();</w:t>
      </w:r>
    </w:p>
    <w:p w14:paraId="1B2B568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68A29A0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0FC18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estimated noise energy and voicing cut-off frequency</w:t>
      </w:r>
    </w:p>
    <w:p w14:paraId="22510A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9FB85C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-464,7 +485,7 @@</w:t>
      </w:r>
    </w:p>
    <w:p w14:paraId="614873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Update parameters used in the VAD and DTX</w:t>
      </w:r>
    </w:p>
    <w:p w14:paraId="3392E6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90034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DA4E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corr_shift, *vad_flag, A );</w:t>
      </w:r>
    </w:p>
    <w:p w14:paraId="720815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vad_param_updt_fx( st, pitch, voicing, old_pitch1, corr_shift, *vad_flag, A );</w:t>
      </w:r>
    </w:p>
    <w:p w14:paraId="3B26843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AA157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B05F2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Find spectral tilt</w:t>
      </w:r>
    </w:p>
    <w:p w14:paraId="3E28D6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26452-g21/c-code/lib_enc/speech_music_classif_fx.c 26452-g30/c-code/lib_enc/speech_music_classif_fx.c</w:t>
      </w:r>
    </w:p>
    <w:p w14:paraId="3FB06C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--- 26452-g21/c-code/lib_enc/speech_music_classif_fx.c</w:t>
      </w:r>
      <w:r w:rsidRPr="00F96524">
        <w:rPr>
          <w:rFonts w:ascii="Courier New" w:hAnsi="Courier New" w:cs="Courier New"/>
          <w:noProof/>
          <w:sz w:val="18"/>
          <w:szCs w:val="18"/>
          <w:lang w:val="en-US"/>
        </w:rPr>
        <w:tab/>
        <w:t>2021-08-02 16:40:25.000000000 +0200</w:t>
      </w:r>
    </w:p>
    <w:p w14:paraId="6E2C4D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+++ 26452-g30/c-code/lib_enc/speech_music_classif_fx.c</w:t>
      </w:r>
      <w:r w:rsidRPr="00F96524">
        <w:rPr>
          <w:rFonts w:ascii="Courier New" w:hAnsi="Courier New" w:cs="Courier New"/>
          <w:noProof/>
          <w:sz w:val="18"/>
          <w:szCs w:val="18"/>
          <w:lang w:val="en-US"/>
        </w:rPr>
        <w:tab/>
        <w:t>2021-08-10 09:27:36.762632000 +0200</w:t>
      </w:r>
    </w:p>
    <w:p w14:paraId="34B4CA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-211,6 +211,11 @@</w:t>
      </w:r>
    </w:p>
    <w:p w14:paraId="16B7D4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54EB8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7FDC0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CBC2F7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ELSE</w:t>
      </w:r>
    </w:p>
    <w:p w14:paraId="1A75FC8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B6519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*sp_aud_decision0 = *sp_aud_decision1;</w:t>
      </w:r>
    </w:p>
    <w:p w14:paraId="3089D9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337274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w:t>
      </w:r>
    </w:p>
    <w:p w14:paraId="48DD313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8B5B2B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return;</w:t>
      </w:r>
    </w:p>
    <w:p w14:paraId="1D9514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w:t>
      </w:r>
    </w:p>
    <w:p w14:paraId="7B3F86E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26452-g21/c-code/lib_enc/stat_enc_fx.h 26452-g30/c-code/lib_enc/stat_enc_fx.h</w:t>
      </w:r>
    </w:p>
    <w:p w14:paraId="4F272C0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--- 26452-g21/c-code/lib_enc/stat_enc_fx.h</w:t>
      </w:r>
      <w:r w:rsidRPr="00F96524">
        <w:rPr>
          <w:rFonts w:ascii="Courier New" w:hAnsi="Courier New" w:cs="Courier New"/>
          <w:noProof/>
          <w:sz w:val="18"/>
          <w:szCs w:val="18"/>
          <w:lang w:val="fr-FR"/>
        </w:rPr>
        <w:tab/>
        <w:t>2021-08-02 16:40:54.000000000 +0200</w:t>
      </w:r>
    </w:p>
    <w:p w14:paraId="2CD1CA5D" w14:textId="77777777" w:rsidR="00F96524" w:rsidRPr="00F96524" w:rsidRDefault="00F96524" w:rsidP="00F96524">
      <w:pPr>
        <w:contextualSpacing/>
        <w:rPr>
          <w:rFonts w:ascii="Courier New" w:hAnsi="Courier New" w:cs="Courier New"/>
          <w:noProof/>
          <w:sz w:val="18"/>
          <w:szCs w:val="18"/>
          <w:lang w:val="fr-FR"/>
        </w:rPr>
      </w:pPr>
      <w:r w:rsidRPr="00F96524">
        <w:rPr>
          <w:rFonts w:ascii="Courier New" w:hAnsi="Courier New" w:cs="Courier New"/>
          <w:noProof/>
          <w:sz w:val="18"/>
          <w:szCs w:val="18"/>
          <w:lang w:val="fr-FR"/>
        </w:rPr>
        <w:t>+++ 26452-g30/c-code/lib_enc/stat_enc_fx.h</w:t>
      </w:r>
      <w:r w:rsidRPr="00F96524">
        <w:rPr>
          <w:rFonts w:ascii="Courier New" w:hAnsi="Courier New" w:cs="Courier New"/>
          <w:noProof/>
          <w:sz w:val="18"/>
          <w:szCs w:val="18"/>
          <w:lang w:val="fr-FR"/>
        </w:rPr>
        <w:tab/>
        <w:t>2021-08-10 09:27:36.554646000 +0200</w:t>
      </w:r>
    </w:p>
    <w:p w14:paraId="074D0A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-1212,6 +1212,7 @@</w:t>
      </w:r>
    </w:p>
    <w:p w14:paraId="31A743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8CE2B4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finalVAD;</w:t>
      </w:r>
    </w:p>
    <w:p w14:paraId="185F2D1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Word8 flag_noisy_speech_snr;              /*encoder detector for noisy speech*/</w:t>
      </w:r>
    </w:p>
    <w:p w14:paraId="1652A82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Word16 Pos_relE_cnt;                      /* Number of frames between positive relE */</w:t>
      </w:r>
    </w:p>
    <w:p w14:paraId="7C0981E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C8B14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fscale;</w:t>
      </w:r>
    </w:p>
    <w:p w14:paraId="1545426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Word32 sr_core;</w:t>
      </w:r>
    </w:p>
    <w:p w14:paraId="1D11A5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26452-g21/c-code/lib_enc/swb_pre_proc_fx.c 26452-g30/c-code/lib_enc/swb_pre_proc_fx.c</w:t>
      </w:r>
    </w:p>
    <w:p w14:paraId="490C42D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--- 26452-g21/c-code/lib_enc/swb_pre_proc_fx.c</w:t>
      </w:r>
      <w:r w:rsidRPr="00F96524">
        <w:rPr>
          <w:rFonts w:ascii="Courier New" w:hAnsi="Courier New" w:cs="Courier New"/>
          <w:noProof/>
          <w:sz w:val="18"/>
          <w:szCs w:val="18"/>
          <w:lang w:val="en-US"/>
        </w:rPr>
        <w:tab/>
        <w:t>2021-08-02 16:40:36.000000000 +0200</w:t>
      </w:r>
    </w:p>
    <w:p w14:paraId="766D30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+++ 26452-g30/c-code/lib_enc/swb_pre_proc_fx.c</w:t>
      </w:r>
      <w:r w:rsidRPr="00F96524">
        <w:rPr>
          <w:rFonts w:ascii="Courier New" w:hAnsi="Courier New" w:cs="Courier New"/>
          <w:noProof/>
          <w:sz w:val="18"/>
          <w:szCs w:val="18"/>
          <w:lang w:val="en-US"/>
        </w:rPr>
        <w:tab/>
        <w:t>2021-08-10 09:27:36.573643000 +0200</w:t>
      </w:r>
    </w:p>
    <w:p w14:paraId="55DC761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-235,8 +235,11 @@</w:t>
      </w:r>
    </w:p>
    <w:p w14:paraId="05AC612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set16_fx( old_input_fx, 0, Sample_Delay_SWB_BWE );</w:t>
      </w:r>
    </w:p>
    <w:p w14:paraId="4117B92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 st_fx-&gt;old_fdbwe_speech_fx + L_FRAME32k - Sample_Delay_SWB_BWE, st_fx-&gt;old_input_fx, Sample_Delay_SWB_BWE );</w:t>
      </w:r>
    </w:p>
    <w:p w14:paraId="46262E6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CE480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IF( sub(st_fx-&gt;extl_fx, WB_BWE) != 0 )</w:t>
      </w:r>
    </w:p>
    <w:p w14:paraId="21AF34D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598B5B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Copy( old_input_fx, st_fx-&gt;L_old_wtda_swb_fx, L_FRAME32k );</w:t>
      </w:r>
    </w:p>
    <w:p w14:paraId="522FC82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E1D50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t>
      </w:r>
    </w:p>
    <w:p w14:paraId="15A1BAD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88A5C0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test();</w:t>
      </w:r>
    </w:p>
    <w:p w14:paraId="6EF9EED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IF( NE_16(st_fx-&gt;extl_fx, SWB_BWE)&amp;&amp;NE_16(st_fx-&gt;extl_fx,FB_BWE))</w:t>
      </w:r>
    </w:p>
    <w:p w14:paraId="054C3D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26452-g21/c-code/lib_enc/vad_param_updt_fx.c 26452-g30/c-code/lib_enc/vad_param_updt_fx.c</w:t>
      </w:r>
    </w:p>
    <w:p w14:paraId="58D9217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--- 26452-g21/c-code/lib_enc/vad_param_updt_fx.c</w:t>
      </w:r>
      <w:r w:rsidRPr="00F96524">
        <w:rPr>
          <w:rFonts w:ascii="Courier New" w:hAnsi="Courier New" w:cs="Courier New"/>
          <w:noProof/>
          <w:sz w:val="18"/>
          <w:szCs w:val="18"/>
          <w:lang w:val="en-US"/>
        </w:rPr>
        <w:tab/>
        <w:t>2021-08-02 16:40:33.000000000 +0200</w:t>
      </w:r>
    </w:p>
    <w:p w14:paraId="1CE5D8A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+++ 26452-g30/c-code/lib_enc/vad_param_updt_fx.c</w:t>
      </w:r>
      <w:r w:rsidRPr="00F96524">
        <w:rPr>
          <w:rFonts w:ascii="Courier New" w:hAnsi="Courier New" w:cs="Courier New"/>
          <w:noProof/>
          <w:sz w:val="18"/>
          <w:szCs w:val="18"/>
          <w:lang w:val="en-US"/>
        </w:rPr>
        <w:tab/>
        <w:t>2021-08-10 09:27:36.809634000 +0200</w:t>
      </w:r>
    </w:p>
    <w:p w14:paraId="38B553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-18,6 +18,7 @@</w:t>
      </w:r>
    </w:p>
    <w:p w14:paraId="1F480D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Encoder_State_fx *st_fx,</w:t>
      </w:r>
      <w:r w:rsidRPr="00F96524">
        <w:rPr>
          <w:rFonts w:ascii="Courier New" w:hAnsi="Courier New" w:cs="Courier New"/>
          <w:noProof/>
          <w:sz w:val="18"/>
          <w:szCs w:val="18"/>
          <w:lang w:val="en-US"/>
        </w:rPr>
        <w:tab/>
        <w:t xml:space="preserve">    /* i/o: state structure                       </w:t>
      </w:r>
      <w:r w:rsidRPr="00F96524">
        <w:rPr>
          <w:rFonts w:ascii="Courier New" w:hAnsi="Courier New" w:cs="Courier New"/>
          <w:noProof/>
          <w:sz w:val="18"/>
          <w:szCs w:val="18"/>
          <w:lang w:val="en-US"/>
        </w:rPr>
        <w:tab/>
        <w:t>*/</w:t>
      </w:r>
    </w:p>
    <w:p w14:paraId="2A4C109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pitch[3],        /* i  : open loop pitch lag for each half-frame                    Q0*/</w:t>
      </w:r>
    </w:p>
    <w:p w14:paraId="432597F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voicing[3],      /* i  : maximum normalized correlation for each half-frame         Q15*/</w:t>
      </w:r>
    </w:p>
    <w:p w14:paraId="1442FB0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const Word16 old_pitch1,/* i  : OL pitch value from last frame                                */</w:t>
      </w:r>
    </w:p>
    <w:p w14:paraId="68A411E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Word16 corr_shift,      /* i  : correlation shift                                          Q15*/</w:t>
      </w:r>
    </w:p>
    <w:p w14:paraId="794FC220" w14:textId="77777777" w:rsidR="00F96524" w:rsidRPr="00F96524" w:rsidRDefault="00F96524" w:rsidP="00F96524">
      <w:pPr>
        <w:contextualSpacing/>
        <w:rPr>
          <w:rFonts w:ascii="Courier New" w:hAnsi="Courier New" w:cs="Courier New"/>
          <w:noProof/>
          <w:sz w:val="18"/>
          <w:szCs w:val="18"/>
          <w:lang w:val="sv-SE"/>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sv-SE"/>
        </w:rPr>
        <w:t>Word16 vad_flag,        /* i  : vad flag                                                   Q0*/</w:t>
      </w:r>
    </w:p>
    <w:p w14:paraId="03D745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sv-SE"/>
        </w:rPr>
        <w:t xml:space="preserve">     </w:t>
      </w:r>
      <w:r w:rsidRPr="00F96524">
        <w:rPr>
          <w:rFonts w:ascii="Courier New" w:hAnsi="Courier New" w:cs="Courier New"/>
          <w:noProof/>
          <w:sz w:val="18"/>
          <w:szCs w:val="18"/>
          <w:lang w:val="en-US"/>
        </w:rPr>
        <w:t>const Word16 Az[]       /* i:  a coeffs                                                  Q12 */</w:t>
      </w:r>
    </w:p>
    <w:p w14:paraId="7490487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-143,7 +143,7 @@</w:t>
      </w:r>
    </w:p>
    <w:p w14:paraId="5E3992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voice_tmp = round_fx(L_tmp); /*Q15 */</w:t>
      </w:r>
    </w:p>
    <w:p w14:paraId="61BA7BA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A26C8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 abs(pitch[0] - *pitO) + abs(pitch[1] - pitch[0]) + abs(pitch[2] - pitch[1]) */</w:t>
      </w:r>
    </w:p>
    <w:p w14:paraId="4CD67E4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pitch_tmp = abs_s(sub(pitch[0],st_fx-&gt;pitO_fx)); /*Q0 */</w:t>
      </w:r>
    </w:p>
    <w:p w14:paraId="5BB67F6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pitch_tmp = abs_s( sub( pitch[0], old_pitch1 ) ); /*Q0 */</w:t>
      </w:r>
    </w:p>
    <w:p w14:paraId="034222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pitch_tmp = add(pitch_tmp,abs_s(sub(pitch[1],pitch[0]))); /*Q0 */</w:t>
      </w:r>
    </w:p>
    <w:p w14:paraId="1B27F1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pitch_tmp = add(pitch_tmp,abs_s(sub(pitch[2],pitch[1]))); /*Q0 */</w:t>
      </w:r>
    </w:p>
    <w:p w14:paraId="66659AB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2ED778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diff -rwNBu 26452-g21/c-code/readme.txt 26452-g30/c-code/readme.txt</w:t>
      </w:r>
    </w:p>
    <w:p w14:paraId="4B1086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--- 26452-g21/c-code/readme.txt</w:t>
      </w:r>
      <w:r w:rsidRPr="00F96524">
        <w:rPr>
          <w:rFonts w:ascii="Courier New" w:hAnsi="Courier New" w:cs="Courier New"/>
          <w:noProof/>
          <w:sz w:val="18"/>
          <w:szCs w:val="18"/>
          <w:lang w:val="en-US"/>
        </w:rPr>
        <w:tab/>
        <w:t>2021-08-02 16:40:55.000000000 +0200</w:t>
      </w:r>
    </w:p>
    <w:p w14:paraId="53FD6A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+++ 26452-g30/c-code/readme.txt</w:t>
      </w:r>
      <w:r w:rsidRPr="00F96524">
        <w:rPr>
          <w:rFonts w:ascii="Courier New" w:hAnsi="Courier New" w:cs="Courier New"/>
          <w:noProof/>
          <w:sz w:val="18"/>
          <w:szCs w:val="18"/>
          <w:lang w:val="en-US"/>
        </w:rPr>
        <w:tab/>
        <w:t>2021-08-10 09:27:36.386656000 +0200</w:t>
      </w:r>
    </w:p>
    <w:p w14:paraId="3BFDD0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-2,7 +2,7 @@</w:t>
      </w:r>
    </w:p>
    <w:p w14:paraId="132E53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EVS Codec 3GPP TS26.452 Feb 1, 2019. Version 16.1.0</w:t>
      </w:r>
    </w:p>
    <w:p w14:paraId="7335E5F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5C3AA9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6E7535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-These files represent the 3GPP EVS Codec BASOP C simulation.  </w:t>
      </w:r>
    </w:p>
    <w:p w14:paraId="218ADD4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+These files represent the 3GPP EVS Codec Alternative BASOP C simulation.  </w:t>
      </w:r>
    </w:p>
    <w:p w14:paraId="6758EF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All code is written in ANSI-C.  The system is implemented as two separate </w:t>
      </w:r>
    </w:p>
    <w:p w14:paraId="59F4459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programs:</w:t>
      </w:r>
    </w:p>
    <w:p w14:paraId="0B1F967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55DB30E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-30,7 +30,7 @@</w:t>
      </w:r>
    </w:p>
    <w:p w14:paraId="54F130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such as an HP (HP-UX) or a Sun, then binary files will need to be modified</w:t>
      </w:r>
    </w:p>
    <w:p w14:paraId="43DA57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by swapping the byte order in the files.</w:t>
      </w:r>
    </w:p>
    <w:p w14:paraId="2A6BF2A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A486B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-The input and output files (*.8k, 16k, 32k, 48k) are 16-bit signed</w:t>
      </w:r>
    </w:p>
    <w:p w14:paraId="175972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+The input and output files (*.8k, *.16k, *.32k, *.48k) are 16-bit signed</w:t>
      </w:r>
    </w:p>
    <w:p w14:paraId="5D8A474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binary files with 8/16/32/48 kHz sampling rate with no headers.</w:t>
      </w:r>
    </w:p>
    <w:p w14:paraId="1CDC6FA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FB3B70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The Encoder produces bitstream files in either ITU G.192 or EVS-MIME file</w:t>
      </w:r>
    </w:p>
    <w:p w14:paraId="3C824A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-65,8 +65,8 @@</w:t>
      </w:r>
    </w:p>
    <w:p w14:paraId="6D78EB8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appropriate for media file storage or as format for email/MMS</w:t>
      </w:r>
    </w:p>
    <w:p w14:paraId="52F16C5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attachments. </w:t>
      </w:r>
    </w:p>
    <w:p w14:paraId="12D64A0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1E1E0A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-Encoder: With the "-mime" option, the encoder always produces EVS-mime </w:t>
      </w:r>
    </w:p>
    <w:p w14:paraId="1173594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-format specified in TS26.445 Annex.2.6. The AMRWB-mime(RFC4867) storage </w:t>
      </w:r>
    </w:p>
    <w:p w14:paraId="1134DC0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+Encoder: With the "-mime" option, the encoder always produces EVS-mime storage</w:t>
      </w:r>
    </w:p>
    <w:p w14:paraId="33E8B25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+format specified in TS26.445 Annex A.2.6. The AMRWB-mime(RFC4867) storage</w:t>
      </w:r>
    </w:p>
    <w:p w14:paraId="010F3C6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format is not supported by the encoder. </w:t>
      </w:r>
    </w:p>
    <w:p w14:paraId="408D121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7EFC9C1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Decoder: With the "-mime" option, the decoder can parse both EVS-mime</w:t>
      </w:r>
    </w:p>
    <w:p w14:paraId="3BFCA3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-127,17 +127,15 @@</w:t>
      </w:r>
    </w:p>
    <w:p w14:paraId="6622D99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*VBR mode (average bitrate),</w:t>
      </w:r>
    </w:p>
    <w:p w14:paraId="62022B5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for AMR-WB IO modes R =  (6600, 8850, 12650, 14250, 15850, 18250,</w:t>
      </w:r>
    </w:p>
    <w:p w14:paraId="084610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19850, 23050, 23850)</w:t>
      </w:r>
    </w:p>
    <w:p w14:paraId="02E2ECA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Alternatively, R can be a bitrate switching file which consits of R values</w:t>
      </w:r>
    </w:p>
    <w:p w14:paraId="569DE7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Alternatively, R can be a bitrate switching file which consists of R values</w:t>
      </w:r>
    </w:p>
    <w:p w14:paraId="02CFF71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indicating the bitrate for each frame in bit/s. These values are stored in</w:t>
      </w:r>
    </w:p>
    <w:p w14:paraId="7F45CA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binary format using 4 bytes per value</w:t>
      </w:r>
    </w:p>
    <w:p w14:paraId="3369DE0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Fs               : Input sampling rate in kHz, Fs = (8, 16, 32 or 48)</w:t>
      </w:r>
    </w:p>
    <w:p w14:paraId="7F771CB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-input_file       : Input signal filename</w:t>
      </w:r>
    </w:p>
    <w:p w14:paraId="17965DF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Output bitstream filename</w:t>
      </w:r>
    </w:p>
    <w:p w14:paraId="7E9FCEB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+input_file       : Input signal filename (*.8k, *.16k, *.32k, *.48k)</w:t>
      </w:r>
    </w:p>
    <w:p w14:paraId="53CABB6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Output bitstream filename (*.192)</w:t>
      </w:r>
    </w:p>
    <w:p w14:paraId="2383D50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39138E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Options:</w:t>
      </w:r>
    </w:p>
    <w:p w14:paraId="453FCB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3B6D18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--q               : Quiet mode, no frame counters</w:t>
      </w:r>
    </w:p>
    <w:p w14:paraId="634EEE0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 default is deactivated</w:t>
      </w:r>
    </w:p>
    <w:p w14:paraId="660E79F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-dtx D           : Activate DTX mode, D = (0, 3-100) is the SID update rate</w:t>
      </w:r>
    </w:p>
    <w:p w14:paraId="546A5A3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where 0 = adaptive, 3-100 = fixed in number of frames,</w:t>
      </w:r>
    </w:p>
    <w:p w14:paraId="0F12D2A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default is deactivated</w:t>
      </w:r>
    </w:p>
    <w:p w14:paraId="6027599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-145,15 +143,17 @@</w:t>
      </w:r>
    </w:p>
    <w:p w14:paraId="60A577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-rf p o          : Activate channel-aware mode for WB and SWB signal at 13.2kbps,</w:t>
      </w:r>
    </w:p>
    <w:p w14:paraId="46E4AFC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where FEC indicator, p: LO or HI, and FEC offset, o: 2, 3, 5, or 7 in number of frames.</w:t>
      </w:r>
    </w:p>
    <w:p w14:paraId="4E382AD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Alternatively p and o can be replaced by a rf configuration file with each line</w:t>
      </w:r>
    </w:p>
    <w:p w14:paraId="5BCFD01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contains the values of p and o separated by a space,</w:t>
      </w:r>
    </w:p>
    <w:p w14:paraId="4E6E20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contains the values of p and o separated by a space.</w:t>
      </w:r>
    </w:p>
    <w:p w14:paraId="71D6205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default is deactivated</w:t>
      </w:r>
    </w:p>
    <w:p w14:paraId="3EA28A7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-max_band B      : Activate bandwidth limitation, B = (NB, WB, SWB or FB)</w:t>
      </w:r>
    </w:p>
    <w:p w14:paraId="7CA68BD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alternatively, B can be a text file where each line contains</w:t>
      </w:r>
    </w:p>
    <w:p w14:paraId="1C4F68B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"nb_frames B"</w:t>
      </w:r>
    </w:p>
    <w:p w14:paraId="2D70CB2F"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-no_delay_cmp    : Turn off delay compensation</w:t>
      </w:r>
    </w:p>
    <w:p w14:paraId="5B2FA55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-mime            : Mime output bitstream file format</w:t>
      </w:r>
    </w:p>
    <w:p w14:paraId="4DE6B73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encoder produces TS26.445 Annex.2.6 Mime Storage Format, (not RFC4867 Format)</w:t>
      </w:r>
    </w:p>
    <w:p w14:paraId="270FDD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encoder produces TS26.445 Annex A.2.6 Mime Storage Format, (not RFC4867 Mime Format).</w:t>
      </w:r>
    </w:p>
    <w:p w14:paraId="26B2330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default output bitstream file format is G.192</w:t>
      </w:r>
    </w:p>
    <w:p w14:paraId="1D5C42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+-q               : Quiet mode, no frame counters</w:t>
      </w:r>
    </w:p>
    <w:p w14:paraId="777983D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is deactivated</w:t>
      </w:r>
    </w:p>
    <w:p w14:paraId="0BC46D09"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0997AB25"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A8D58C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The usage of the "EVS_dec" program is as follows:</w:t>
      </w:r>
    </w:p>
    <w:p w14:paraId="3B927AF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-165,21 +165,27 @@</w:t>
      </w:r>
    </w:p>
    <w:p w14:paraId="7D843EE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Mandatory parameters:</w:t>
      </w:r>
    </w:p>
    <w:p w14:paraId="556F0B3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200D7C2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lastRenderedPageBreak/>
        <w:t xml:space="preserve"> Fs                : Output sampling rate in kHz (8, 16, 32 or 48)</w:t>
      </w:r>
    </w:p>
    <w:p w14:paraId="406152E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Input bitstream filename or RTP packet filename (in VOIP mode)</w:t>
      </w:r>
    </w:p>
    <w:p w14:paraId="70B5C36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-output_file       : Output speech filename</w:t>
      </w:r>
    </w:p>
    <w:p w14:paraId="08171B3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+bitstream_file     : Input bitstream filename (*.192) or RTP packet filename (in VOIP mode)</w:t>
      </w:r>
    </w:p>
    <w:p w14:paraId="797B0488"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+output_file        : Output audio filename (*.8k, *.16k, *.32k, *.48k)</w:t>
      </w:r>
    </w:p>
    <w:p w14:paraId="7F69DE8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1B8AA41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Options:</w:t>
      </w:r>
    </w:p>
    <w:p w14:paraId="30C6692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p>
    <w:p w14:paraId="46BD436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--VOIP            : VOIP mode,</w:t>
      </w:r>
    </w:p>
    <w:p w14:paraId="65D09E4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--Tracefile TF    : Generate trace file named TF,</w:t>
      </w:r>
    </w:p>
    <w:p w14:paraId="0F545F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--no_delay_cmp    : Turn off delay compensation</w:t>
      </w:r>
    </w:p>
    <w:p w14:paraId="32D654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--fec_cfg_file    : Optimal channel aware configuration computed by the JBM</w:t>
      </w:r>
    </w:p>
    <w:p w14:paraId="6362FC44" w14:textId="77777777" w:rsidR="00F96524" w:rsidRPr="00F96524" w:rsidRDefault="00F96524" w:rsidP="00F96524">
      <w:pPr>
        <w:contextualSpacing/>
        <w:rPr>
          <w:rFonts w:ascii="Courier New" w:hAnsi="Courier New" w:cs="Courier New"/>
          <w:noProof/>
          <w:sz w:val="18"/>
          <w:szCs w:val="18"/>
          <w:lang w:val="nl-NL"/>
        </w:rPr>
      </w:pPr>
      <w:r w:rsidRPr="00F96524">
        <w:rPr>
          <w:rFonts w:ascii="Courier New" w:hAnsi="Courier New" w:cs="Courier New"/>
          <w:noProof/>
          <w:sz w:val="18"/>
          <w:szCs w:val="18"/>
          <w:lang w:val="nl-NL"/>
        </w:rPr>
        <w:t>+-VOIP              : VoIP mode: RTP in G192</w:t>
      </w:r>
    </w:p>
    <w:p w14:paraId="6774A779" w14:textId="77777777" w:rsidR="00F96524" w:rsidRPr="00F96524" w:rsidRDefault="00F96524" w:rsidP="00F96524">
      <w:pPr>
        <w:contextualSpacing/>
        <w:rPr>
          <w:rFonts w:ascii="Courier New" w:hAnsi="Courier New" w:cs="Courier New"/>
          <w:noProof/>
          <w:sz w:val="18"/>
          <w:szCs w:val="18"/>
          <w:lang w:val="nl-NL"/>
        </w:rPr>
      </w:pPr>
      <w:r w:rsidRPr="00F96524">
        <w:rPr>
          <w:rFonts w:ascii="Courier New" w:hAnsi="Courier New" w:cs="Courier New"/>
          <w:noProof/>
          <w:sz w:val="18"/>
          <w:szCs w:val="18"/>
          <w:lang w:val="nl-NL"/>
        </w:rPr>
        <w:t>+-VOIP_hf_only=0    : VoIP mode: EVS RTP Payload Format hf_only=0 in rtpdump</w:t>
      </w:r>
    </w:p>
    <w:p w14:paraId="0149C6F2" w14:textId="77777777" w:rsidR="00F96524" w:rsidRPr="00F96524" w:rsidRDefault="00F96524" w:rsidP="00F96524">
      <w:pPr>
        <w:contextualSpacing/>
        <w:rPr>
          <w:rFonts w:ascii="Courier New" w:hAnsi="Courier New" w:cs="Courier New"/>
          <w:noProof/>
          <w:sz w:val="18"/>
          <w:szCs w:val="18"/>
          <w:lang w:val="nl-NL"/>
        </w:rPr>
      </w:pPr>
      <w:r w:rsidRPr="00F96524">
        <w:rPr>
          <w:rFonts w:ascii="Courier New" w:hAnsi="Courier New" w:cs="Courier New"/>
          <w:noProof/>
          <w:sz w:val="18"/>
          <w:szCs w:val="18"/>
          <w:lang w:val="nl-NL"/>
        </w:rPr>
        <w:t>+-VOIP_hf_only=1    : VoIP mode: EVS RTP Payload Format hf_only=1 in rtpdump</w:t>
      </w:r>
    </w:p>
    <w:p w14:paraId="0661DA4E"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decoder may read rtpdump files containing TS26.445 Annex A.2.2</w:t>
      </w:r>
    </w:p>
    <w:p w14:paraId="73009223"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EVS RTP Payload Format. The SDP parameter hf_only is required.</w:t>
      </w:r>
    </w:p>
    <w:p w14:paraId="77F3501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Reading RFC4867 AMR/AMR-WB RTP payload format is not supported.</w:t>
      </w:r>
    </w:p>
    <w:p w14:paraId="4C5386CC"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+-Tracefile TF      : VoIP mode: Generate trace file named TF</w:t>
      </w:r>
    </w:p>
    <w:p w14:paraId="3B672C3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+-fec_cfg_file RF   : VoIP mode: Optimal channel aware configuration computed by the JBM</w:t>
      </w:r>
    </w:p>
    <w:p w14:paraId="0018B16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w:t>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r>
      <w:r w:rsidRPr="00F96524">
        <w:rPr>
          <w:rFonts w:ascii="Courier New" w:hAnsi="Courier New" w:cs="Courier New"/>
          <w:noProof/>
          <w:sz w:val="18"/>
          <w:szCs w:val="18"/>
          <w:lang w:val="en-US"/>
        </w:rPr>
        <w:tab/>
        <w:t xml:space="preserve">   as described in Section 6.3.1 of TS26.448. The output is</w:t>
      </w:r>
    </w:p>
    <w:p w14:paraId="4E5A40F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written into a .txt file. Each line contains the FER indicator</w:t>
      </w:r>
    </w:p>
    <w:p w14:paraId="777C06D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written into a file named RF. Each line contains the FER indicator</w:t>
      </w:r>
    </w:p>
    <w:p w14:paraId="6C1E96C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(HI|LO) and optimal FEC offset.</w:t>
      </w:r>
    </w:p>
    <w:p w14:paraId="6C8A5CA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--mime            : Mime input bitstream file format</w:t>
      </w:r>
    </w:p>
    <w:p w14:paraId="13124EB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decoder reads both TS26.445 Annex.2.6 and RFC4867 Mime Storage Format,</w:t>
      </w:r>
    </w:p>
    <w:p w14:paraId="40626B51"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magic word in the mime input file is used to determine the format.</w:t>
      </w:r>
    </w:p>
    <w:p w14:paraId="1ABBDC0B"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input bitstream file format is G.192</w:t>
      </w:r>
    </w:p>
    <w:p w14:paraId="33F54EC4"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+-no_delay_cmp      : Turn off delay compensation</w:t>
      </w:r>
    </w:p>
    <w:p w14:paraId="64DB7497"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+-mime              : Mime bitstream file format</w:t>
      </w:r>
    </w:p>
    <w:p w14:paraId="5214B852"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The decoder may read both TS26.445 Annex A.2.6 and RFC4867 Mime Storage</w:t>
      </w:r>
    </w:p>
    <w:p w14:paraId="7FEFF81A"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Format files, the magic word in the mime file is used to determine</w:t>
      </w:r>
    </w:p>
    <w:p w14:paraId="340E073D"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which of the two supported formats is in use.</w:t>
      </w:r>
    </w:p>
    <w:p w14:paraId="19388A8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bitstream file format is G.192</w:t>
      </w:r>
    </w:p>
    <w:p w14:paraId="29261416"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xml:space="preserve"> -q               : Quiet mode, no frame counter</w:t>
      </w:r>
    </w:p>
    <w:p w14:paraId="34DD63B0" w14:textId="77777777" w:rsidR="00F96524" w:rsidRPr="00F96524"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is OFF</w:t>
      </w:r>
    </w:p>
    <w:p w14:paraId="238A6E98" w14:textId="1B2BFB15" w:rsidR="000D1ACE" w:rsidRDefault="00F96524" w:rsidP="00F96524">
      <w:pPr>
        <w:contextualSpacing/>
        <w:rPr>
          <w:rFonts w:ascii="Courier New" w:hAnsi="Courier New" w:cs="Courier New"/>
          <w:noProof/>
          <w:sz w:val="18"/>
          <w:szCs w:val="18"/>
          <w:lang w:val="en-US"/>
        </w:rPr>
      </w:pPr>
      <w:r w:rsidRPr="00F96524">
        <w:rPr>
          <w:rFonts w:ascii="Courier New" w:hAnsi="Courier New" w:cs="Courier New"/>
          <w:noProof/>
          <w:sz w:val="18"/>
          <w:szCs w:val="18"/>
          <w:lang w:val="en-US"/>
        </w:rPr>
        <w:t>+                     default is deactivated</w:t>
      </w:r>
    </w:p>
    <w:p w14:paraId="014C0423" w14:textId="77777777" w:rsidR="00F96524" w:rsidRPr="005D26D5" w:rsidRDefault="00F96524" w:rsidP="00F96524">
      <w:pPr>
        <w:contextualSpacing/>
        <w:rPr>
          <w:rFonts w:ascii="Courier New" w:hAnsi="Courier New" w:cs="Courier New"/>
          <w:noProof/>
          <w:sz w:val="18"/>
          <w:szCs w:val="18"/>
          <w:lang w:val="en-US"/>
        </w:rPr>
      </w:pPr>
    </w:p>
    <w:p w14:paraId="2C3FDEA1" w14:textId="77777777" w:rsidR="006A1268" w:rsidRPr="003D6912" w:rsidRDefault="006A1268" w:rsidP="006A126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14:paraId="1557EA72" w14:textId="360092A3" w:rsidR="006A1268" w:rsidRDefault="006A1268">
      <w:pPr>
        <w:rPr>
          <w:noProof/>
        </w:rPr>
        <w:sectPr w:rsidR="006A1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5E4E" w14:textId="77777777" w:rsidR="00B81514" w:rsidRDefault="00B81514">
      <w:r>
        <w:separator/>
      </w:r>
    </w:p>
  </w:endnote>
  <w:endnote w:type="continuationSeparator" w:id="0">
    <w:p w14:paraId="02BE21A6" w14:textId="77777777" w:rsidR="00B81514" w:rsidRDefault="00B8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enlo">
    <w:altName w:val="﷽﷽﷽﷽﷽﷽﷽﷽怀"/>
    <w:panose1 w:val="020B0609030804020204"/>
    <w:charset w:val="00"/>
    <w:family w:val="modern"/>
    <w:pitch w:val="fixed"/>
    <w:sig w:usb0="E60022FF" w:usb1="D200F9FB" w:usb2="02000028"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0B46" w14:textId="77777777" w:rsidR="00B81514" w:rsidRDefault="00B81514">
      <w:r>
        <w:separator/>
      </w:r>
    </w:p>
  </w:footnote>
  <w:footnote w:type="continuationSeparator" w:id="0">
    <w:p w14:paraId="589E5F7F" w14:textId="77777777" w:rsidR="00B81514" w:rsidRDefault="00B8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88A"/>
    <w:multiLevelType w:val="hybridMultilevel"/>
    <w:tmpl w:val="743CC254"/>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764A9F"/>
    <w:multiLevelType w:val="hybridMultilevel"/>
    <w:tmpl w:val="B81CBEF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9258FA"/>
    <w:multiLevelType w:val="hybridMultilevel"/>
    <w:tmpl w:val="A2180018"/>
    <w:lvl w:ilvl="0" w:tplc="08168EFC">
      <w:start w:val="1"/>
      <w:numFmt w:val="decimal"/>
      <w:lvlText w:val="%1)"/>
      <w:lvlJc w:val="left"/>
      <w:pPr>
        <w:ind w:left="720" w:hanging="360"/>
      </w:pPr>
      <w:rPr>
        <w:rFonts w:ascii="Arial" w:eastAsia="Times New Roman" w:hAnsi="Arial" w:cs="Times New Roman"/>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72A780E"/>
    <w:multiLevelType w:val="hybridMultilevel"/>
    <w:tmpl w:val="D1D09D96"/>
    <w:lvl w:ilvl="0" w:tplc="04070001">
      <w:start w:val="202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2D3077"/>
    <w:multiLevelType w:val="hybridMultilevel"/>
    <w:tmpl w:val="1DF4751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CC8506B"/>
    <w:multiLevelType w:val="hybridMultilevel"/>
    <w:tmpl w:val="4112BF24"/>
    <w:lvl w:ilvl="0" w:tplc="04070001">
      <w:start w:val="202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8F1D91"/>
    <w:multiLevelType w:val="hybridMultilevel"/>
    <w:tmpl w:val="F70E79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CF61189"/>
    <w:multiLevelType w:val="hybridMultilevel"/>
    <w:tmpl w:val="76728B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AAE2D24"/>
    <w:multiLevelType w:val="hybridMultilevel"/>
    <w:tmpl w:val="1F181D7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7BA4089D"/>
    <w:multiLevelType w:val="hybridMultilevel"/>
    <w:tmpl w:val="1E98F3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8"/>
  </w:num>
  <w:num w:numId="4">
    <w:abstractNumId w:val="1"/>
  </w:num>
  <w:num w:numId="5">
    <w:abstractNumId w:val="11"/>
  </w:num>
  <w:num w:numId="6">
    <w:abstractNumId w:val="10"/>
  </w:num>
  <w:num w:numId="7">
    <w:abstractNumId w:val="6"/>
  </w:num>
  <w:num w:numId="8">
    <w:abstractNumId w:val="7"/>
  </w:num>
  <w:num w:numId="9">
    <w:abstractNumId w:val="2"/>
  </w:num>
  <w:num w:numId="10">
    <w:abstractNumId w:val="9"/>
  </w:num>
  <w:num w:numId="11">
    <w:abstractNumId w:val="0"/>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2E"/>
    <w:rsid w:val="00094707"/>
    <w:rsid w:val="000A16B1"/>
    <w:rsid w:val="000A6394"/>
    <w:rsid w:val="000B7FED"/>
    <w:rsid w:val="000C038A"/>
    <w:rsid w:val="000C6598"/>
    <w:rsid w:val="000D1ACE"/>
    <w:rsid w:val="000D23D5"/>
    <w:rsid w:val="000D44B3"/>
    <w:rsid w:val="001216FA"/>
    <w:rsid w:val="00145D43"/>
    <w:rsid w:val="00192C46"/>
    <w:rsid w:val="001A08B3"/>
    <w:rsid w:val="001A7B60"/>
    <w:rsid w:val="001B52F0"/>
    <w:rsid w:val="001B7A65"/>
    <w:rsid w:val="001E41F3"/>
    <w:rsid w:val="0026004D"/>
    <w:rsid w:val="002640DD"/>
    <w:rsid w:val="002728CA"/>
    <w:rsid w:val="00275D12"/>
    <w:rsid w:val="00284FEB"/>
    <w:rsid w:val="002860C4"/>
    <w:rsid w:val="002B5741"/>
    <w:rsid w:val="002E472E"/>
    <w:rsid w:val="00305409"/>
    <w:rsid w:val="00334719"/>
    <w:rsid w:val="003609EF"/>
    <w:rsid w:val="0036231A"/>
    <w:rsid w:val="00373B9A"/>
    <w:rsid w:val="00374DD4"/>
    <w:rsid w:val="003E1A36"/>
    <w:rsid w:val="00410371"/>
    <w:rsid w:val="004242F1"/>
    <w:rsid w:val="00441E1B"/>
    <w:rsid w:val="00474272"/>
    <w:rsid w:val="00480F39"/>
    <w:rsid w:val="004B75B7"/>
    <w:rsid w:val="0051580D"/>
    <w:rsid w:val="00541C20"/>
    <w:rsid w:val="00547111"/>
    <w:rsid w:val="00575260"/>
    <w:rsid w:val="00592D74"/>
    <w:rsid w:val="005D26D5"/>
    <w:rsid w:val="005E2C44"/>
    <w:rsid w:val="0060744B"/>
    <w:rsid w:val="00621188"/>
    <w:rsid w:val="006257ED"/>
    <w:rsid w:val="00665C47"/>
    <w:rsid w:val="00675D07"/>
    <w:rsid w:val="00695808"/>
    <w:rsid w:val="006A1268"/>
    <w:rsid w:val="006B46FB"/>
    <w:rsid w:val="006E21FB"/>
    <w:rsid w:val="00792342"/>
    <w:rsid w:val="007977A8"/>
    <w:rsid w:val="007B512A"/>
    <w:rsid w:val="007C2097"/>
    <w:rsid w:val="007C7830"/>
    <w:rsid w:val="007D6A07"/>
    <w:rsid w:val="007F7259"/>
    <w:rsid w:val="008040A8"/>
    <w:rsid w:val="008279FA"/>
    <w:rsid w:val="008626E7"/>
    <w:rsid w:val="008658F6"/>
    <w:rsid w:val="00870EE7"/>
    <w:rsid w:val="008863B9"/>
    <w:rsid w:val="008A45A6"/>
    <w:rsid w:val="008B2541"/>
    <w:rsid w:val="008F3789"/>
    <w:rsid w:val="008F686C"/>
    <w:rsid w:val="009148DE"/>
    <w:rsid w:val="00941E30"/>
    <w:rsid w:val="009555E5"/>
    <w:rsid w:val="00971509"/>
    <w:rsid w:val="009775A0"/>
    <w:rsid w:val="009777D9"/>
    <w:rsid w:val="00991B88"/>
    <w:rsid w:val="009A5753"/>
    <w:rsid w:val="009A579D"/>
    <w:rsid w:val="009E3297"/>
    <w:rsid w:val="009E747D"/>
    <w:rsid w:val="009F734F"/>
    <w:rsid w:val="00A102BD"/>
    <w:rsid w:val="00A246B6"/>
    <w:rsid w:val="00A47E70"/>
    <w:rsid w:val="00A50CF0"/>
    <w:rsid w:val="00A62811"/>
    <w:rsid w:val="00A7671C"/>
    <w:rsid w:val="00AA2CBC"/>
    <w:rsid w:val="00AC5820"/>
    <w:rsid w:val="00AD1CD8"/>
    <w:rsid w:val="00B258BB"/>
    <w:rsid w:val="00B67B97"/>
    <w:rsid w:val="00B81514"/>
    <w:rsid w:val="00B968C8"/>
    <w:rsid w:val="00BA3EC5"/>
    <w:rsid w:val="00BA51D9"/>
    <w:rsid w:val="00BB5DFC"/>
    <w:rsid w:val="00BD279D"/>
    <w:rsid w:val="00BD6BB8"/>
    <w:rsid w:val="00BF2359"/>
    <w:rsid w:val="00C25171"/>
    <w:rsid w:val="00C66BA2"/>
    <w:rsid w:val="00C95985"/>
    <w:rsid w:val="00CB0063"/>
    <w:rsid w:val="00CC5026"/>
    <w:rsid w:val="00CC68D0"/>
    <w:rsid w:val="00D03F9A"/>
    <w:rsid w:val="00D06D51"/>
    <w:rsid w:val="00D24991"/>
    <w:rsid w:val="00D50255"/>
    <w:rsid w:val="00D66520"/>
    <w:rsid w:val="00DC56DE"/>
    <w:rsid w:val="00DE34CF"/>
    <w:rsid w:val="00E13F3D"/>
    <w:rsid w:val="00E31785"/>
    <w:rsid w:val="00E34898"/>
    <w:rsid w:val="00E37370"/>
    <w:rsid w:val="00EB09B7"/>
    <w:rsid w:val="00EB51ED"/>
    <w:rsid w:val="00EE7D7C"/>
    <w:rsid w:val="00F07630"/>
    <w:rsid w:val="00F25D98"/>
    <w:rsid w:val="00F300FB"/>
    <w:rsid w:val="00F44749"/>
    <w:rsid w:val="00F6168A"/>
    <w:rsid w:val="00F63F7D"/>
    <w:rsid w:val="00F91567"/>
    <w:rsid w:val="00F965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9772">
      <w:bodyDiv w:val="1"/>
      <w:marLeft w:val="0"/>
      <w:marRight w:val="0"/>
      <w:marTop w:val="0"/>
      <w:marBottom w:val="0"/>
      <w:divBdr>
        <w:top w:val="none" w:sz="0" w:space="0" w:color="auto"/>
        <w:left w:val="none" w:sz="0" w:space="0" w:color="auto"/>
        <w:bottom w:val="none" w:sz="0" w:space="0" w:color="auto"/>
        <w:right w:val="none" w:sz="0" w:space="0" w:color="auto"/>
      </w:divBdr>
    </w:div>
    <w:div w:id="17726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67</Pages>
  <Words>23245</Words>
  <Characters>146445</Characters>
  <Application>Microsoft Office Word</Application>
  <DocSecurity>0</DocSecurity>
  <Lines>1220</Lines>
  <Paragraphs>338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14</cp:revision>
  <cp:lastPrinted>1899-12-31T23:00:00Z</cp:lastPrinted>
  <dcterms:created xsi:type="dcterms:W3CDTF">2021-08-05T12:15:00Z</dcterms:created>
  <dcterms:modified xsi:type="dcterms:W3CDTF">2021-08-24T11:52:00Z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