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8B32DF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S4-2111</w:t>
      </w:r>
      <w:r w:rsidR="00F13029">
        <w:rPr>
          <w:b/>
          <w:bCs/>
          <w:sz w:val="24"/>
          <w:szCs w:val="24"/>
        </w:rPr>
        <w:t>30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5CC257" w:rsidR="001E41F3" w:rsidRPr="00410371" w:rsidRDefault="00AE3E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</w:t>
              </w:r>
            </w:fldSimple>
            <w:r w:rsidR="003E26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6B11D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F1302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44A9C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F13029">
              <w:rPr>
                <w:b/>
                <w:noProof/>
                <w:sz w:val="28"/>
              </w:rPr>
              <w:t>5</w:t>
            </w:r>
            <w:r w:rsidRPr="00675D07">
              <w:rPr>
                <w:b/>
                <w:noProof/>
                <w:sz w:val="28"/>
              </w:rPr>
              <w:t>.</w:t>
            </w:r>
            <w:r w:rsidR="00F13029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719B5B" w:rsidR="00F25D98" w:rsidRDefault="00831A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2C42D3">
              <w:rPr>
                <w:color w:val="000000"/>
                <w:lang w:val="de-DE"/>
              </w:rPr>
              <w:t xml:space="preserve">Huawei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6AFAD" w:rsidR="001E41F3" w:rsidRDefault="00AF7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81790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302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8834B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831A2A">
              <w:t>-</w:t>
            </w:r>
            <w:r>
              <w:t>point and floating</w:t>
            </w:r>
            <w:r w:rsidR="00831A2A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921AC4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4</w:t>
            </w:r>
            <w:r w:rsidR="00F13029">
              <w:rPr>
                <w:noProof/>
                <w:lang w:val="fr-FR"/>
              </w:rPr>
              <w:t>2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3</w:t>
            </w:r>
            <w:r w:rsidR="00F13029">
              <w:rPr>
                <w:noProof/>
                <w:lang w:val="fr-FR"/>
              </w:rPr>
              <w:t>9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75F5AFD2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831A2A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831A2A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F5537" w14:textId="77777777" w:rsidR="00883688" w:rsidRDefault="00883688">
      <w:r>
        <w:separator/>
      </w:r>
    </w:p>
  </w:endnote>
  <w:endnote w:type="continuationSeparator" w:id="0">
    <w:p w14:paraId="5F0A3C9A" w14:textId="77777777" w:rsidR="00883688" w:rsidRDefault="0088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D606F" w14:textId="77777777" w:rsidR="00883688" w:rsidRDefault="00883688">
      <w:r>
        <w:separator/>
      </w:r>
    </w:p>
  </w:footnote>
  <w:footnote w:type="continuationSeparator" w:id="0">
    <w:p w14:paraId="18C9B691" w14:textId="77777777" w:rsidR="00883688" w:rsidRDefault="00883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31914"/>
    <w:rsid w:val="00236C59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80F39"/>
    <w:rsid w:val="004B4E49"/>
    <w:rsid w:val="004B75B7"/>
    <w:rsid w:val="0051580D"/>
    <w:rsid w:val="00547111"/>
    <w:rsid w:val="00575260"/>
    <w:rsid w:val="00592D74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B73D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A2A"/>
    <w:rsid w:val="00856663"/>
    <w:rsid w:val="008626E7"/>
    <w:rsid w:val="00870EE7"/>
    <w:rsid w:val="00883688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AE3E7B"/>
    <w:rsid w:val="00AF7449"/>
    <w:rsid w:val="00B258BB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CD7C8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13029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314</Words>
  <Characters>1981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13</cp:revision>
  <cp:lastPrinted>1899-12-31T23:00:00Z</cp:lastPrinted>
  <dcterms:created xsi:type="dcterms:W3CDTF">2021-08-05T12:57:00Z</dcterms:created>
  <dcterms:modified xsi:type="dcterms:W3CDTF">2021-08-12T09:34:00Z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