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592910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S4-21111</w:t>
      </w:r>
      <w:r w:rsidR="00BE3E23">
        <w:rPr>
          <w:b/>
          <w:i/>
          <w:noProof/>
          <w:sz w:val="28"/>
        </w:rPr>
        <w:t>6</w:t>
      </w:r>
    </w:p>
    <w:p w14:paraId="7CB45193" w14:textId="67B6AB43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3D332D" w:rsidR="001E41F3" w:rsidRPr="00410371" w:rsidRDefault="00882D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TS 26.44</w:t>
              </w:r>
              <w:r w:rsidR="005D410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7CB01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BE3E2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59514" w:rsidR="001E41F3" w:rsidRPr="00410371" w:rsidRDefault="00675D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26A9F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BE3E23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BE3E23">
              <w:rPr>
                <w:b/>
                <w:noProof/>
                <w:sz w:val="28"/>
              </w:rPr>
              <w:t>4</w:t>
            </w:r>
            <w:r w:rsidRPr="00675D07">
              <w:rPr>
                <w:b/>
                <w:noProof/>
                <w:sz w:val="28"/>
              </w:rPr>
              <w:t>.</w:t>
            </w:r>
            <w:r w:rsidR="00BE3E23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2F379" w:rsidR="00F25D98" w:rsidRDefault="008D4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FF57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8F45B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0BF9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E3E23"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3E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BE3E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088E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</w:t>
            </w:r>
            <w:r w:rsidR="00BE3E23">
              <w:rPr>
                <w:noProof/>
              </w:rPr>
              <w:t>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D401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BE3E23">
              <w:rPr>
                <w:noProof/>
              </w:rPr>
              <w:t>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B1AA" w14:textId="77777777" w:rsidR="00CA62FE" w:rsidRDefault="00CA62FE">
      <w:r>
        <w:separator/>
      </w:r>
    </w:p>
  </w:endnote>
  <w:endnote w:type="continuationSeparator" w:id="0">
    <w:p w14:paraId="3CF282E5" w14:textId="77777777" w:rsidR="00CA62FE" w:rsidRDefault="00CA6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54865" w14:textId="77777777" w:rsidR="00CA62FE" w:rsidRDefault="00CA62FE">
      <w:r>
        <w:separator/>
      </w:r>
    </w:p>
  </w:footnote>
  <w:footnote w:type="continuationSeparator" w:id="0">
    <w:p w14:paraId="7BBE5093" w14:textId="77777777" w:rsidR="00CA62FE" w:rsidRDefault="00CA6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6004D"/>
    <w:rsid w:val="002640DD"/>
    <w:rsid w:val="00275D12"/>
    <w:rsid w:val="00284FEB"/>
    <w:rsid w:val="002860C4"/>
    <w:rsid w:val="002B5741"/>
    <w:rsid w:val="002E472E"/>
    <w:rsid w:val="00305409"/>
    <w:rsid w:val="00341AA4"/>
    <w:rsid w:val="003609EF"/>
    <w:rsid w:val="0036231A"/>
    <w:rsid w:val="00374DD4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D7574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2D40"/>
    <w:rsid w:val="008863B9"/>
    <w:rsid w:val="008A45A6"/>
    <w:rsid w:val="008B2541"/>
    <w:rsid w:val="008D4967"/>
    <w:rsid w:val="008F3789"/>
    <w:rsid w:val="008F686C"/>
    <w:rsid w:val="009148DE"/>
    <w:rsid w:val="00927A98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E3E23"/>
    <w:rsid w:val="00BF2359"/>
    <w:rsid w:val="00C25171"/>
    <w:rsid w:val="00C66BA2"/>
    <w:rsid w:val="00C95985"/>
    <w:rsid w:val="00CA62FE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30</Pages>
  <Words>26277</Words>
  <Characters>165547</Characters>
  <Application>Microsoft Office Word</Application>
  <DocSecurity>0</DocSecurity>
  <Lines>1379</Lines>
  <Paragraphs>382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11</cp:revision>
  <cp:lastPrinted>1899-12-31T23:00:00Z</cp:lastPrinted>
  <dcterms:created xsi:type="dcterms:W3CDTF">2021-08-05T12:57:00Z</dcterms:created>
  <dcterms:modified xsi:type="dcterms:W3CDTF">2021-08-12T09:30:00Z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