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2128EC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S4-2111</w:t>
      </w:r>
      <w:r w:rsidR="00753F43">
        <w:rPr>
          <w:b/>
          <w:bCs/>
          <w:sz w:val="24"/>
          <w:szCs w:val="24"/>
        </w:rPr>
        <w:t>1</w:t>
      </w:r>
      <w:r w:rsidR="00C04523">
        <w:rPr>
          <w:b/>
          <w:bCs/>
          <w:sz w:val="24"/>
          <w:szCs w:val="24"/>
        </w:rPr>
        <w:t>3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C271" w:rsidR="001E41F3" w:rsidRPr="00410371" w:rsidRDefault="00A240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AA8E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C045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EF4B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C04523">
              <w:rPr>
                <w:b/>
                <w:noProof/>
                <w:sz w:val="28"/>
              </w:rPr>
              <w:t>6</w:t>
            </w:r>
            <w:r w:rsidRPr="00675D07">
              <w:rPr>
                <w:b/>
                <w:noProof/>
                <w:sz w:val="28"/>
              </w:rPr>
              <w:t>.</w:t>
            </w:r>
            <w:r w:rsidR="004C6ADF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EE6D3" w:rsidR="00F25D98" w:rsidRDefault="001859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3FCB1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452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336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</w:t>
            </w:r>
            <w:r w:rsidR="00C04523">
              <w:rPr>
                <w:noProof/>
              </w:rPr>
              <w:t>40</w:t>
            </w:r>
            <w:r w:rsidR="00AF7ACC">
              <w:rPr>
                <w:noProof/>
              </w:rPr>
              <w:t>, TS 26.452 CR0004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1EAD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</w:t>
            </w:r>
            <w:r w:rsidR="00C04523">
              <w:rPr>
                <w:noProof/>
              </w:rPr>
              <w:t>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C081" w14:textId="77777777" w:rsidR="008A58A9" w:rsidRDefault="008A58A9">
      <w:r>
        <w:separator/>
      </w:r>
    </w:p>
  </w:endnote>
  <w:endnote w:type="continuationSeparator" w:id="0">
    <w:p w14:paraId="09F70E50" w14:textId="77777777" w:rsidR="008A58A9" w:rsidRDefault="008A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E868A" w14:textId="77777777" w:rsidR="008A58A9" w:rsidRDefault="008A58A9">
      <w:r>
        <w:separator/>
      </w:r>
    </w:p>
  </w:footnote>
  <w:footnote w:type="continuationSeparator" w:id="0">
    <w:p w14:paraId="1C31D2ED" w14:textId="77777777" w:rsidR="008A58A9" w:rsidRDefault="008A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859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56A50"/>
    <w:rsid w:val="00480F39"/>
    <w:rsid w:val="004B75B7"/>
    <w:rsid w:val="004C6ADF"/>
    <w:rsid w:val="0051580D"/>
    <w:rsid w:val="00547111"/>
    <w:rsid w:val="00575260"/>
    <w:rsid w:val="00592D74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8A9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0BF"/>
    <w:rsid w:val="00A246B6"/>
    <w:rsid w:val="00A47E70"/>
    <w:rsid w:val="00A50CF0"/>
    <w:rsid w:val="00A7671C"/>
    <w:rsid w:val="00AA2CBC"/>
    <w:rsid w:val="00AC5820"/>
    <w:rsid w:val="00AD1CD8"/>
    <w:rsid w:val="00AF7ACC"/>
    <w:rsid w:val="00B258BB"/>
    <w:rsid w:val="00B67B97"/>
    <w:rsid w:val="00B968C8"/>
    <w:rsid w:val="00BA3EC5"/>
    <w:rsid w:val="00BA51D9"/>
    <w:rsid w:val="00BB5DFC"/>
    <w:rsid w:val="00BC7418"/>
    <w:rsid w:val="00BD279D"/>
    <w:rsid w:val="00BD6BB8"/>
    <w:rsid w:val="00BF2359"/>
    <w:rsid w:val="00C04523"/>
    <w:rsid w:val="00C25171"/>
    <w:rsid w:val="00C33A7D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2016"/>
    <w:rsid w:val="00EE7D7C"/>
    <w:rsid w:val="00F25D98"/>
    <w:rsid w:val="00F300FB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24</Pages>
  <Words>20170</Words>
  <Characters>127076</Characters>
  <Application>Microsoft Office Word</Application>
  <DocSecurity>0</DocSecurity>
  <Lines>1058</Lines>
  <Paragraphs>293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19</cp:revision>
  <cp:lastPrinted>1899-12-31T23:00:00Z</cp:lastPrinted>
  <dcterms:created xsi:type="dcterms:W3CDTF">2021-08-03T09:47:00Z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