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30E572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S4-2111</w:t>
      </w:r>
      <w:r w:rsidR="00753F43">
        <w:rPr>
          <w:b/>
          <w:bCs/>
          <w:sz w:val="24"/>
          <w:szCs w:val="24"/>
        </w:rPr>
        <w:t>10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C271" w:rsidR="001E41F3" w:rsidRPr="00410371" w:rsidRDefault="00C23F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TS 26.442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85AF4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7F76E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753F43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753F43">
              <w:rPr>
                <w:b/>
                <w:noProof/>
                <w:sz w:val="28"/>
              </w:rPr>
              <w:t>8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25857" w:rsidR="00F25D98" w:rsidRDefault="00B80B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14C9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F43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5DEB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753F43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9409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753F43">
              <w:rPr>
                <w:noProof/>
              </w:rPr>
              <w:t>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5283A" w:rsidR="001E41F3" w:rsidRDefault="00097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40FC" w14:textId="77777777" w:rsidR="00C23F57" w:rsidRDefault="00C23F57">
      <w:r>
        <w:separator/>
      </w:r>
    </w:p>
  </w:endnote>
  <w:endnote w:type="continuationSeparator" w:id="0">
    <w:p w14:paraId="52AEE728" w14:textId="77777777" w:rsidR="00C23F57" w:rsidRDefault="00C2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03AF}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35639" w14:textId="77777777" w:rsidR="00C23F57" w:rsidRDefault="00C23F57">
      <w:r>
        <w:separator/>
      </w:r>
    </w:p>
  </w:footnote>
  <w:footnote w:type="continuationSeparator" w:id="0">
    <w:p w14:paraId="2B2AE9D7" w14:textId="77777777" w:rsidR="00C23F57" w:rsidRDefault="00C2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979CB"/>
    <w:rsid w:val="000A6394"/>
    <w:rsid w:val="000B7FED"/>
    <w:rsid w:val="000C038A"/>
    <w:rsid w:val="000C6598"/>
    <w:rsid w:val="000D23D5"/>
    <w:rsid w:val="000D44B3"/>
    <w:rsid w:val="001216FA"/>
    <w:rsid w:val="00145D43"/>
    <w:rsid w:val="00146C6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80F39"/>
    <w:rsid w:val="004B75B7"/>
    <w:rsid w:val="0051580D"/>
    <w:rsid w:val="00547111"/>
    <w:rsid w:val="00575260"/>
    <w:rsid w:val="00592D74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A3"/>
    <w:rsid w:val="00B968C8"/>
    <w:rsid w:val="00BA3EC5"/>
    <w:rsid w:val="00BA51D9"/>
    <w:rsid w:val="00BB5DFC"/>
    <w:rsid w:val="00BD279D"/>
    <w:rsid w:val="00BD6BB8"/>
    <w:rsid w:val="00BF2359"/>
    <w:rsid w:val="00C23F57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7D7C"/>
    <w:rsid w:val="00F25D98"/>
    <w:rsid w:val="00F300FB"/>
    <w:rsid w:val="00F91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18</Pages>
  <Words>20168</Words>
  <Characters>127060</Characters>
  <Application>Microsoft Office Word</Application>
  <DocSecurity>0</DocSecurity>
  <Lines>1058</Lines>
  <Paragraphs>293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14</cp:revision>
  <cp:lastPrinted>1899-12-31T23:00:00Z</cp:lastPrinted>
  <dcterms:created xsi:type="dcterms:W3CDTF">2021-08-03T09:47:00Z</dcterms:created>
  <dcterms:modified xsi:type="dcterms:W3CDTF">2021-08-12T09:28:00Z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