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7426543E"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BE0C8D">
        <w:rPr>
          <w:rFonts w:ascii="Arial" w:hAnsi="Arial" w:cs="Arial"/>
          <w:lang w:val="pt-BR" w:eastAsia="ja-JP"/>
        </w:rPr>
        <w:t>11</w:t>
      </w:r>
      <w:r w:rsidR="00437285">
        <w:rPr>
          <w:rFonts w:ascii="Arial" w:hAnsi="Arial" w:cs="Arial"/>
          <w:lang w:val="pt-BR" w:eastAsia="ja-JP"/>
        </w:rPr>
        <w:t>.</w:t>
      </w:r>
      <w:r w:rsidR="00C626CE">
        <w:rPr>
          <w:rFonts w:ascii="Arial" w:hAnsi="Arial" w:cs="Arial"/>
          <w:lang w:val="pt-BR" w:eastAsia="ja-JP"/>
        </w:rPr>
        <w:t>9</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4E67AF9C"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4E33A1" w:rsidRPr="004E33A1">
        <w:rPr>
          <w:rFonts w:ascii="Arial" w:hAnsi="Arial" w:cs="Arial"/>
          <w:bCs/>
          <w:lang w:eastAsia="ja-JP"/>
        </w:rPr>
        <w:t>[FS_XRTraffic] Remaining Open Issues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192F576B" w14:textId="33B59C39" w:rsidR="00F95526" w:rsidRDefault="00C626CE" w:rsidP="00FF0213">
      <w:pPr>
        <w:spacing w:after="240"/>
      </w:pPr>
      <w:bookmarkStart w:id="1" w:name="_Hlk72962228"/>
      <w:bookmarkEnd w:id="0"/>
      <w:r>
        <w:t xml:space="preserve">This document </w:t>
      </w:r>
      <w:r w:rsidR="004E33A1">
        <w:t>starts collecting remaining open issues for FS_XRTraffic</w:t>
      </w:r>
    </w:p>
    <w:p w14:paraId="178FCE23" w14:textId="7B127EFF" w:rsidR="004E33A1" w:rsidRDefault="004E33A1" w:rsidP="004E33A1">
      <w:pPr>
        <w:pStyle w:val="Heading1"/>
        <w:numPr>
          <w:ilvl w:val="0"/>
          <w:numId w:val="3"/>
        </w:numPr>
        <w:ind w:left="360" w:hanging="360"/>
      </w:pPr>
      <w:r>
        <w:t>Open Issues</w:t>
      </w:r>
    </w:p>
    <w:p w14:paraId="02E3E4D1" w14:textId="5E5C7FD1" w:rsidR="004E33A1" w:rsidRDefault="00C7180F" w:rsidP="004E33A1">
      <w:pPr>
        <w:spacing w:after="240"/>
      </w:pPr>
      <w:r>
        <w:t>Tbd.</w:t>
      </w:r>
    </w:p>
    <w:p w14:paraId="6E56B81D" w14:textId="675EC0CB" w:rsidR="00D76720" w:rsidRDefault="00D76720" w:rsidP="00D76720">
      <w:pPr>
        <w:pStyle w:val="Heading1"/>
        <w:numPr>
          <w:ilvl w:val="0"/>
          <w:numId w:val="3"/>
        </w:numPr>
        <w:ind w:left="360" w:hanging="360"/>
      </w:pPr>
      <w:r>
        <w:t>Proposal</w:t>
      </w:r>
    </w:p>
    <w:p w14:paraId="391725CE" w14:textId="1CD61DA3" w:rsidR="00D76720" w:rsidRDefault="00D76720" w:rsidP="00D76720">
      <w:r>
        <w:t>It is proposed to</w:t>
      </w:r>
    </w:p>
    <w:p w14:paraId="1CD1B7F4" w14:textId="4E6B2466" w:rsidR="00EE0C8E" w:rsidRDefault="00065A65" w:rsidP="00D76720">
      <w:pPr>
        <w:pStyle w:val="ListParagraph"/>
        <w:numPr>
          <w:ilvl w:val="0"/>
          <w:numId w:val="25"/>
        </w:numPr>
      </w:pPr>
      <w:r>
        <w:t>Address the open issues</w:t>
      </w:r>
      <w:r w:rsidR="00564112">
        <w:t xml:space="preserve"> in clause 2</w:t>
      </w:r>
    </w:p>
    <w:p w14:paraId="3732AD57" w14:textId="30E10712" w:rsidR="00065A65" w:rsidRPr="00D76720" w:rsidRDefault="00065A65" w:rsidP="00D76720">
      <w:pPr>
        <w:pStyle w:val="ListParagraph"/>
        <w:numPr>
          <w:ilvl w:val="0"/>
          <w:numId w:val="25"/>
        </w:numPr>
      </w:pPr>
      <w:r>
        <w:t>Document those in the cover page of TR 26.926</w:t>
      </w:r>
      <w:r w:rsidR="00564112">
        <w:t>v1.0.0</w:t>
      </w:r>
    </w:p>
    <w:bookmarkEnd w:id="1"/>
    <w:p w14:paraId="55F3CD81" w14:textId="77777777" w:rsidR="009B3833" w:rsidRPr="00FF0213" w:rsidRDefault="009B3833" w:rsidP="00FF0213">
      <w:pPr>
        <w:spacing w:after="240"/>
      </w:pPr>
    </w:p>
    <w:sectPr w:rsidR="009B3833" w:rsidRPr="00FF0213"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4AFDC" w14:textId="77777777" w:rsidR="0038162F" w:rsidRDefault="0038162F">
      <w:r>
        <w:separator/>
      </w:r>
    </w:p>
  </w:endnote>
  <w:endnote w:type="continuationSeparator" w:id="0">
    <w:p w14:paraId="1460361C" w14:textId="77777777" w:rsidR="0038162F" w:rsidRDefault="0038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A307E" w14:textId="77777777" w:rsidR="0038162F" w:rsidRDefault="0038162F">
      <w:r>
        <w:separator/>
      </w:r>
    </w:p>
  </w:footnote>
  <w:footnote w:type="continuationSeparator" w:id="0">
    <w:p w14:paraId="47166AB8" w14:textId="77777777" w:rsidR="0038162F" w:rsidRDefault="00381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0B3DA16C" w:rsidR="00D02599" w:rsidRPr="008872E0" w:rsidRDefault="007E0D0F"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WG4#115-e meeting</w:t>
    </w:r>
    <w:r w:rsidR="00D02599" w:rsidRPr="008872E0">
      <w:rPr>
        <w:rFonts w:ascii="Arial" w:eastAsia="SimSun" w:hAnsi="Arial" w:cs="Arial"/>
        <w:b/>
        <w:i/>
        <w:sz w:val="22"/>
      </w:rPr>
      <w:tab/>
    </w:r>
    <w:r w:rsidR="00D02599" w:rsidRPr="008872E0">
      <w:rPr>
        <w:rFonts w:ascii="Arial" w:eastAsia="SimSun" w:hAnsi="Arial" w:cs="Arial"/>
        <w:b/>
        <w:i/>
        <w:sz w:val="28"/>
        <w:szCs w:val="28"/>
      </w:rPr>
      <w:t>S4</w:t>
    </w:r>
    <w:r w:rsidR="008872E0">
      <w:rPr>
        <w:rFonts w:ascii="Arial" w:eastAsia="SimSun" w:hAnsi="Arial" w:cs="Arial"/>
        <w:b/>
        <w:i/>
        <w:sz w:val="28"/>
        <w:szCs w:val="28"/>
      </w:rPr>
      <w:t>-</w:t>
    </w:r>
    <w:r w:rsidR="00DE5BD8" w:rsidRPr="008872E0">
      <w:rPr>
        <w:rFonts w:ascii="Arial" w:eastAsia="SimSun" w:hAnsi="Arial" w:cs="Arial"/>
        <w:b/>
        <w:i/>
        <w:sz w:val="28"/>
        <w:szCs w:val="28"/>
      </w:rPr>
      <w:t>21</w:t>
    </w:r>
    <w:r w:rsidR="003630A5">
      <w:rPr>
        <w:rFonts w:ascii="Arial" w:eastAsia="SimSun" w:hAnsi="Arial" w:cs="Arial"/>
        <w:b/>
        <w:i/>
        <w:sz w:val="28"/>
        <w:szCs w:val="28"/>
      </w:rPr>
      <w:t>102</w:t>
    </w:r>
    <w:r w:rsidR="004E33A1">
      <w:rPr>
        <w:rFonts w:ascii="Arial" w:eastAsia="SimSun" w:hAnsi="Arial" w:cs="Arial"/>
        <w:b/>
        <w:i/>
        <w:sz w:val="28"/>
        <w:szCs w:val="28"/>
      </w:rPr>
      <w:t>9</w:t>
    </w:r>
  </w:p>
  <w:p w14:paraId="26F082EB" w14:textId="33FAA47D"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8872E0" w:rsidRPr="008872E0">
      <w:rPr>
        <w:rFonts w:ascii="Arial" w:eastAsia="SimSun" w:hAnsi="Arial" w:cs="Arial"/>
        <w:sz w:val="22"/>
        <w:lang w:eastAsia="zh-CN"/>
      </w:rPr>
      <w:t>18th– 27th August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5.75pt;height:15.75pt" o:bullet="t">
        <v:imagedata r:id="rId1" o:title="artCABC"/>
      </v:shape>
    </w:pict>
  </w:numPicBullet>
  <w:numPicBullet w:numPicBulletId="1">
    <w:pict>
      <v:shape id="_x0000_i1127"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E333CD"/>
    <w:multiLevelType w:val="hybridMultilevel"/>
    <w:tmpl w:val="E5767D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7"/>
  </w:num>
  <w:num w:numId="2">
    <w:abstractNumId w:val="1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6"/>
  </w:num>
  <w:num w:numId="7">
    <w:abstractNumId w:val="9"/>
  </w:num>
  <w:num w:numId="8">
    <w:abstractNumId w:val="20"/>
  </w:num>
  <w:num w:numId="9">
    <w:abstractNumId w:val="15"/>
  </w:num>
  <w:num w:numId="10">
    <w:abstractNumId w:val="10"/>
  </w:num>
  <w:num w:numId="11">
    <w:abstractNumId w:val="3"/>
  </w:num>
  <w:num w:numId="12">
    <w:abstractNumId w:val="16"/>
  </w:num>
  <w:num w:numId="13">
    <w:abstractNumId w:val="14"/>
  </w:num>
  <w:num w:numId="14">
    <w:abstractNumId w:val="4"/>
  </w:num>
  <w:num w:numId="15">
    <w:abstractNumId w:val="5"/>
  </w:num>
  <w:num w:numId="16">
    <w:abstractNumId w:val="19"/>
  </w:num>
  <w:num w:numId="17">
    <w:abstractNumId w:val="22"/>
  </w:num>
  <w:num w:numId="18">
    <w:abstractNumId w:val="7"/>
  </w:num>
  <w:num w:numId="19">
    <w:abstractNumId w:val="2"/>
  </w:num>
  <w:num w:numId="20">
    <w:abstractNumId w:val="23"/>
  </w:num>
  <w:num w:numId="21">
    <w:abstractNumId w:val="18"/>
  </w:num>
  <w:num w:numId="22">
    <w:abstractNumId w:val="13"/>
  </w:num>
  <w:num w:numId="23">
    <w:abstractNumId w:val="8"/>
  </w:num>
  <w:num w:numId="24">
    <w:abstractNumId w:val="24"/>
  </w:num>
  <w:num w:numId="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5A65"/>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972E6"/>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C4D"/>
    <w:rsid w:val="000E5064"/>
    <w:rsid w:val="000E7561"/>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0A5"/>
    <w:rsid w:val="00363C4E"/>
    <w:rsid w:val="00363EB9"/>
    <w:rsid w:val="0036563B"/>
    <w:rsid w:val="00370B94"/>
    <w:rsid w:val="00371493"/>
    <w:rsid w:val="003719EF"/>
    <w:rsid w:val="00372037"/>
    <w:rsid w:val="00372170"/>
    <w:rsid w:val="0037303B"/>
    <w:rsid w:val="003755E0"/>
    <w:rsid w:val="00376D4B"/>
    <w:rsid w:val="003772C4"/>
    <w:rsid w:val="003801DB"/>
    <w:rsid w:val="0038162F"/>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1C84"/>
    <w:rsid w:val="003C2981"/>
    <w:rsid w:val="003C4D9C"/>
    <w:rsid w:val="003C6E35"/>
    <w:rsid w:val="003C7671"/>
    <w:rsid w:val="003C7930"/>
    <w:rsid w:val="003C7D0F"/>
    <w:rsid w:val="003D0412"/>
    <w:rsid w:val="003D074C"/>
    <w:rsid w:val="003D0CE3"/>
    <w:rsid w:val="003D1FF9"/>
    <w:rsid w:val="003D2D12"/>
    <w:rsid w:val="003D372B"/>
    <w:rsid w:val="003D5051"/>
    <w:rsid w:val="003D5161"/>
    <w:rsid w:val="003D54C1"/>
    <w:rsid w:val="003D73B9"/>
    <w:rsid w:val="003E2481"/>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379E"/>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33A1"/>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579"/>
    <w:rsid w:val="00561DC2"/>
    <w:rsid w:val="0056329E"/>
    <w:rsid w:val="005637A3"/>
    <w:rsid w:val="005638CE"/>
    <w:rsid w:val="00564112"/>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2BDB"/>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25B4"/>
    <w:rsid w:val="00693A39"/>
    <w:rsid w:val="00694173"/>
    <w:rsid w:val="006946B5"/>
    <w:rsid w:val="00695084"/>
    <w:rsid w:val="006957F0"/>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4298"/>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4FA"/>
    <w:rsid w:val="00876061"/>
    <w:rsid w:val="00876A19"/>
    <w:rsid w:val="00880FF9"/>
    <w:rsid w:val="00883B8D"/>
    <w:rsid w:val="00886858"/>
    <w:rsid w:val="008872E0"/>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2B"/>
    <w:rsid w:val="008A5C95"/>
    <w:rsid w:val="008A6CBB"/>
    <w:rsid w:val="008A6D59"/>
    <w:rsid w:val="008B0E17"/>
    <w:rsid w:val="008B1D26"/>
    <w:rsid w:val="008B31E5"/>
    <w:rsid w:val="008B38F6"/>
    <w:rsid w:val="008B4628"/>
    <w:rsid w:val="008B53D3"/>
    <w:rsid w:val="008B6C8F"/>
    <w:rsid w:val="008B6E4E"/>
    <w:rsid w:val="008B7A88"/>
    <w:rsid w:val="008B7E7E"/>
    <w:rsid w:val="008C128F"/>
    <w:rsid w:val="008C2828"/>
    <w:rsid w:val="008C4FF3"/>
    <w:rsid w:val="008C71AE"/>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4B5C"/>
    <w:rsid w:val="009A5730"/>
    <w:rsid w:val="009A75DB"/>
    <w:rsid w:val="009B2626"/>
    <w:rsid w:val="009B2F66"/>
    <w:rsid w:val="009B3458"/>
    <w:rsid w:val="009B3833"/>
    <w:rsid w:val="009B398F"/>
    <w:rsid w:val="009B4D73"/>
    <w:rsid w:val="009B4F57"/>
    <w:rsid w:val="009B5E15"/>
    <w:rsid w:val="009B6597"/>
    <w:rsid w:val="009C0E57"/>
    <w:rsid w:val="009C1744"/>
    <w:rsid w:val="009C1B10"/>
    <w:rsid w:val="009C3EF1"/>
    <w:rsid w:val="009D189A"/>
    <w:rsid w:val="009D1AE2"/>
    <w:rsid w:val="009D27C5"/>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800"/>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0C8D"/>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99B"/>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6CE"/>
    <w:rsid w:val="00C6290B"/>
    <w:rsid w:val="00C643FF"/>
    <w:rsid w:val="00C65F64"/>
    <w:rsid w:val="00C674A1"/>
    <w:rsid w:val="00C71072"/>
    <w:rsid w:val="00C7180F"/>
    <w:rsid w:val="00C71CCF"/>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95C"/>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555"/>
    <w:rsid w:val="00D76720"/>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FAC"/>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3DF2"/>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0C8E"/>
    <w:rsid w:val="00EE293E"/>
    <w:rsid w:val="00EE323C"/>
    <w:rsid w:val="00EE4361"/>
    <w:rsid w:val="00EE4575"/>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000"/>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213"/>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22"/>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56</Words>
  <Characters>308</Characters>
  <Application>Microsoft Office Word</Application>
  <DocSecurity>0</DocSecurity>
  <Lines>2</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363</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2021-08-23T21:20:00Z</dcterms:created>
  <dcterms:modified xsi:type="dcterms:W3CDTF">2021-08-23T21:47:00Z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