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F7241E" w14:textId="77777777" w:rsidR="001E41F3" w:rsidRDefault="001E41F3">
      <w:pPr>
        <w:pStyle w:val="CRCoverPage"/>
        <w:tabs>
          <w:tab w:val="right" w:pos="9639"/>
        </w:tabs>
        <w:spacing w:after="0"/>
        <w:rPr>
          <w:b/>
          <w:i/>
          <w:noProof/>
          <w:sz w:val="28"/>
        </w:rPr>
      </w:pPr>
      <w:r>
        <w:rPr>
          <w:b/>
          <w:noProof/>
          <w:sz w:val="24"/>
        </w:rPr>
        <w:t>3GPP TSG-</w:t>
      </w:r>
      <w:r w:rsidR="008E2C06">
        <w:rPr>
          <w:b/>
          <w:noProof/>
          <w:sz w:val="24"/>
        </w:rPr>
        <w:t>SA4</w:t>
      </w:r>
      <w:r w:rsidR="00C66BA2">
        <w:rPr>
          <w:b/>
          <w:noProof/>
          <w:sz w:val="24"/>
        </w:rPr>
        <w:t xml:space="preserve"> </w:t>
      </w:r>
      <w:r>
        <w:rPr>
          <w:b/>
          <w:noProof/>
          <w:sz w:val="24"/>
        </w:rPr>
        <w:t>Meeting #</w:t>
      </w:r>
      <w:fldSimple w:instr=" DOCPROPERTY  MtgSeq  \* MERGEFORMAT ">
        <w:r w:rsidR="008E2C06">
          <w:rPr>
            <w:b/>
            <w:noProof/>
            <w:sz w:val="24"/>
          </w:rPr>
          <w:t>106</w:t>
        </w:r>
      </w:fldSimple>
      <w:r>
        <w:rPr>
          <w:b/>
          <w:i/>
          <w:noProof/>
          <w:sz w:val="28"/>
        </w:rPr>
        <w:tab/>
      </w:r>
      <w:fldSimple w:instr=" DOCPROPERTY  Tdoc#  \* MERGEFORMAT ">
        <w:r w:rsidR="00E66AD0" w:rsidRPr="00E66AD0">
          <w:rPr>
            <w:b/>
            <w:i/>
            <w:noProof/>
            <w:sz w:val="28"/>
          </w:rPr>
          <w:t>S4-191156</w:t>
        </w:r>
      </w:fldSimple>
    </w:p>
    <w:p w14:paraId="143155BD" w14:textId="77777777" w:rsidR="001E41F3" w:rsidRDefault="00545D69" w:rsidP="005E2C44">
      <w:pPr>
        <w:pStyle w:val="CRCoverPage"/>
        <w:outlineLvl w:val="0"/>
        <w:rPr>
          <w:b/>
          <w:noProof/>
          <w:sz w:val="24"/>
        </w:rPr>
      </w:pPr>
      <w:fldSimple w:instr=" DOCPROPERTY  Location  \* MERGEFORMAT ">
        <w:r w:rsidR="003609EF" w:rsidRPr="00BA51D9">
          <w:rPr>
            <w:b/>
            <w:noProof/>
            <w:sz w:val="24"/>
          </w:rPr>
          <w:t xml:space="preserve"> </w:t>
        </w:r>
        <w:r w:rsidR="008E2C06">
          <w:rPr>
            <w:b/>
            <w:noProof/>
            <w:sz w:val="24"/>
          </w:rPr>
          <w:t>Busan</w:t>
        </w:r>
      </w:fldSimple>
      <w:r w:rsidR="001E41F3">
        <w:rPr>
          <w:b/>
          <w:noProof/>
          <w:sz w:val="24"/>
        </w:rPr>
        <w:t xml:space="preserve">, </w:t>
      </w:r>
      <w:r w:rsidR="008E2C06">
        <w:rPr>
          <w:b/>
          <w:noProof/>
          <w:sz w:val="24"/>
        </w:rPr>
        <w:t>South Korea</w:t>
      </w:r>
      <w:r w:rsidR="001E41F3">
        <w:rPr>
          <w:b/>
          <w:noProof/>
          <w:sz w:val="24"/>
        </w:rPr>
        <w:t xml:space="preserve">, </w:t>
      </w:r>
      <w:fldSimple w:instr=" DOCPROPERTY  StartDate  \* MERGEFORMAT ">
        <w:r w:rsidR="003609EF" w:rsidRPr="00BA51D9">
          <w:rPr>
            <w:b/>
            <w:noProof/>
            <w:sz w:val="24"/>
          </w:rPr>
          <w:t xml:space="preserve"> </w:t>
        </w:r>
        <w:r w:rsidR="008E2C06">
          <w:rPr>
            <w:b/>
            <w:noProof/>
            <w:sz w:val="24"/>
          </w:rPr>
          <w:t>21</w:t>
        </w:r>
        <w:r w:rsidR="008E2C06" w:rsidRPr="008E2C06">
          <w:rPr>
            <w:b/>
            <w:noProof/>
            <w:sz w:val="24"/>
            <w:vertAlign w:val="superscript"/>
          </w:rPr>
          <w:t>st</w:t>
        </w:r>
        <w:r w:rsidR="008E2C06">
          <w:rPr>
            <w:b/>
            <w:noProof/>
            <w:sz w:val="24"/>
          </w:rPr>
          <w:t xml:space="preserve"> </w:t>
        </w:r>
      </w:fldSimple>
      <w:r w:rsidR="00547111">
        <w:rPr>
          <w:b/>
          <w:noProof/>
          <w:sz w:val="24"/>
        </w:rPr>
        <w:t xml:space="preserve">- </w:t>
      </w:r>
      <w:fldSimple w:instr=" DOCPROPERTY  EndDate  \* MERGEFORMAT ">
        <w:r w:rsidR="008E2C06">
          <w:rPr>
            <w:b/>
            <w:noProof/>
            <w:sz w:val="24"/>
          </w:rPr>
          <w:t>25</w:t>
        </w:r>
        <w:r w:rsidR="008E2C06" w:rsidRPr="008E2C06">
          <w:rPr>
            <w:b/>
            <w:noProof/>
            <w:sz w:val="24"/>
            <w:vertAlign w:val="superscript"/>
          </w:rPr>
          <w:t>th</w:t>
        </w:r>
        <w:r w:rsidR="008E2C06">
          <w:rPr>
            <w:b/>
            <w:noProof/>
            <w:sz w:val="24"/>
          </w:rPr>
          <w:t xml:space="preserve"> October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7C79D6" w14:textId="77777777" w:rsidTr="00547111">
        <w:tc>
          <w:tcPr>
            <w:tcW w:w="9641" w:type="dxa"/>
            <w:gridSpan w:val="9"/>
            <w:tcBorders>
              <w:top w:val="single" w:sz="4" w:space="0" w:color="auto"/>
              <w:left w:val="single" w:sz="4" w:space="0" w:color="auto"/>
              <w:right w:val="single" w:sz="4" w:space="0" w:color="auto"/>
            </w:tcBorders>
          </w:tcPr>
          <w:p w14:paraId="43B2E80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ABD9B8" w14:textId="77777777" w:rsidTr="00547111">
        <w:tc>
          <w:tcPr>
            <w:tcW w:w="9641" w:type="dxa"/>
            <w:gridSpan w:val="9"/>
            <w:tcBorders>
              <w:left w:val="single" w:sz="4" w:space="0" w:color="auto"/>
              <w:right w:val="single" w:sz="4" w:space="0" w:color="auto"/>
            </w:tcBorders>
          </w:tcPr>
          <w:p w14:paraId="5F5AD50A" w14:textId="066DA8B3" w:rsidR="001E41F3" w:rsidRDefault="00601F98">
            <w:pPr>
              <w:pStyle w:val="CRCoverPage"/>
              <w:spacing w:after="0"/>
              <w:jc w:val="center"/>
              <w:rPr>
                <w:noProof/>
              </w:rPr>
            </w:pPr>
            <w:r>
              <w:rPr>
                <w:b/>
                <w:noProof/>
                <w:sz w:val="32"/>
              </w:rPr>
              <w:t xml:space="preserve">DRAFT </w:t>
            </w:r>
            <w:r w:rsidR="001E41F3">
              <w:rPr>
                <w:b/>
                <w:noProof/>
                <w:sz w:val="32"/>
              </w:rPr>
              <w:t>CHANGE REQUEST</w:t>
            </w:r>
          </w:p>
        </w:tc>
      </w:tr>
      <w:tr w:rsidR="001E41F3" w14:paraId="4D4EC749" w14:textId="77777777" w:rsidTr="00547111">
        <w:tc>
          <w:tcPr>
            <w:tcW w:w="9641" w:type="dxa"/>
            <w:gridSpan w:val="9"/>
            <w:tcBorders>
              <w:left w:val="single" w:sz="4" w:space="0" w:color="auto"/>
              <w:right w:val="single" w:sz="4" w:space="0" w:color="auto"/>
            </w:tcBorders>
          </w:tcPr>
          <w:p w14:paraId="6DCC2FB3" w14:textId="77777777" w:rsidR="001E41F3" w:rsidRDefault="001E41F3">
            <w:pPr>
              <w:pStyle w:val="CRCoverPage"/>
              <w:spacing w:after="0"/>
              <w:rPr>
                <w:noProof/>
                <w:sz w:val="8"/>
                <w:szCs w:val="8"/>
              </w:rPr>
            </w:pPr>
          </w:p>
        </w:tc>
      </w:tr>
      <w:tr w:rsidR="001E41F3" w14:paraId="4EBC0536" w14:textId="77777777" w:rsidTr="00547111">
        <w:tc>
          <w:tcPr>
            <w:tcW w:w="142" w:type="dxa"/>
            <w:tcBorders>
              <w:left w:val="single" w:sz="4" w:space="0" w:color="auto"/>
            </w:tcBorders>
          </w:tcPr>
          <w:p w14:paraId="62400CAA" w14:textId="77777777" w:rsidR="001E41F3" w:rsidRDefault="001E41F3">
            <w:pPr>
              <w:pStyle w:val="CRCoverPage"/>
              <w:spacing w:after="0"/>
              <w:jc w:val="right"/>
              <w:rPr>
                <w:noProof/>
              </w:rPr>
            </w:pPr>
          </w:p>
        </w:tc>
        <w:tc>
          <w:tcPr>
            <w:tcW w:w="1559" w:type="dxa"/>
            <w:shd w:val="pct30" w:color="FFFF00" w:fill="auto"/>
          </w:tcPr>
          <w:p w14:paraId="4E32CB18" w14:textId="77777777" w:rsidR="001E41F3" w:rsidRPr="00410371" w:rsidRDefault="00545D69" w:rsidP="00E13F3D">
            <w:pPr>
              <w:pStyle w:val="CRCoverPage"/>
              <w:spacing w:after="0"/>
              <w:jc w:val="right"/>
              <w:rPr>
                <w:b/>
                <w:noProof/>
                <w:sz w:val="28"/>
              </w:rPr>
            </w:pPr>
            <w:fldSimple w:instr=" DOCPROPERTY  Spec#  \* MERGEFORMAT ">
              <w:r w:rsidR="008E2C06">
                <w:rPr>
                  <w:b/>
                  <w:noProof/>
                  <w:sz w:val="28"/>
                </w:rPr>
                <w:t>26.501</w:t>
              </w:r>
            </w:fldSimple>
          </w:p>
        </w:tc>
        <w:tc>
          <w:tcPr>
            <w:tcW w:w="709" w:type="dxa"/>
          </w:tcPr>
          <w:p w14:paraId="0DA642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5D2EE0" w14:textId="77777777" w:rsidR="001E41F3" w:rsidRPr="00410371" w:rsidRDefault="00545D6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17DC2C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90FA07" w14:textId="77777777" w:rsidR="001E41F3" w:rsidRPr="00410371" w:rsidRDefault="00545D69"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78D4CC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AEF6F3" w14:textId="2F8C3C05" w:rsidR="001E41F3" w:rsidRPr="00410371" w:rsidRDefault="00545D69">
            <w:pPr>
              <w:pStyle w:val="CRCoverPage"/>
              <w:spacing w:after="0"/>
              <w:jc w:val="center"/>
              <w:rPr>
                <w:noProof/>
                <w:sz w:val="28"/>
              </w:rPr>
            </w:pPr>
            <w:fldSimple w:instr=" DOCPROPERTY  Version  \* MERGEFORMAT ">
              <w:r w:rsidR="008E2C06">
                <w:rPr>
                  <w:b/>
                  <w:noProof/>
                  <w:sz w:val="28"/>
                </w:rPr>
                <w:t>16.1</w:t>
              </w:r>
            </w:fldSimple>
            <w:r w:rsidR="00601F98">
              <w:rPr>
                <w:b/>
                <w:noProof/>
                <w:sz w:val="28"/>
              </w:rPr>
              <w:t>.0</w:t>
            </w:r>
          </w:p>
        </w:tc>
        <w:tc>
          <w:tcPr>
            <w:tcW w:w="143" w:type="dxa"/>
            <w:tcBorders>
              <w:right w:val="single" w:sz="4" w:space="0" w:color="auto"/>
            </w:tcBorders>
          </w:tcPr>
          <w:p w14:paraId="514492AE" w14:textId="77777777" w:rsidR="001E41F3" w:rsidRDefault="001E41F3">
            <w:pPr>
              <w:pStyle w:val="CRCoverPage"/>
              <w:spacing w:after="0"/>
              <w:rPr>
                <w:noProof/>
              </w:rPr>
            </w:pPr>
          </w:p>
        </w:tc>
      </w:tr>
      <w:tr w:rsidR="001E41F3" w14:paraId="6A7D4C6A" w14:textId="77777777" w:rsidTr="00547111">
        <w:tc>
          <w:tcPr>
            <w:tcW w:w="9641" w:type="dxa"/>
            <w:gridSpan w:val="9"/>
            <w:tcBorders>
              <w:left w:val="single" w:sz="4" w:space="0" w:color="auto"/>
              <w:right w:val="single" w:sz="4" w:space="0" w:color="auto"/>
            </w:tcBorders>
          </w:tcPr>
          <w:p w14:paraId="1E20C6F4" w14:textId="77777777" w:rsidR="001E41F3" w:rsidRDefault="001E41F3">
            <w:pPr>
              <w:pStyle w:val="CRCoverPage"/>
              <w:spacing w:after="0"/>
              <w:rPr>
                <w:noProof/>
              </w:rPr>
            </w:pPr>
          </w:p>
        </w:tc>
      </w:tr>
      <w:tr w:rsidR="001E41F3" w14:paraId="0D0E3C0E" w14:textId="77777777" w:rsidTr="00547111">
        <w:tc>
          <w:tcPr>
            <w:tcW w:w="9641" w:type="dxa"/>
            <w:gridSpan w:val="9"/>
            <w:tcBorders>
              <w:top w:val="single" w:sz="4" w:space="0" w:color="auto"/>
            </w:tcBorders>
          </w:tcPr>
          <w:p w14:paraId="63E96D2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8FB95B6" w14:textId="77777777" w:rsidTr="00547111">
        <w:tc>
          <w:tcPr>
            <w:tcW w:w="9641" w:type="dxa"/>
            <w:gridSpan w:val="9"/>
          </w:tcPr>
          <w:p w14:paraId="76229D5B" w14:textId="77777777" w:rsidR="001E41F3" w:rsidRDefault="001E41F3">
            <w:pPr>
              <w:pStyle w:val="CRCoverPage"/>
              <w:spacing w:after="0"/>
              <w:rPr>
                <w:noProof/>
                <w:sz w:val="8"/>
                <w:szCs w:val="8"/>
              </w:rPr>
            </w:pPr>
          </w:p>
        </w:tc>
      </w:tr>
    </w:tbl>
    <w:p w14:paraId="56AB1F1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AE6E5D" w14:textId="77777777" w:rsidTr="00A7671C">
        <w:tc>
          <w:tcPr>
            <w:tcW w:w="2835" w:type="dxa"/>
          </w:tcPr>
          <w:p w14:paraId="7DD483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B777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764C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D86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D94C00" w14:textId="31E754B9" w:rsidR="00F25D98" w:rsidRDefault="00601F98" w:rsidP="001E41F3">
            <w:pPr>
              <w:pStyle w:val="CRCoverPage"/>
              <w:spacing w:after="0"/>
              <w:jc w:val="center"/>
              <w:rPr>
                <w:b/>
                <w:caps/>
                <w:noProof/>
              </w:rPr>
            </w:pPr>
            <w:r>
              <w:rPr>
                <w:b/>
                <w:caps/>
                <w:noProof/>
              </w:rPr>
              <w:t>X</w:t>
            </w:r>
          </w:p>
        </w:tc>
        <w:tc>
          <w:tcPr>
            <w:tcW w:w="2126" w:type="dxa"/>
          </w:tcPr>
          <w:p w14:paraId="75457A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BA2A2" w14:textId="77777777" w:rsidR="00F25D98" w:rsidRDefault="00F25D98" w:rsidP="001E41F3">
            <w:pPr>
              <w:pStyle w:val="CRCoverPage"/>
              <w:spacing w:after="0"/>
              <w:jc w:val="center"/>
              <w:rPr>
                <w:b/>
                <w:caps/>
                <w:noProof/>
              </w:rPr>
            </w:pPr>
          </w:p>
        </w:tc>
        <w:tc>
          <w:tcPr>
            <w:tcW w:w="1418" w:type="dxa"/>
            <w:tcBorders>
              <w:left w:val="nil"/>
            </w:tcBorders>
          </w:tcPr>
          <w:p w14:paraId="731ADCD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81D71" w14:textId="12AA0CEF" w:rsidR="00F25D98" w:rsidRDefault="00601F98" w:rsidP="001E41F3">
            <w:pPr>
              <w:pStyle w:val="CRCoverPage"/>
              <w:spacing w:after="0"/>
              <w:jc w:val="center"/>
              <w:rPr>
                <w:b/>
                <w:bCs/>
                <w:caps/>
                <w:noProof/>
              </w:rPr>
            </w:pPr>
            <w:r>
              <w:rPr>
                <w:b/>
                <w:bCs/>
                <w:caps/>
                <w:noProof/>
              </w:rPr>
              <w:t>X</w:t>
            </w:r>
          </w:p>
        </w:tc>
      </w:tr>
    </w:tbl>
    <w:p w14:paraId="74CCB8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C2022F" w14:textId="77777777" w:rsidTr="00547111">
        <w:tc>
          <w:tcPr>
            <w:tcW w:w="9640" w:type="dxa"/>
            <w:gridSpan w:val="11"/>
          </w:tcPr>
          <w:p w14:paraId="6CC95B57" w14:textId="77777777" w:rsidR="001E41F3" w:rsidRDefault="001E41F3">
            <w:pPr>
              <w:pStyle w:val="CRCoverPage"/>
              <w:spacing w:after="0"/>
              <w:rPr>
                <w:noProof/>
                <w:sz w:val="8"/>
                <w:szCs w:val="8"/>
              </w:rPr>
            </w:pPr>
          </w:p>
        </w:tc>
      </w:tr>
      <w:tr w:rsidR="001E41F3" w14:paraId="3D363C4C" w14:textId="77777777" w:rsidTr="00547111">
        <w:tc>
          <w:tcPr>
            <w:tcW w:w="1843" w:type="dxa"/>
            <w:tcBorders>
              <w:top w:val="single" w:sz="4" w:space="0" w:color="auto"/>
              <w:left w:val="single" w:sz="4" w:space="0" w:color="auto"/>
            </w:tcBorders>
          </w:tcPr>
          <w:p w14:paraId="44DA76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DCF4C" w14:textId="77777777" w:rsidR="001E41F3" w:rsidRDefault="005F112B">
            <w:pPr>
              <w:pStyle w:val="CRCoverPage"/>
              <w:spacing w:after="0"/>
              <w:ind w:left="100"/>
              <w:rPr>
                <w:noProof/>
              </w:rPr>
            </w:pPr>
            <w:r>
              <w:t xml:space="preserve">Stage 2: </w:t>
            </w:r>
            <w:r w:rsidR="00222623">
              <w:t>General Corrections and alignments</w:t>
            </w:r>
          </w:p>
        </w:tc>
      </w:tr>
      <w:tr w:rsidR="001E41F3" w14:paraId="2B6638B9" w14:textId="77777777" w:rsidTr="00547111">
        <w:tc>
          <w:tcPr>
            <w:tcW w:w="1843" w:type="dxa"/>
            <w:tcBorders>
              <w:left w:val="single" w:sz="4" w:space="0" w:color="auto"/>
            </w:tcBorders>
          </w:tcPr>
          <w:p w14:paraId="64B417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4DA43" w14:textId="77777777" w:rsidR="001E41F3" w:rsidRDefault="001E41F3">
            <w:pPr>
              <w:pStyle w:val="CRCoverPage"/>
              <w:spacing w:after="0"/>
              <w:rPr>
                <w:noProof/>
                <w:sz w:val="8"/>
                <w:szCs w:val="8"/>
              </w:rPr>
            </w:pPr>
          </w:p>
        </w:tc>
      </w:tr>
      <w:tr w:rsidR="001E41F3" w14:paraId="50D607F9" w14:textId="77777777" w:rsidTr="00547111">
        <w:tc>
          <w:tcPr>
            <w:tcW w:w="1843" w:type="dxa"/>
            <w:tcBorders>
              <w:left w:val="single" w:sz="4" w:space="0" w:color="auto"/>
            </w:tcBorders>
          </w:tcPr>
          <w:p w14:paraId="0B9AD8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A9C96" w14:textId="77777777" w:rsidR="001E41F3" w:rsidRDefault="008E2C06">
            <w:pPr>
              <w:pStyle w:val="CRCoverPage"/>
              <w:spacing w:after="0"/>
              <w:ind w:left="100"/>
              <w:rPr>
                <w:noProof/>
              </w:rPr>
            </w:pPr>
            <w:r>
              <w:t>Ericsson LM</w:t>
            </w:r>
          </w:p>
        </w:tc>
      </w:tr>
      <w:tr w:rsidR="001E41F3" w14:paraId="2D1499F2" w14:textId="77777777" w:rsidTr="00547111">
        <w:tc>
          <w:tcPr>
            <w:tcW w:w="1843" w:type="dxa"/>
            <w:tcBorders>
              <w:left w:val="single" w:sz="4" w:space="0" w:color="auto"/>
            </w:tcBorders>
          </w:tcPr>
          <w:p w14:paraId="3DFCC1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92C176" w14:textId="77777777" w:rsidR="001E41F3" w:rsidRDefault="008E2C06" w:rsidP="00547111">
            <w:pPr>
              <w:pStyle w:val="CRCoverPage"/>
              <w:spacing w:after="0"/>
              <w:ind w:left="100"/>
              <w:rPr>
                <w:noProof/>
              </w:rPr>
            </w:pPr>
            <w:r>
              <w:t>S4</w:t>
            </w:r>
          </w:p>
        </w:tc>
      </w:tr>
      <w:tr w:rsidR="001E41F3" w14:paraId="636BB04D" w14:textId="77777777" w:rsidTr="00547111">
        <w:tc>
          <w:tcPr>
            <w:tcW w:w="1843" w:type="dxa"/>
            <w:tcBorders>
              <w:left w:val="single" w:sz="4" w:space="0" w:color="auto"/>
            </w:tcBorders>
          </w:tcPr>
          <w:p w14:paraId="0A6296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3D5828" w14:textId="77777777" w:rsidR="001E41F3" w:rsidRDefault="001E41F3">
            <w:pPr>
              <w:pStyle w:val="CRCoverPage"/>
              <w:spacing w:after="0"/>
              <w:rPr>
                <w:noProof/>
                <w:sz w:val="8"/>
                <w:szCs w:val="8"/>
              </w:rPr>
            </w:pPr>
          </w:p>
        </w:tc>
      </w:tr>
      <w:tr w:rsidR="001E41F3" w14:paraId="0A79FFBE" w14:textId="77777777" w:rsidTr="00547111">
        <w:tc>
          <w:tcPr>
            <w:tcW w:w="1843" w:type="dxa"/>
            <w:tcBorders>
              <w:left w:val="single" w:sz="4" w:space="0" w:color="auto"/>
            </w:tcBorders>
          </w:tcPr>
          <w:p w14:paraId="355755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795843" w14:textId="77777777" w:rsidR="001E41F3" w:rsidRDefault="008E2C06">
            <w:pPr>
              <w:pStyle w:val="CRCoverPage"/>
              <w:spacing w:after="0"/>
              <w:ind w:left="100"/>
              <w:rPr>
                <w:noProof/>
              </w:rPr>
            </w:pPr>
            <w:r>
              <w:t>5GMSA</w:t>
            </w:r>
          </w:p>
        </w:tc>
        <w:tc>
          <w:tcPr>
            <w:tcW w:w="567" w:type="dxa"/>
            <w:tcBorders>
              <w:left w:val="nil"/>
            </w:tcBorders>
          </w:tcPr>
          <w:p w14:paraId="343BE6F8" w14:textId="77777777" w:rsidR="001E41F3" w:rsidRDefault="001E41F3">
            <w:pPr>
              <w:pStyle w:val="CRCoverPage"/>
              <w:spacing w:after="0"/>
              <w:ind w:right="100"/>
              <w:rPr>
                <w:noProof/>
              </w:rPr>
            </w:pPr>
          </w:p>
        </w:tc>
        <w:tc>
          <w:tcPr>
            <w:tcW w:w="1417" w:type="dxa"/>
            <w:gridSpan w:val="3"/>
            <w:tcBorders>
              <w:left w:val="nil"/>
            </w:tcBorders>
          </w:tcPr>
          <w:p w14:paraId="79188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2D31E" w14:textId="77777777" w:rsidR="001E41F3" w:rsidRDefault="008E2C06">
            <w:pPr>
              <w:pStyle w:val="CRCoverPage"/>
              <w:spacing w:after="0"/>
              <w:ind w:left="100"/>
              <w:rPr>
                <w:noProof/>
              </w:rPr>
            </w:pPr>
            <w:r>
              <w:t>11.10.19</w:t>
            </w:r>
          </w:p>
        </w:tc>
      </w:tr>
      <w:tr w:rsidR="001E41F3" w14:paraId="4ABA7193" w14:textId="77777777" w:rsidTr="00547111">
        <w:tc>
          <w:tcPr>
            <w:tcW w:w="1843" w:type="dxa"/>
            <w:tcBorders>
              <w:left w:val="single" w:sz="4" w:space="0" w:color="auto"/>
            </w:tcBorders>
          </w:tcPr>
          <w:p w14:paraId="0554C756" w14:textId="77777777" w:rsidR="001E41F3" w:rsidRDefault="001E41F3">
            <w:pPr>
              <w:pStyle w:val="CRCoverPage"/>
              <w:spacing w:after="0"/>
              <w:rPr>
                <w:b/>
                <w:i/>
                <w:noProof/>
                <w:sz w:val="8"/>
                <w:szCs w:val="8"/>
              </w:rPr>
            </w:pPr>
          </w:p>
        </w:tc>
        <w:tc>
          <w:tcPr>
            <w:tcW w:w="1986" w:type="dxa"/>
            <w:gridSpan w:val="4"/>
          </w:tcPr>
          <w:p w14:paraId="206FE145" w14:textId="77777777" w:rsidR="001E41F3" w:rsidRDefault="001E41F3">
            <w:pPr>
              <w:pStyle w:val="CRCoverPage"/>
              <w:spacing w:after="0"/>
              <w:rPr>
                <w:noProof/>
                <w:sz w:val="8"/>
                <w:szCs w:val="8"/>
              </w:rPr>
            </w:pPr>
          </w:p>
        </w:tc>
        <w:tc>
          <w:tcPr>
            <w:tcW w:w="2267" w:type="dxa"/>
            <w:gridSpan w:val="2"/>
          </w:tcPr>
          <w:p w14:paraId="7F21E24A" w14:textId="77777777" w:rsidR="001E41F3" w:rsidRDefault="001E41F3">
            <w:pPr>
              <w:pStyle w:val="CRCoverPage"/>
              <w:spacing w:after="0"/>
              <w:rPr>
                <w:noProof/>
                <w:sz w:val="8"/>
                <w:szCs w:val="8"/>
              </w:rPr>
            </w:pPr>
          </w:p>
        </w:tc>
        <w:tc>
          <w:tcPr>
            <w:tcW w:w="1417" w:type="dxa"/>
            <w:gridSpan w:val="3"/>
          </w:tcPr>
          <w:p w14:paraId="51F322FF" w14:textId="77777777" w:rsidR="001E41F3" w:rsidRDefault="001E41F3">
            <w:pPr>
              <w:pStyle w:val="CRCoverPage"/>
              <w:spacing w:after="0"/>
              <w:rPr>
                <w:noProof/>
                <w:sz w:val="8"/>
                <w:szCs w:val="8"/>
              </w:rPr>
            </w:pPr>
          </w:p>
        </w:tc>
        <w:tc>
          <w:tcPr>
            <w:tcW w:w="2127" w:type="dxa"/>
            <w:tcBorders>
              <w:right w:val="single" w:sz="4" w:space="0" w:color="auto"/>
            </w:tcBorders>
          </w:tcPr>
          <w:p w14:paraId="7792830D" w14:textId="77777777" w:rsidR="001E41F3" w:rsidRDefault="001E41F3">
            <w:pPr>
              <w:pStyle w:val="CRCoverPage"/>
              <w:spacing w:after="0"/>
              <w:rPr>
                <w:noProof/>
                <w:sz w:val="8"/>
                <w:szCs w:val="8"/>
              </w:rPr>
            </w:pPr>
          </w:p>
        </w:tc>
      </w:tr>
      <w:tr w:rsidR="001E41F3" w14:paraId="624F0426" w14:textId="77777777" w:rsidTr="00547111">
        <w:trPr>
          <w:cantSplit/>
        </w:trPr>
        <w:tc>
          <w:tcPr>
            <w:tcW w:w="1843" w:type="dxa"/>
            <w:tcBorders>
              <w:left w:val="single" w:sz="4" w:space="0" w:color="auto"/>
            </w:tcBorders>
          </w:tcPr>
          <w:p w14:paraId="6DA3E4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93223B" w14:textId="77777777" w:rsidR="001E41F3" w:rsidRDefault="008E2C06" w:rsidP="00D24991">
            <w:pPr>
              <w:pStyle w:val="CRCoverPage"/>
              <w:spacing w:after="0"/>
              <w:ind w:left="100" w:right="-609"/>
              <w:rPr>
                <w:b/>
                <w:noProof/>
              </w:rPr>
            </w:pPr>
            <w:r>
              <w:t>F</w:t>
            </w:r>
          </w:p>
        </w:tc>
        <w:tc>
          <w:tcPr>
            <w:tcW w:w="3402" w:type="dxa"/>
            <w:gridSpan w:val="5"/>
            <w:tcBorders>
              <w:left w:val="nil"/>
            </w:tcBorders>
          </w:tcPr>
          <w:p w14:paraId="7E951742" w14:textId="77777777" w:rsidR="001E41F3" w:rsidRDefault="001E41F3">
            <w:pPr>
              <w:pStyle w:val="CRCoverPage"/>
              <w:spacing w:after="0"/>
              <w:rPr>
                <w:noProof/>
              </w:rPr>
            </w:pPr>
          </w:p>
        </w:tc>
        <w:tc>
          <w:tcPr>
            <w:tcW w:w="1417" w:type="dxa"/>
            <w:gridSpan w:val="3"/>
            <w:tcBorders>
              <w:left w:val="nil"/>
            </w:tcBorders>
          </w:tcPr>
          <w:p w14:paraId="38AA39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69437D" w14:textId="77777777" w:rsidR="001E41F3" w:rsidRDefault="008E2C06">
            <w:pPr>
              <w:pStyle w:val="CRCoverPage"/>
              <w:spacing w:after="0"/>
              <w:ind w:left="100"/>
              <w:rPr>
                <w:noProof/>
              </w:rPr>
            </w:pPr>
            <w:r>
              <w:t>Rel-16</w:t>
            </w:r>
          </w:p>
        </w:tc>
      </w:tr>
      <w:tr w:rsidR="001E41F3" w14:paraId="6E1ABA25" w14:textId="77777777" w:rsidTr="00547111">
        <w:tc>
          <w:tcPr>
            <w:tcW w:w="1843" w:type="dxa"/>
            <w:tcBorders>
              <w:left w:val="single" w:sz="4" w:space="0" w:color="auto"/>
              <w:bottom w:val="single" w:sz="4" w:space="0" w:color="auto"/>
            </w:tcBorders>
          </w:tcPr>
          <w:p w14:paraId="0C5F1BD2" w14:textId="77777777" w:rsidR="001E41F3" w:rsidRDefault="001E41F3">
            <w:pPr>
              <w:pStyle w:val="CRCoverPage"/>
              <w:spacing w:after="0"/>
              <w:rPr>
                <w:b/>
                <w:i/>
                <w:noProof/>
              </w:rPr>
            </w:pPr>
          </w:p>
        </w:tc>
        <w:tc>
          <w:tcPr>
            <w:tcW w:w="4677" w:type="dxa"/>
            <w:gridSpan w:val="8"/>
            <w:tcBorders>
              <w:bottom w:val="single" w:sz="4" w:space="0" w:color="auto"/>
            </w:tcBorders>
          </w:tcPr>
          <w:p w14:paraId="37BAFD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AE9D5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D5EE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2ACBC5" w14:textId="77777777" w:rsidTr="00547111">
        <w:tc>
          <w:tcPr>
            <w:tcW w:w="1843" w:type="dxa"/>
          </w:tcPr>
          <w:p w14:paraId="12641195" w14:textId="77777777" w:rsidR="001E41F3" w:rsidRDefault="001E41F3">
            <w:pPr>
              <w:pStyle w:val="CRCoverPage"/>
              <w:spacing w:after="0"/>
              <w:rPr>
                <w:b/>
                <w:i/>
                <w:noProof/>
                <w:sz w:val="8"/>
                <w:szCs w:val="8"/>
              </w:rPr>
            </w:pPr>
          </w:p>
        </w:tc>
        <w:tc>
          <w:tcPr>
            <w:tcW w:w="7797" w:type="dxa"/>
            <w:gridSpan w:val="10"/>
          </w:tcPr>
          <w:p w14:paraId="24034996" w14:textId="77777777" w:rsidR="001E41F3" w:rsidRDefault="001E41F3">
            <w:pPr>
              <w:pStyle w:val="CRCoverPage"/>
              <w:spacing w:after="0"/>
              <w:rPr>
                <w:noProof/>
                <w:sz w:val="8"/>
                <w:szCs w:val="8"/>
              </w:rPr>
            </w:pPr>
          </w:p>
        </w:tc>
      </w:tr>
      <w:tr w:rsidR="001E41F3" w14:paraId="79E82D8E" w14:textId="77777777" w:rsidTr="00547111">
        <w:tc>
          <w:tcPr>
            <w:tcW w:w="2694" w:type="dxa"/>
            <w:gridSpan w:val="2"/>
            <w:tcBorders>
              <w:top w:val="single" w:sz="4" w:space="0" w:color="auto"/>
              <w:left w:val="single" w:sz="4" w:space="0" w:color="auto"/>
            </w:tcBorders>
          </w:tcPr>
          <w:p w14:paraId="5DD81A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F1367" w14:textId="37B7E5B4" w:rsidR="001E41F3" w:rsidRDefault="00FD7CBE" w:rsidP="008E2C06">
            <w:pPr>
              <w:pStyle w:val="CRCoverPage"/>
              <w:spacing w:after="0"/>
              <w:ind w:left="100"/>
              <w:rPr>
                <w:noProof/>
              </w:rPr>
            </w:pPr>
            <w:r>
              <w:t xml:space="preserve">Several </w:t>
            </w:r>
            <w:proofErr w:type="spellStart"/>
            <w:r>
              <w:t>mistales</w:t>
            </w:r>
            <w:proofErr w:type="spellEnd"/>
            <w:r>
              <w:t xml:space="preserve"> and misalignments.</w:t>
            </w:r>
          </w:p>
        </w:tc>
      </w:tr>
      <w:tr w:rsidR="001E41F3" w14:paraId="051A3556" w14:textId="77777777" w:rsidTr="00547111">
        <w:tc>
          <w:tcPr>
            <w:tcW w:w="2694" w:type="dxa"/>
            <w:gridSpan w:val="2"/>
            <w:tcBorders>
              <w:left w:val="single" w:sz="4" w:space="0" w:color="auto"/>
            </w:tcBorders>
          </w:tcPr>
          <w:p w14:paraId="5B28AA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1A46C8" w14:textId="77777777" w:rsidR="001E41F3" w:rsidRDefault="001E41F3">
            <w:pPr>
              <w:pStyle w:val="CRCoverPage"/>
              <w:spacing w:after="0"/>
              <w:rPr>
                <w:noProof/>
                <w:sz w:val="8"/>
                <w:szCs w:val="8"/>
              </w:rPr>
            </w:pPr>
          </w:p>
        </w:tc>
      </w:tr>
      <w:tr w:rsidR="001E41F3" w14:paraId="235607DF" w14:textId="77777777" w:rsidTr="00547111">
        <w:tc>
          <w:tcPr>
            <w:tcW w:w="2694" w:type="dxa"/>
            <w:gridSpan w:val="2"/>
            <w:tcBorders>
              <w:left w:val="single" w:sz="4" w:space="0" w:color="auto"/>
            </w:tcBorders>
          </w:tcPr>
          <w:p w14:paraId="597CCD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D451E2" w14:textId="3C370C70" w:rsidR="001E41F3" w:rsidRDefault="00FD7CBE" w:rsidP="008E2C06">
            <w:pPr>
              <w:pStyle w:val="CRCoverPage"/>
              <w:spacing w:after="0"/>
              <w:ind w:left="100"/>
            </w:pPr>
            <w:r>
              <w:t>General corrections and alignments</w:t>
            </w:r>
          </w:p>
        </w:tc>
      </w:tr>
      <w:tr w:rsidR="001E41F3" w14:paraId="12B1ADA3" w14:textId="77777777" w:rsidTr="00547111">
        <w:tc>
          <w:tcPr>
            <w:tcW w:w="2694" w:type="dxa"/>
            <w:gridSpan w:val="2"/>
            <w:tcBorders>
              <w:left w:val="single" w:sz="4" w:space="0" w:color="auto"/>
            </w:tcBorders>
          </w:tcPr>
          <w:p w14:paraId="3678B5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D3FD85" w14:textId="77777777" w:rsidR="001E41F3" w:rsidRDefault="001E41F3">
            <w:pPr>
              <w:pStyle w:val="CRCoverPage"/>
              <w:spacing w:after="0"/>
              <w:rPr>
                <w:noProof/>
                <w:sz w:val="8"/>
                <w:szCs w:val="8"/>
              </w:rPr>
            </w:pPr>
          </w:p>
        </w:tc>
      </w:tr>
      <w:tr w:rsidR="001E41F3" w14:paraId="4F0237DA" w14:textId="77777777" w:rsidTr="00547111">
        <w:tc>
          <w:tcPr>
            <w:tcW w:w="2694" w:type="dxa"/>
            <w:gridSpan w:val="2"/>
            <w:tcBorders>
              <w:left w:val="single" w:sz="4" w:space="0" w:color="auto"/>
              <w:bottom w:val="single" w:sz="4" w:space="0" w:color="auto"/>
            </w:tcBorders>
          </w:tcPr>
          <w:p w14:paraId="455F03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0DBC6B" w14:textId="77777777" w:rsidR="001E41F3" w:rsidRDefault="001E41F3">
            <w:pPr>
              <w:pStyle w:val="CRCoverPage"/>
              <w:spacing w:after="0"/>
              <w:ind w:left="100"/>
              <w:rPr>
                <w:noProof/>
              </w:rPr>
            </w:pPr>
          </w:p>
        </w:tc>
      </w:tr>
      <w:tr w:rsidR="001E41F3" w14:paraId="30168DE5" w14:textId="77777777" w:rsidTr="00547111">
        <w:tc>
          <w:tcPr>
            <w:tcW w:w="2694" w:type="dxa"/>
            <w:gridSpan w:val="2"/>
          </w:tcPr>
          <w:p w14:paraId="23257E03" w14:textId="77777777" w:rsidR="001E41F3" w:rsidRDefault="001E41F3">
            <w:pPr>
              <w:pStyle w:val="CRCoverPage"/>
              <w:spacing w:after="0"/>
              <w:rPr>
                <w:b/>
                <w:i/>
                <w:noProof/>
                <w:sz w:val="8"/>
                <w:szCs w:val="8"/>
              </w:rPr>
            </w:pPr>
          </w:p>
        </w:tc>
        <w:tc>
          <w:tcPr>
            <w:tcW w:w="6946" w:type="dxa"/>
            <w:gridSpan w:val="9"/>
          </w:tcPr>
          <w:p w14:paraId="70600E6E" w14:textId="77777777" w:rsidR="001E41F3" w:rsidRDefault="001E41F3">
            <w:pPr>
              <w:pStyle w:val="CRCoverPage"/>
              <w:spacing w:after="0"/>
              <w:rPr>
                <w:noProof/>
                <w:sz w:val="8"/>
                <w:szCs w:val="8"/>
              </w:rPr>
            </w:pPr>
          </w:p>
        </w:tc>
      </w:tr>
      <w:tr w:rsidR="001E41F3" w14:paraId="79FBDECA" w14:textId="77777777" w:rsidTr="00547111">
        <w:tc>
          <w:tcPr>
            <w:tcW w:w="2694" w:type="dxa"/>
            <w:gridSpan w:val="2"/>
            <w:tcBorders>
              <w:top w:val="single" w:sz="4" w:space="0" w:color="auto"/>
              <w:left w:val="single" w:sz="4" w:space="0" w:color="auto"/>
            </w:tcBorders>
          </w:tcPr>
          <w:p w14:paraId="6C4E4E7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247DD4" w14:textId="25DAE103" w:rsidR="001E41F3" w:rsidRDefault="00045F67">
            <w:pPr>
              <w:pStyle w:val="CRCoverPage"/>
              <w:spacing w:after="0"/>
              <w:ind w:left="100"/>
              <w:rPr>
                <w:noProof/>
              </w:rPr>
            </w:pPr>
            <w:r>
              <w:rPr>
                <w:noProof/>
              </w:rPr>
              <w:t xml:space="preserve">3, </w:t>
            </w:r>
            <w:r w:rsidR="00C7058B">
              <w:rPr>
                <w:noProof/>
              </w:rPr>
              <w:t>4</w:t>
            </w:r>
            <w:r w:rsidR="00EF0545">
              <w:rPr>
                <w:noProof/>
              </w:rPr>
              <w:t>, 5</w:t>
            </w:r>
          </w:p>
        </w:tc>
      </w:tr>
      <w:tr w:rsidR="001E41F3" w14:paraId="4C678B81" w14:textId="77777777" w:rsidTr="00547111">
        <w:tc>
          <w:tcPr>
            <w:tcW w:w="2694" w:type="dxa"/>
            <w:gridSpan w:val="2"/>
            <w:tcBorders>
              <w:left w:val="single" w:sz="4" w:space="0" w:color="auto"/>
            </w:tcBorders>
          </w:tcPr>
          <w:p w14:paraId="4E9EF5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2DBAE4" w14:textId="77777777" w:rsidR="001E41F3" w:rsidRDefault="001E41F3">
            <w:pPr>
              <w:pStyle w:val="CRCoverPage"/>
              <w:spacing w:after="0"/>
              <w:rPr>
                <w:noProof/>
                <w:sz w:val="8"/>
                <w:szCs w:val="8"/>
              </w:rPr>
            </w:pPr>
          </w:p>
        </w:tc>
      </w:tr>
      <w:tr w:rsidR="001E41F3" w14:paraId="341ED7EF" w14:textId="77777777" w:rsidTr="00547111">
        <w:tc>
          <w:tcPr>
            <w:tcW w:w="2694" w:type="dxa"/>
            <w:gridSpan w:val="2"/>
            <w:tcBorders>
              <w:left w:val="single" w:sz="4" w:space="0" w:color="auto"/>
            </w:tcBorders>
          </w:tcPr>
          <w:p w14:paraId="3B5FA31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F76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6F16BB" w14:textId="77777777" w:rsidR="001E41F3" w:rsidRDefault="001E41F3">
            <w:pPr>
              <w:pStyle w:val="CRCoverPage"/>
              <w:spacing w:after="0"/>
              <w:jc w:val="center"/>
              <w:rPr>
                <w:b/>
                <w:caps/>
                <w:noProof/>
              </w:rPr>
            </w:pPr>
            <w:r>
              <w:rPr>
                <w:b/>
                <w:caps/>
                <w:noProof/>
              </w:rPr>
              <w:t>N</w:t>
            </w:r>
          </w:p>
        </w:tc>
        <w:tc>
          <w:tcPr>
            <w:tcW w:w="2977" w:type="dxa"/>
            <w:gridSpan w:val="4"/>
          </w:tcPr>
          <w:p w14:paraId="05C7C3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9D1441" w14:textId="77777777" w:rsidR="001E41F3" w:rsidRDefault="001E41F3">
            <w:pPr>
              <w:pStyle w:val="CRCoverPage"/>
              <w:spacing w:after="0"/>
              <w:ind w:left="99"/>
              <w:rPr>
                <w:noProof/>
              </w:rPr>
            </w:pPr>
          </w:p>
        </w:tc>
      </w:tr>
      <w:tr w:rsidR="001E41F3" w14:paraId="2F996F51" w14:textId="77777777" w:rsidTr="00547111">
        <w:tc>
          <w:tcPr>
            <w:tcW w:w="2694" w:type="dxa"/>
            <w:gridSpan w:val="2"/>
            <w:tcBorders>
              <w:left w:val="single" w:sz="4" w:space="0" w:color="auto"/>
            </w:tcBorders>
          </w:tcPr>
          <w:p w14:paraId="1E4EA8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B20E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36B56" w14:textId="77777777" w:rsidR="001E41F3" w:rsidRDefault="001E41F3">
            <w:pPr>
              <w:pStyle w:val="CRCoverPage"/>
              <w:spacing w:after="0"/>
              <w:jc w:val="center"/>
              <w:rPr>
                <w:b/>
                <w:caps/>
                <w:noProof/>
              </w:rPr>
            </w:pPr>
          </w:p>
        </w:tc>
        <w:tc>
          <w:tcPr>
            <w:tcW w:w="2977" w:type="dxa"/>
            <w:gridSpan w:val="4"/>
          </w:tcPr>
          <w:p w14:paraId="68C99A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2806CC" w14:textId="77777777" w:rsidR="001E41F3" w:rsidRDefault="00145D43">
            <w:pPr>
              <w:pStyle w:val="CRCoverPage"/>
              <w:spacing w:after="0"/>
              <w:ind w:left="99"/>
              <w:rPr>
                <w:noProof/>
              </w:rPr>
            </w:pPr>
            <w:r>
              <w:rPr>
                <w:noProof/>
              </w:rPr>
              <w:t xml:space="preserve">TS/TR ... CR ... </w:t>
            </w:r>
          </w:p>
        </w:tc>
      </w:tr>
      <w:tr w:rsidR="001E41F3" w14:paraId="2D086917" w14:textId="77777777" w:rsidTr="00547111">
        <w:tc>
          <w:tcPr>
            <w:tcW w:w="2694" w:type="dxa"/>
            <w:gridSpan w:val="2"/>
            <w:tcBorders>
              <w:left w:val="single" w:sz="4" w:space="0" w:color="auto"/>
            </w:tcBorders>
          </w:tcPr>
          <w:p w14:paraId="2C503A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E277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D1F9" w14:textId="77777777" w:rsidR="001E41F3" w:rsidRDefault="001E41F3">
            <w:pPr>
              <w:pStyle w:val="CRCoverPage"/>
              <w:spacing w:after="0"/>
              <w:jc w:val="center"/>
              <w:rPr>
                <w:b/>
                <w:caps/>
                <w:noProof/>
              </w:rPr>
            </w:pPr>
          </w:p>
        </w:tc>
        <w:tc>
          <w:tcPr>
            <w:tcW w:w="2977" w:type="dxa"/>
            <w:gridSpan w:val="4"/>
          </w:tcPr>
          <w:p w14:paraId="0E0D12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D3935" w14:textId="77777777" w:rsidR="001E41F3" w:rsidRDefault="00145D43">
            <w:pPr>
              <w:pStyle w:val="CRCoverPage"/>
              <w:spacing w:after="0"/>
              <w:ind w:left="99"/>
              <w:rPr>
                <w:noProof/>
              </w:rPr>
            </w:pPr>
            <w:r>
              <w:rPr>
                <w:noProof/>
              </w:rPr>
              <w:t xml:space="preserve">TS/TR ... CR ... </w:t>
            </w:r>
          </w:p>
        </w:tc>
      </w:tr>
      <w:tr w:rsidR="001E41F3" w14:paraId="0C509B2D" w14:textId="77777777" w:rsidTr="00547111">
        <w:tc>
          <w:tcPr>
            <w:tcW w:w="2694" w:type="dxa"/>
            <w:gridSpan w:val="2"/>
            <w:tcBorders>
              <w:left w:val="single" w:sz="4" w:space="0" w:color="auto"/>
            </w:tcBorders>
          </w:tcPr>
          <w:p w14:paraId="36B47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89DB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E4DD2" w14:textId="77777777" w:rsidR="001E41F3" w:rsidRDefault="001E41F3">
            <w:pPr>
              <w:pStyle w:val="CRCoverPage"/>
              <w:spacing w:after="0"/>
              <w:jc w:val="center"/>
              <w:rPr>
                <w:b/>
                <w:caps/>
                <w:noProof/>
              </w:rPr>
            </w:pPr>
          </w:p>
        </w:tc>
        <w:tc>
          <w:tcPr>
            <w:tcW w:w="2977" w:type="dxa"/>
            <w:gridSpan w:val="4"/>
          </w:tcPr>
          <w:p w14:paraId="2BEC44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F9EE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C4EA72" w14:textId="77777777" w:rsidTr="008863B9">
        <w:tc>
          <w:tcPr>
            <w:tcW w:w="2694" w:type="dxa"/>
            <w:gridSpan w:val="2"/>
            <w:tcBorders>
              <w:left w:val="single" w:sz="4" w:space="0" w:color="auto"/>
            </w:tcBorders>
          </w:tcPr>
          <w:p w14:paraId="0B5DB7FC" w14:textId="77777777" w:rsidR="001E41F3" w:rsidRDefault="001E41F3">
            <w:pPr>
              <w:pStyle w:val="CRCoverPage"/>
              <w:spacing w:after="0"/>
              <w:rPr>
                <w:b/>
                <w:i/>
                <w:noProof/>
              </w:rPr>
            </w:pPr>
          </w:p>
        </w:tc>
        <w:tc>
          <w:tcPr>
            <w:tcW w:w="6946" w:type="dxa"/>
            <w:gridSpan w:val="9"/>
            <w:tcBorders>
              <w:right w:val="single" w:sz="4" w:space="0" w:color="auto"/>
            </w:tcBorders>
          </w:tcPr>
          <w:p w14:paraId="2567FF96" w14:textId="77777777" w:rsidR="001E41F3" w:rsidRDefault="001E41F3">
            <w:pPr>
              <w:pStyle w:val="CRCoverPage"/>
              <w:spacing w:after="0"/>
              <w:rPr>
                <w:noProof/>
              </w:rPr>
            </w:pPr>
          </w:p>
        </w:tc>
      </w:tr>
      <w:tr w:rsidR="001E41F3" w14:paraId="00099564" w14:textId="77777777" w:rsidTr="008863B9">
        <w:tc>
          <w:tcPr>
            <w:tcW w:w="2694" w:type="dxa"/>
            <w:gridSpan w:val="2"/>
            <w:tcBorders>
              <w:left w:val="single" w:sz="4" w:space="0" w:color="auto"/>
              <w:bottom w:val="single" w:sz="4" w:space="0" w:color="auto"/>
            </w:tcBorders>
          </w:tcPr>
          <w:p w14:paraId="1A62DF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05A6B" w14:textId="77777777" w:rsidR="001E41F3" w:rsidRDefault="001E41F3">
            <w:pPr>
              <w:pStyle w:val="CRCoverPage"/>
              <w:spacing w:after="0"/>
              <w:ind w:left="100"/>
              <w:rPr>
                <w:noProof/>
              </w:rPr>
            </w:pPr>
          </w:p>
        </w:tc>
      </w:tr>
      <w:tr w:rsidR="008863B9" w:rsidRPr="008863B9" w14:paraId="0A3C32A4" w14:textId="77777777" w:rsidTr="008863B9">
        <w:tc>
          <w:tcPr>
            <w:tcW w:w="2694" w:type="dxa"/>
            <w:gridSpan w:val="2"/>
            <w:tcBorders>
              <w:top w:val="single" w:sz="4" w:space="0" w:color="auto"/>
              <w:bottom w:val="single" w:sz="4" w:space="0" w:color="auto"/>
            </w:tcBorders>
          </w:tcPr>
          <w:p w14:paraId="0AB4BA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6866CA" w14:textId="77777777" w:rsidR="008863B9" w:rsidRPr="008863B9" w:rsidRDefault="008863B9">
            <w:pPr>
              <w:pStyle w:val="CRCoverPage"/>
              <w:spacing w:after="0"/>
              <w:ind w:left="100"/>
              <w:rPr>
                <w:noProof/>
                <w:sz w:val="8"/>
                <w:szCs w:val="8"/>
              </w:rPr>
            </w:pPr>
          </w:p>
        </w:tc>
      </w:tr>
      <w:tr w:rsidR="008863B9" w14:paraId="7161ADE3" w14:textId="77777777" w:rsidTr="008863B9">
        <w:tc>
          <w:tcPr>
            <w:tcW w:w="2694" w:type="dxa"/>
            <w:gridSpan w:val="2"/>
            <w:tcBorders>
              <w:top w:val="single" w:sz="4" w:space="0" w:color="auto"/>
              <w:left w:val="single" w:sz="4" w:space="0" w:color="auto"/>
              <w:bottom w:val="single" w:sz="4" w:space="0" w:color="auto"/>
            </w:tcBorders>
          </w:tcPr>
          <w:p w14:paraId="426F64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CCE43" w14:textId="77777777" w:rsidR="008863B9" w:rsidRDefault="008863B9">
            <w:pPr>
              <w:pStyle w:val="CRCoverPage"/>
              <w:spacing w:after="0"/>
              <w:ind w:left="100"/>
              <w:rPr>
                <w:noProof/>
              </w:rPr>
            </w:pPr>
          </w:p>
        </w:tc>
      </w:tr>
    </w:tbl>
    <w:p w14:paraId="4B58DD98" w14:textId="77777777" w:rsidR="001E41F3" w:rsidRDefault="001E41F3">
      <w:pPr>
        <w:pStyle w:val="CRCoverPage"/>
        <w:spacing w:after="0"/>
        <w:rPr>
          <w:noProof/>
          <w:sz w:val="8"/>
          <w:szCs w:val="8"/>
        </w:rPr>
      </w:pPr>
    </w:p>
    <w:p w14:paraId="4D48AB8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E8DD56" w14:textId="77777777" w:rsidR="001E41F3" w:rsidRDefault="001E41F3">
      <w:pPr>
        <w:rPr>
          <w:noProof/>
        </w:rPr>
      </w:pPr>
    </w:p>
    <w:p w14:paraId="3B802C25" w14:textId="77777777" w:rsidR="008E2C06" w:rsidRDefault="008E2C06">
      <w:pPr>
        <w:rPr>
          <w:noProof/>
        </w:rPr>
      </w:pPr>
      <w:r>
        <w:rPr>
          <w:noProof/>
        </w:rPr>
        <w:t>**** First Change ****</w:t>
      </w:r>
    </w:p>
    <w:p w14:paraId="5715F4E9" w14:textId="77777777" w:rsidR="008C7AEE" w:rsidRPr="00E63420" w:rsidRDefault="008C7AEE" w:rsidP="008C7AEE">
      <w:pPr>
        <w:pStyle w:val="Heading1"/>
      </w:pPr>
      <w:bookmarkStart w:id="2" w:name="_Toc19472380"/>
      <w:r w:rsidRPr="00E63420">
        <w:t>3</w:t>
      </w:r>
      <w:r w:rsidRPr="00E63420">
        <w:tab/>
        <w:t>Definition of terms, symbols and abbreviations</w:t>
      </w:r>
      <w:bookmarkEnd w:id="2"/>
    </w:p>
    <w:p w14:paraId="00616185" w14:textId="77777777" w:rsidR="008C7AEE" w:rsidRPr="00E63420" w:rsidRDefault="008C7AEE" w:rsidP="008C7AEE">
      <w:pPr>
        <w:pStyle w:val="Heading2"/>
      </w:pPr>
      <w:bookmarkStart w:id="3" w:name="_Toc19472381"/>
      <w:r w:rsidRPr="00E63420">
        <w:t>3.1</w:t>
      </w:r>
      <w:r w:rsidRPr="00E63420">
        <w:tab/>
        <w:t>Terms</w:t>
      </w:r>
      <w:bookmarkEnd w:id="3"/>
    </w:p>
    <w:p w14:paraId="32E6DABF" w14:textId="77777777" w:rsidR="008C7AEE" w:rsidRPr="00E63420" w:rsidRDefault="008C7AEE" w:rsidP="008C7AEE">
      <w:r w:rsidRPr="00E63420">
        <w:t xml:space="preserve">For the purposes of the present document, the terms given in </w:t>
      </w:r>
      <w:bookmarkStart w:id="4" w:name="OLE_LINK6"/>
      <w:bookmarkStart w:id="5" w:name="OLE_LINK7"/>
      <w:bookmarkStart w:id="6" w:name="OLE_LINK8"/>
      <w:r w:rsidRPr="00E63420">
        <w:t xml:space="preserve">3GPP </w:t>
      </w:r>
      <w:bookmarkEnd w:id="4"/>
      <w:bookmarkEnd w:id="5"/>
      <w:bookmarkEnd w:id="6"/>
      <w:r w:rsidRPr="00E63420">
        <w:t>TR 21.905 [1] and the following apply. A term defined in the present document takes precedence over the definition of the same term, if any, in 3GPP TR 21.905 [1].</w:t>
      </w:r>
    </w:p>
    <w:p w14:paraId="5D62AA67" w14:textId="77777777" w:rsidR="008C7AEE" w:rsidRPr="00E63420" w:rsidRDefault="008C7AEE" w:rsidP="008C7AEE">
      <w:r w:rsidRPr="00E63420">
        <w:rPr>
          <w:b/>
        </w:rPr>
        <w:t>5G media streaming clien</w:t>
      </w:r>
      <w:r w:rsidRPr="00053B99">
        <w:rPr>
          <w:b/>
        </w:rPr>
        <w:t xml:space="preserve">t </w:t>
      </w:r>
      <w:r w:rsidRPr="00A72B4E">
        <w:rPr>
          <w:b/>
        </w:rPr>
        <w:t>(5GMS Client):</w:t>
      </w:r>
      <w:r w:rsidRPr="00E63420">
        <w:t xml:space="preserve"> UE function that includes at least a 5G Media Streaming Player and a Media Session Handler.</w:t>
      </w:r>
      <w:bookmarkStart w:id="7" w:name="_GoBack"/>
      <w:bookmarkEnd w:id="7"/>
    </w:p>
    <w:p w14:paraId="2D30118D" w14:textId="77777777" w:rsidR="008C7AEE" w:rsidRPr="00E63420" w:rsidRDefault="008C7AEE" w:rsidP="008C7AEE">
      <w:pPr>
        <w:keepNext/>
      </w:pPr>
      <w:r w:rsidRPr="00E63420">
        <w:rPr>
          <w:b/>
        </w:rPr>
        <w:t>5G media uplink streamer</w:t>
      </w:r>
      <w:r w:rsidRPr="00053B99">
        <w:rPr>
          <w:b/>
        </w:rPr>
        <w:t xml:space="preserve"> </w:t>
      </w:r>
      <w:r w:rsidRPr="00A72B4E">
        <w:rPr>
          <w:b/>
        </w:rPr>
        <w:t>(5GMUS):</w:t>
      </w:r>
      <w:r w:rsidRPr="00E63420">
        <w:t xml:space="preserve"> includes at least a Media Upstream Client, Media Encoder(s), Media Capturer(s) and may include Media Configuration, Remote Control, and Assistance Handling functions. </w:t>
      </w:r>
    </w:p>
    <w:p w14:paraId="281E29C9" w14:textId="77777777" w:rsidR="008C7AEE" w:rsidRPr="00E63420" w:rsidRDefault="008C7AEE" w:rsidP="008C7AEE">
      <w:pPr>
        <w:pStyle w:val="NO"/>
      </w:pPr>
      <w:r w:rsidRPr="00E63420">
        <w:t>NOTE</w:t>
      </w:r>
      <w:r>
        <w:t xml:space="preserve"> 1</w:t>
      </w:r>
      <w:r w:rsidRPr="00E63420">
        <w:t xml:space="preserve">: The 5GMUS receives a Media Streamer Entry to initiate an uplink streaming session. </w:t>
      </w:r>
    </w:p>
    <w:p w14:paraId="2835DC83" w14:textId="77777777" w:rsidR="008C7AEE" w:rsidRPr="00E63420" w:rsidRDefault="008C7AEE" w:rsidP="008C7AEE">
      <w:pPr>
        <w:pStyle w:val="NO"/>
      </w:pPr>
      <w:r w:rsidRPr="00E63420">
        <w:t>NOTE</w:t>
      </w:r>
      <w:r>
        <w:t xml:space="preserve"> 2</w:t>
      </w:r>
      <w:r w:rsidRPr="00E63420">
        <w:t xml:space="preserve">: The 5GMUS captures the media on the provided input devices. The 5GMUS exposes some basic controls such as capture, pause, and stop to the App. </w:t>
      </w:r>
    </w:p>
    <w:p w14:paraId="264C9A43" w14:textId="671FE742" w:rsidR="003C3379" w:rsidRPr="00A0759A" w:rsidRDefault="00A0759A" w:rsidP="008C7AEE">
      <w:pPr>
        <w:rPr>
          <w:ins w:id="8" w:author="TL4" w:date="2019-10-15T18:38:00Z"/>
          <w:rPrChange w:id="9" w:author="TL4" w:date="2019-10-15T18:38:00Z">
            <w:rPr>
              <w:ins w:id="10" w:author="TL4" w:date="2019-10-15T18:38:00Z"/>
              <w:b/>
            </w:rPr>
          </w:rPrChange>
        </w:rPr>
      </w:pPr>
      <w:ins w:id="11" w:author="TL4" w:date="2019-10-15T18:38:00Z">
        <w:r>
          <w:rPr>
            <w:b/>
          </w:rPr>
          <w:t xml:space="preserve">Ingest Session: </w:t>
        </w:r>
      </w:ins>
      <w:ins w:id="12" w:author="TL4" w:date="2019-10-15T18:39:00Z">
        <w:r w:rsidR="003C3379" w:rsidRPr="003C3379">
          <w:rPr>
            <w:rPrChange w:id="13" w:author="TL4" w:date="2019-10-15T18:39:00Z">
              <w:rPr>
                <w:b/>
              </w:rPr>
            </w:rPrChange>
          </w:rPr>
          <w:t>a</w:t>
        </w:r>
        <w:r w:rsidR="003C3379">
          <w:rPr>
            <w:b/>
          </w:rPr>
          <w:t xml:space="preserve"> </w:t>
        </w:r>
      </w:ins>
      <w:ins w:id="14" w:author="TL4" w:date="2019-10-15T18:38:00Z">
        <w:r w:rsidR="005D5EF4">
          <w:t xml:space="preserve">session to upload the media content </w:t>
        </w:r>
      </w:ins>
      <w:ins w:id="15" w:author="TL4" w:date="2019-10-15T18:39:00Z">
        <w:r w:rsidR="003C3379">
          <w:t>into a Media AS</w:t>
        </w:r>
      </w:ins>
    </w:p>
    <w:p w14:paraId="355954EC" w14:textId="0E087705" w:rsidR="008C7AEE" w:rsidRPr="00E63420" w:rsidRDefault="008C7AEE" w:rsidP="008C7AEE">
      <w:r w:rsidRPr="00E63420">
        <w:rPr>
          <w:b/>
        </w:rPr>
        <w:t>media player entry</w:t>
      </w:r>
      <w:r w:rsidRPr="00A72B4E">
        <w:rPr>
          <w:b/>
        </w:rPr>
        <w:t>:</w:t>
      </w:r>
      <w:r w:rsidRPr="00E63420">
        <w:t xml:space="preserve"> a document or a pointer to a document that defines a media presentation e.g. MPD for DASH content or URL to a video clip file.</w:t>
      </w:r>
    </w:p>
    <w:p w14:paraId="3F1BB894" w14:textId="77777777" w:rsidR="008C7AEE" w:rsidRPr="00E63420" w:rsidRDefault="008C7AEE" w:rsidP="008C7AEE">
      <w:r w:rsidRPr="00E63420">
        <w:rPr>
          <w:b/>
        </w:rPr>
        <w:t>media streamer entry</w:t>
      </w:r>
      <w:r w:rsidRPr="00A72B4E">
        <w:rPr>
          <w:b/>
        </w:rPr>
        <w:t>:</w:t>
      </w:r>
      <w:r w:rsidRPr="00E63420">
        <w:t xml:space="preserve"> a pointer, </w:t>
      </w:r>
      <w:r>
        <w:t>e.g.</w:t>
      </w:r>
      <w:r w:rsidRPr="00E63420">
        <w:t xml:space="preserve"> in the form of a URL that defines an entry point of a media uplink streaming session.</w:t>
      </w:r>
    </w:p>
    <w:p w14:paraId="19439825" w14:textId="599F3DF9" w:rsidR="00A814FF" w:rsidRPr="00E63420" w:rsidDel="00A814FF" w:rsidRDefault="008C7AEE" w:rsidP="008C7AEE">
      <w:pPr>
        <w:rPr>
          <w:del w:id="16" w:author="TL4" w:date="2019-10-15T18:40:00Z"/>
        </w:rPr>
      </w:pPr>
      <w:r w:rsidRPr="00E63420">
        <w:rPr>
          <w:b/>
        </w:rPr>
        <w:t>presentation entry</w:t>
      </w:r>
      <w:r w:rsidRPr="00A72B4E">
        <w:rPr>
          <w:b/>
        </w:rPr>
        <w:t>:</w:t>
      </w:r>
      <w:r w:rsidRPr="00E63420">
        <w:t xml:space="preserve"> a document or a pointer to a document that defines an application presentation e.g. an HTML5 </w:t>
      </w:r>
      <w:r>
        <w:t xml:space="preserve">document </w:t>
      </w:r>
      <w:r w:rsidRPr="00E63420">
        <w:t>as defined in e.g. TS 26.307 [6].</w:t>
      </w:r>
    </w:p>
    <w:p w14:paraId="72C2CEAA" w14:textId="77777777" w:rsidR="008C7AEE" w:rsidRDefault="008C7AEE" w:rsidP="008C7AEE">
      <w:r w:rsidRPr="00E63420">
        <w:rPr>
          <w:b/>
        </w:rPr>
        <w:t>5G media streaming player</w:t>
      </w:r>
      <w:r w:rsidRPr="00A72B4E">
        <w:rPr>
          <w:b/>
        </w:rPr>
        <w:t xml:space="preserve"> (5GMS Player):</w:t>
      </w:r>
      <w:r w:rsidRPr="00E63420">
        <w:t xml:space="preserve"> UE function that </w:t>
      </w:r>
      <w:r>
        <w:t xml:space="preserve">enables playback and rendering of a media presentation based on a Media Player Entry and exposing </w:t>
      </w:r>
      <w:r w:rsidRPr="00E63420">
        <w:t>some basic controls such as play, pause, seek, stop to the App</w:t>
      </w:r>
      <w:r>
        <w:t>.</w:t>
      </w:r>
      <w:r w:rsidRPr="00E63420">
        <w:t xml:space="preserve"> </w:t>
      </w:r>
    </w:p>
    <w:p w14:paraId="367F355D" w14:textId="77777777" w:rsidR="008C7AEE" w:rsidRPr="00E63420" w:rsidRDefault="008C7AEE" w:rsidP="008C7AEE">
      <w:pPr>
        <w:pStyle w:val="NO"/>
      </w:pPr>
      <w:r>
        <w:t>NOTE 1:</w:t>
      </w:r>
      <w:r>
        <w:tab/>
        <w:t>It is expected to include</w:t>
      </w:r>
      <w:r w:rsidRPr="00E63420">
        <w:t xml:space="preserve"> a Media Access Client, Media Decoders, Media rendering/presentation, and </w:t>
      </w:r>
      <w:r>
        <w:t xml:space="preserve">possibly also </w:t>
      </w:r>
      <w:r w:rsidRPr="00E63420">
        <w:t>DRM Client and Metrics Collection and Reporting. The 5GMS Player</w:t>
      </w:r>
      <w:r>
        <w:t>'</w:t>
      </w:r>
      <w:r w:rsidRPr="00E63420">
        <w:t xml:space="preserve">s Media Access Client receives a Media Player Entry. The 5GMS player renders the media on the provided output devices, such as a display in case of video. </w:t>
      </w:r>
    </w:p>
    <w:p w14:paraId="492EEFF3" w14:textId="77777777" w:rsidR="008C7AEE" w:rsidRPr="00E63420" w:rsidRDefault="008C7AEE" w:rsidP="008C7AEE">
      <w:pPr>
        <w:pStyle w:val="NO"/>
      </w:pPr>
      <w:bookmarkStart w:id="17" w:name="_Hlk19469134"/>
      <w:r w:rsidRPr="00E63420">
        <w:t>NOTE</w:t>
      </w:r>
      <w:r>
        <w:t xml:space="preserve"> 2</w:t>
      </w:r>
      <w:r w:rsidRPr="00E63420">
        <w:t>:</w:t>
      </w:r>
      <w:r>
        <w:tab/>
      </w:r>
      <w:r w:rsidRPr="00E63420">
        <w:t xml:space="preserve">The 5GMS Player is functionally </w:t>
      </w:r>
      <w:proofErr w:type="gramStart"/>
      <w:r w:rsidRPr="00E63420">
        <w:t>similar to</w:t>
      </w:r>
      <w:proofErr w:type="gramEnd"/>
      <w:r w:rsidRPr="00E63420">
        <w:t xml:space="preserve"> the combination of a TS 26.247 [7] 3GP-DASH client and a TS 26.234 [8] PSS media decoder and renderer.</w:t>
      </w:r>
    </w:p>
    <w:bookmarkEnd w:id="17"/>
    <w:p w14:paraId="1D9B1248" w14:textId="13097F4A" w:rsidR="00A814FF" w:rsidRPr="00E63420" w:rsidRDefault="00A814FF" w:rsidP="00A814FF">
      <w:pPr>
        <w:rPr>
          <w:ins w:id="18" w:author="TL4" w:date="2019-10-15T18:40:00Z"/>
        </w:rPr>
      </w:pPr>
      <w:ins w:id="19" w:author="TL4" w:date="2019-10-15T18:40:00Z">
        <w:r w:rsidRPr="00B93378">
          <w:rPr>
            <w:b/>
          </w:rPr>
          <w:t>service access information</w:t>
        </w:r>
        <w:r>
          <w:t>: set of parameters and addresses</w:t>
        </w:r>
      </w:ins>
      <w:ins w:id="20" w:author="TL4" w:date="2019-10-15T18:47:00Z">
        <w:r w:rsidR="00545D69">
          <w:t xml:space="preserve"> (including Media AF and Media AS addresses)</w:t>
        </w:r>
      </w:ins>
      <w:ins w:id="21" w:author="TL4" w:date="2019-10-15T18:40:00Z">
        <w:r>
          <w:t>, which are needed to activate the reception of a streaming session.</w:t>
        </w:r>
      </w:ins>
    </w:p>
    <w:p w14:paraId="28B81BD7" w14:textId="77777777" w:rsidR="008C7AEE" w:rsidRPr="00E63420" w:rsidRDefault="008C7AEE" w:rsidP="008C7AEE">
      <w:r w:rsidRPr="00E63420">
        <w:rPr>
          <w:b/>
        </w:rPr>
        <w:t>third-party player</w:t>
      </w:r>
      <w:r w:rsidRPr="00A72B4E">
        <w:rPr>
          <w:b/>
        </w:rPr>
        <w:t>:</w:t>
      </w:r>
      <w:r w:rsidRPr="00E63420">
        <w:t xml:space="preserve"> A Third-Party Player is a part of an application and this Player uses APIs to exercise selected 5GMS Media Functions to play-back the Media content. </w:t>
      </w:r>
    </w:p>
    <w:p w14:paraId="3A10C36C" w14:textId="77777777" w:rsidR="008C7AEE" w:rsidRPr="00E63420" w:rsidRDefault="008C7AEE" w:rsidP="008C7AEE">
      <w:pPr>
        <w:pStyle w:val="NO"/>
      </w:pPr>
      <w:r w:rsidRPr="00E63420">
        <w:t>NOTE:</w:t>
      </w:r>
      <w:r>
        <w:tab/>
      </w:r>
      <w:r w:rsidRPr="00E63420">
        <w:t>Such APIs are for example defined in TS 26.307 [6] when using the Media Source Extensions for media playback. This type of Player is downloaded by or built-in to an application, or it is downloaded with the Presentation Entry (e.g. as a JavaScript library).</w:t>
      </w:r>
    </w:p>
    <w:p w14:paraId="3025E88B" w14:textId="77777777" w:rsidR="008C7AEE" w:rsidRDefault="008C7AEE" w:rsidP="008C7AEE">
      <w:pPr>
        <w:rPr>
          <w:ins w:id="22" w:author="TL4" w:date="2019-10-15T14:48:00Z"/>
        </w:rPr>
      </w:pPr>
      <w:r w:rsidRPr="00E63420">
        <w:rPr>
          <w:b/>
        </w:rPr>
        <w:t>third-party uplink streamer</w:t>
      </w:r>
      <w:r w:rsidRPr="00A72B4E">
        <w:rPr>
          <w:b/>
        </w:rPr>
        <w:t>:</w:t>
      </w:r>
      <w:r w:rsidRPr="00E63420">
        <w:t xml:space="preserve"> The third-party uplink streamer is a part of an application and the application uses APIs to exercise selected 5GMUS functions to capture and stream the media content. </w:t>
      </w:r>
    </w:p>
    <w:p w14:paraId="079D2BA2" w14:textId="6C373938" w:rsidR="008C7AEE" w:rsidRPr="00E63420" w:rsidDel="00A814FF" w:rsidRDefault="008C7AEE" w:rsidP="008C7AEE">
      <w:pPr>
        <w:rPr>
          <w:del w:id="23" w:author="TL4" w:date="2019-10-15T18:39:00Z"/>
        </w:rPr>
      </w:pPr>
    </w:p>
    <w:p w14:paraId="3956DBF6" w14:textId="77777777" w:rsidR="008C7AEE" w:rsidRPr="00E63420" w:rsidRDefault="008C7AEE" w:rsidP="008C7AEE">
      <w:pPr>
        <w:pStyle w:val="NO"/>
      </w:pPr>
      <w:r w:rsidRPr="00E63420">
        <w:t>NOTE:</w:t>
      </w:r>
      <w:r>
        <w:tab/>
      </w:r>
      <w:r w:rsidRPr="00E63420">
        <w:t xml:space="preserve">This type of Streamer is typically implemented as downloadable software. </w:t>
      </w:r>
    </w:p>
    <w:p w14:paraId="3F2A63AE" w14:textId="77777777" w:rsidR="008E2C06" w:rsidRDefault="008E2C06">
      <w:pPr>
        <w:rPr>
          <w:noProof/>
        </w:rPr>
      </w:pPr>
    </w:p>
    <w:p w14:paraId="583ED4B0" w14:textId="77777777" w:rsidR="00A87596" w:rsidRPr="00E63420" w:rsidRDefault="00A87596" w:rsidP="00A87596">
      <w:pPr>
        <w:pStyle w:val="Heading1"/>
      </w:pPr>
      <w:bookmarkStart w:id="24" w:name="_Toc19472384"/>
      <w:r w:rsidRPr="00E63420">
        <w:lastRenderedPageBreak/>
        <w:t>4</w:t>
      </w:r>
      <w:r w:rsidRPr="00E63420">
        <w:tab/>
        <w:t>Media Streaming General Service Architecture</w:t>
      </w:r>
      <w:bookmarkEnd w:id="24"/>
    </w:p>
    <w:p w14:paraId="7D7252E7" w14:textId="77777777" w:rsidR="00A87596" w:rsidRPr="00E63420" w:rsidRDefault="00A87596" w:rsidP="00A87596">
      <w:pPr>
        <w:pStyle w:val="Heading2"/>
      </w:pPr>
      <w:bookmarkStart w:id="25" w:name="_Toc19472385"/>
      <w:r w:rsidRPr="00E63420">
        <w:t>4.1</w:t>
      </w:r>
      <w:r w:rsidRPr="00E63420">
        <w:tab/>
        <w:t>Overall Media Architecture</w:t>
      </w:r>
      <w:bookmarkEnd w:id="25"/>
    </w:p>
    <w:p w14:paraId="25E3687F" w14:textId="77777777" w:rsidR="00A87596" w:rsidRPr="00E63420" w:rsidRDefault="00A87596" w:rsidP="00A87596">
      <w:r w:rsidRPr="00E63420">
        <w:t xml:space="preserve">Streaming in the context of the specification is defined as the delivery of time-continuous media as the predominant media. Streaming points to the fact that the media is predominantly sent only into a single direction and consumed as it is received. Additionally, the media content may be streamed as it is produced. </w:t>
      </w:r>
    </w:p>
    <w:p w14:paraId="202C9E4A" w14:textId="77777777" w:rsidR="00A87596" w:rsidRPr="00E63420" w:rsidRDefault="00A87596" w:rsidP="00A87596">
      <w:r w:rsidRPr="00E63420">
        <w:t>This architecture specification addresses two main scenarios:</w:t>
      </w:r>
    </w:p>
    <w:p w14:paraId="6AC141AA" w14:textId="77777777" w:rsidR="00A87596" w:rsidRPr="00E63420" w:rsidRDefault="00A87596" w:rsidP="00A87596">
      <w:pPr>
        <w:pStyle w:val="B1"/>
      </w:pPr>
      <w:r w:rsidRPr="00E63420">
        <w:t>-</w:t>
      </w:r>
      <w:r w:rsidRPr="00E63420">
        <w:tab/>
        <w:t>Downlink streaming: The network is the origin of the media and the UE acts as the consumption device</w:t>
      </w:r>
    </w:p>
    <w:p w14:paraId="13010D39" w14:textId="77777777" w:rsidR="00A87596" w:rsidRPr="00E63420" w:rsidRDefault="00A87596" w:rsidP="00A87596">
      <w:pPr>
        <w:pStyle w:val="B1"/>
      </w:pPr>
      <w:r w:rsidRPr="00E63420">
        <w:t>-</w:t>
      </w:r>
      <w:r w:rsidRPr="00E63420">
        <w:tab/>
        <w:t>Uplink streaming: The UE is the origin of the media and the network acts as the consumption entity</w:t>
      </w:r>
    </w:p>
    <w:p w14:paraId="2A64FDDA" w14:textId="77777777" w:rsidR="00A87596" w:rsidRPr="00E63420" w:rsidRDefault="00A87596" w:rsidP="00A87596">
      <w:r w:rsidRPr="00E63420">
        <w:t>Clause 4.2 introduces the 5G Unicast Media Downlink Streaming Architecture.</w:t>
      </w:r>
    </w:p>
    <w:p w14:paraId="7F6B6C3C" w14:textId="77777777" w:rsidR="00A87596" w:rsidRPr="00E63420" w:rsidRDefault="00A87596" w:rsidP="00A87596">
      <w:r w:rsidRPr="00E63420">
        <w:t>Clause 4.3 introduces the 5G Unicast Media Uplink Streaming Architecture.</w:t>
      </w:r>
    </w:p>
    <w:p w14:paraId="5724240B" w14:textId="77777777" w:rsidR="00A87596" w:rsidRPr="00E63420" w:rsidRDefault="00A87596" w:rsidP="00A87596">
      <w:pPr>
        <w:pStyle w:val="Heading2"/>
      </w:pPr>
      <w:bookmarkStart w:id="26" w:name="_Toc19472386"/>
      <w:r w:rsidRPr="00E63420">
        <w:t>4.2</w:t>
      </w:r>
      <w:r w:rsidRPr="00E63420">
        <w:tab/>
        <w:t>5G Unicast Media Downlink Streaming Architecture</w:t>
      </w:r>
      <w:bookmarkEnd w:id="26"/>
    </w:p>
    <w:p w14:paraId="2087A9B7" w14:textId="77777777" w:rsidR="00A87596" w:rsidRPr="00E63420" w:rsidRDefault="00A87596" w:rsidP="00A87596">
      <w:pPr>
        <w:pStyle w:val="Heading3"/>
      </w:pPr>
      <w:bookmarkStart w:id="27" w:name="_Toc19472387"/>
      <w:r w:rsidRPr="00E63420">
        <w:t>4.2.1</w:t>
      </w:r>
      <w:r w:rsidRPr="00E63420">
        <w:tab/>
        <w:t>Standalone – Non-Roaming</w:t>
      </w:r>
      <w:bookmarkEnd w:id="27"/>
      <w:r w:rsidRPr="00E63420">
        <w:t xml:space="preserve"> </w:t>
      </w:r>
    </w:p>
    <w:p w14:paraId="0F86A4A7" w14:textId="77777777" w:rsidR="00A87596" w:rsidRDefault="00A87596" w:rsidP="00A87596">
      <w:r>
        <w:t>The 5GMS Application Provider uses 5GMS for streaming services. It provides a 5GMS Aware Application on the UE to make use of 5GMS Client and network functions using interfaces and APIs defined in 5GMS.</w:t>
      </w:r>
    </w:p>
    <w:p w14:paraId="3B6765F9" w14:textId="77777777" w:rsidR="00A87596" w:rsidRDefault="00A87596" w:rsidP="00A87596">
      <w:r>
        <w:t>The</w:t>
      </w:r>
      <w:r w:rsidRPr="00E63420">
        <w:t xml:space="preserve"> architecture </w:t>
      </w:r>
      <w:r>
        <w:t xml:space="preserve">in Figure 4.2.1-1 </w:t>
      </w:r>
      <w:r w:rsidRPr="00E63420">
        <w:t xml:space="preserve">represents the </w:t>
      </w:r>
      <w:r>
        <w:t>specified 5GMS functions within the 5G System (5GS) as defined in TS23.501 [2]. Three main functions are defined:</w:t>
      </w:r>
    </w:p>
    <w:p w14:paraId="08BFC9FE" w14:textId="77777777" w:rsidR="00A87596" w:rsidRDefault="00A87596" w:rsidP="00A87596">
      <w:pPr>
        <w:pStyle w:val="B1"/>
      </w:pPr>
      <w:r>
        <w:t>-</w:t>
      </w:r>
      <w:r>
        <w:tab/>
        <w:t xml:space="preserve">Media AF: An Application Function similar as defined in TS23.501 [2], clause 6.2.10, dedicated to 5G Media Downlink Streaming. </w:t>
      </w:r>
    </w:p>
    <w:p w14:paraId="40B4C228" w14:textId="77777777" w:rsidR="00A87596" w:rsidRDefault="00A87596" w:rsidP="00A87596">
      <w:pPr>
        <w:pStyle w:val="B1"/>
      </w:pPr>
      <w:r>
        <w:t>-</w:t>
      </w:r>
      <w:r>
        <w:tab/>
        <w:t>Media AS: An Application Server dedicated to 5G Media Downlink Streaming.</w:t>
      </w:r>
    </w:p>
    <w:p w14:paraId="71894ACD" w14:textId="77777777" w:rsidR="00A87596" w:rsidRDefault="00A87596" w:rsidP="00A87596">
      <w:pPr>
        <w:pStyle w:val="B1"/>
      </w:pPr>
      <w:r>
        <w:t>-</w:t>
      </w:r>
      <w:r>
        <w:tab/>
        <w:t>5GMS Client: A UE internal function dedicated to 5G Media Downlink Streaming.</w:t>
      </w:r>
    </w:p>
    <w:p w14:paraId="3B07853F" w14:textId="77777777" w:rsidR="00A87596" w:rsidRDefault="00A87596" w:rsidP="00A87596">
      <w:bookmarkStart w:id="28" w:name="_Hlk16843497"/>
      <w:r>
        <w:t xml:space="preserve">Media AF and Media AS are Data Network (DN) functions and communicate with the UE via N6 as defined in TS23.501 [2]. </w:t>
      </w:r>
    </w:p>
    <w:p w14:paraId="2A8F9595" w14:textId="77777777" w:rsidR="00A87596" w:rsidRDefault="00A87596" w:rsidP="00A87596">
      <w:r>
        <w:t>Functions in trusted DNs are trusted by the operator’s network as illustrated in Figure 4.2.3-5 of TS 23.501[2]. Therefore, AFs in trusted DNs may directly communicate with all 5G Core functions.</w:t>
      </w:r>
    </w:p>
    <w:p w14:paraId="616A4AD8" w14:textId="77777777" w:rsidR="00A87596" w:rsidRDefault="00A87596" w:rsidP="00A87596">
      <w:r>
        <w:t xml:space="preserve">Functions in external DNs may only communicate with 5G Core functions via the NEF using N33. </w:t>
      </w:r>
    </w:p>
    <w:bookmarkEnd w:id="28"/>
    <w:p w14:paraId="45C638E1" w14:textId="77777777" w:rsidR="00A87596" w:rsidRDefault="00A87596" w:rsidP="00A87596">
      <w:r w:rsidRPr="00E63420">
        <w:t>The next sub-clauses depict the according network architectures for 5G</w:t>
      </w:r>
      <w:r>
        <w:t>S</w:t>
      </w:r>
      <w:r w:rsidRPr="00E63420">
        <w:t xml:space="preserve">. </w:t>
      </w:r>
    </w:p>
    <w:p w14:paraId="6080E59B" w14:textId="77777777" w:rsidR="00A87596" w:rsidRDefault="00A87596" w:rsidP="00A87596">
      <w:pPr>
        <w:ind w:left="284"/>
      </w:pPr>
      <w:r>
        <w:t>NOTE: EPS is ffs.</w:t>
      </w:r>
      <w:r w:rsidRPr="00E63420">
        <w:t xml:space="preserve"> </w:t>
      </w:r>
    </w:p>
    <w:p w14:paraId="4BF54B4B" w14:textId="77777777" w:rsidR="00A87596" w:rsidRPr="00E63420" w:rsidRDefault="00A87596" w:rsidP="00A87596">
      <w:pPr>
        <w:pStyle w:val="TH"/>
      </w:pPr>
      <w:r>
        <w:object w:dxaOrig="23431" w:dyaOrig="9960" w14:anchorId="39A90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04.6pt" o:ole="">
            <v:imagedata r:id="rId14" o:title=""/>
          </v:shape>
          <o:OLEObject Type="Embed" ProgID="Visio.Drawing.15" ShapeID="_x0000_i1025" DrawAspect="Content" ObjectID="_1632670815" r:id="rId15"/>
        </w:object>
      </w:r>
    </w:p>
    <w:p w14:paraId="005935A0" w14:textId="77777777" w:rsidR="00A87596" w:rsidRDefault="00A87596" w:rsidP="00A87596">
      <w:pPr>
        <w:pStyle w:val="TF"/>
      </w:pPr>
      <w:r w:rsidRPr="00E63420">
        <w:t xml:space="preserve">Figure 4.2.1-1: </w:t>
      </w:r>
      <w:r>
        <w:t>5G Media Downlink Streaming within 5G System</w:t>
      </w:r>
    </w:p>
    <w:p w14:paraId="796AF737" w14:textId="77777777" w:rsidR="00A87596" w:rsidRDefault="00A87596" w:rsidP="00A87596">
      <w:pPr>
        <w:pStyle w:val="NO"/>
      </w:pPr>
      <w:r w:rsidRPr="00E63420">
        <w:t xml:space="preserve">NOTE: 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179AECC0" w14:textId="77777777" w:rsidR="00A87596" w:rsidRPr="00E63420" w:rsidRDefault="00A87596" w:rsidP="00A87596">
      <w:r w:rsidRPr="00E63420">
        <w:t>Th</w:t>
      </w:r>
      <w:r>
        <w:t>e</w:t>
      </w:r>
      <w:r w:rsidRPr="00E63420">
        <w:t xml:space="preserve"> architecture </w:t>
      </w:r>
      <w:r>
        <w:t xml:space="preserve">in Figure 4.2.1-2 </w:t>
      </w:r>
      <w:r w:rsidRPr="00E63420">
        <w:t xml:space="preserve">represents the media architecture connecting UE internal functions and related </w:t>
      </w:r>
      <w:r>
        <w:t>network</w:t>
      </w:r>
      <w:r w:rsidRPr="00E63420">
        <w:t xml:space="preserve"> functions.</w:t>
      </w:r>
    </w:p>
    <w:p w14:paraId="2D7935AD" w14:textId="77777777" w:rsidR="00A87596" w:rsidRDefault="00A87596" w:rsidP="00A87596">
      <w:pPr>
        <w:pStyle w:val="TH"/>
      </w:pPr>
      <w:r>
        <w:object w:dxaOrig="23581" w:dyaOrig="10033" w14:anchorId="138024E2">
          <v:shape id="_x0000_i1026" type="#_x0000_t75" style="width:481.2pt;height:204.6pt" o:ole="">
            <v:imagedata r:id="rId16" o:title=""/>
          </v:shape>
          <o:OLEObject Type="Embed" ProgID="Visio.Drawing.15" ShapeID="_x0000_i1026" DrawAspect="Content" ObjectID="_1632670816" r:id="rId17"/>
        </w:object>
      </w:r>
    </w:p>
    <w:p w14:paraId="2C451F1C" w14:textId="77777777" w:rsidR="00A87596" w:rsidRDefault="00A87596" w:rsidP="00A87596">
      <w:pPr>
        <w:pStyle w:val="TF"/>
      </w:pPr>
      <w:r w:rsidRPr="00E63420">
        <w:t>Figure 4.2.1-</w:t>
      </w:r>
      <w:r>
        <w:t>2</w:t>
      </w:r>
      <w:r w:rsidRPr="00E63420">
        <w:t>: Media Architecture for unicast media downlink streaming</w:t>
      </w:r>
    </w:p>
    <w:p w14:paraId="72C73F6C" w14:textId="77777777" w:rsidR="00A87596" w:rsidRPr="00E63420" w:rsidRDefault="00A87596" w:rsidP="00A87596">
      <w:pPr>
        <w:pStyle w:val="NO"/>
      </w:pPr>
      <w:r w:rsidRPr="00E63420">
        <w:t xml:space="preserve">NOTE 1: The functions indicated by the yellow filled boxes are in scope of stage 3 for 5GMS. </w:t>
      </w:r>
      <w:r>
        <w:t xml:space="preserve">The functions indicated by the grey boxes are defined in 5GS. </w:t>
      </w:r>
      <w:r w:rsidRPr="00E63420">
        <w:t xml:space="preserve">The interfaces indicated by </w:t>
      </w:r>
      <w:r>
        <w:t xml:space="preserve">solid </w:t>
      </w:r>
      <w:r w:rsidRPr="00E63420">
        <w:t xml:space="preserve">lines are in scope of stage 3 for 5GMS. The interfaces indicated by </w:t>
      </w:r>
      <w:r>
        <w:t xml:space="preserve">dashed </w:t>
      </w:r>
      <w:r w:rsidRPr="00E63420">
        <w:t>lines are</w:t>
      </w:r>
      <w:r>
        <w:t xml:space="preserve"> defined in 5GS.</w:t>
      </w:r>
      <w:r w:rsidRPr="00E63420">
        <w:t xml:space="preserve"> </w:t>
      </w:r>
      <w:r>
        <w:t>The interfaces indicated by dotted lines are neither in scope of 5GS nor 5</w:t>
      </w:r>
      <w:proofErr w:type="gramStart"/>
      <w:r>
        <w:t xml:space="preserve">GMS </w:t>
      </w:r>
      <w:r w:rsidRPr="00E63420">
        <w:t>,</w:t>
      </w:r>
      <w:proofErr w:type="gramEnd"/>
      <w:r w:rsidRPr="00E63420">
        <w:t xml:space="preserve"> but are considered as part of informative call flows. </w:t>
      </w:r>
    </w:p>
    <w:p w14:paraId="60D912A9" w14:textId="77777777" w:rsidR="00A87596" w:rsidRPr="00E63420" w:rsidRDefault="00A87596" w:rsidP="00A87596">
      <w:pPr>
        <w:pStyle w:val="NO"/>
      </w:pPr>
      <w:r w:rsidRPr="00E63420">
        <w:t>NOTE 2:</w:t>
      </w:r>
      <w:r>
        <w:tab/>
      </w:r>
      <w:r w:rsidRPr="00E63420">
        <w:t xml:space="preserve">Red ovals indicate API provider functions. </w:t>
      </w:r>
    </w:p>
    <w:p w14:paraId="02ADC420" w14:textId="77777777" w:rsidR="00A87596" w:rsidRDefault="00A87596" w:rsidP="00A87596">
      <w:pPr>
        <w:pStyle w:val="NO"/>
      </w:pPr>
      <w:r w:rsidRPr="00E63420">
        <w:t>NOTE 3:</w:t>
      </w:r>
      <w:r w:rsidRPr="00E63420">
        <w:tab/>
        <w:t>The Media AF may also interact with the NEF for NEF-enabled API access. However, within Release 16, only interactions with the Policy and Charging Function (PCF) are considered in 5GMS specifications.</w:t>
      </w:r>
    </w:p>
    <w:p w14:paraId="5F49B439" w14:textId="77777777" w:rsidR="00A87596" w:rsidRDefault="00A87596" w:rsidP="00A87596">
      <w:pPr>
        <w:pStyle w:val="NO"/>
      </w:pPr>
      <w:r w:rsidRPr="00E63420">
        <w:t xml:space="preserve">NOTE </w:t>
      </w:r>
      <w:r>
        <w:t>4</w:t>
      </w:r>
      <w:r w:rsidRPr="00E63420">
        <w:t>:</w:t>
      </w:r>
      <w:r w:rsidRPr="00E63420">
        <w:tab/>
      </w:r>
      <w:r>
        <w:t>Some information might also be exchanged via the OAM, although the OAM is not explicitly shown in the architecture.</w:t>
      </w:r>
    </w:p>
    <w:p w14:paraId="2993DC2E" w14:textId="77777777" w:rsidR="00A87596" w:rsidRPr="00E63420" w:rsidRDefault="00A87596" w:rsidP="00A87596">
      <w:r w:rsidRPr="00E63420">
        <w:t>The following functions are defined:</w:t>
      </w:r>
    </w:p>
    <w:p w14:paraId="2872A9A7" w14:textId="77777777" w:rsidR="00A87596" w:rsidRDefault="00A87596" w:rsidP="00A87596">
      <w:pPr>
        <w:pStyle w:val="B1"/>
      </w:pPr>
      <w:r>
        <w:lastRenderedPageBreak/>
        <w:t>-</w:t>
      </w:r>
      <w:r>
        <w:tab/>
      </w:r>
      <w:r w:rsidRPr="00E63420">
        <w:t xml:space="preserve">5G Media </w:t>
      </w:r>
      <w:r>
        <w:t>Streaming Client</w:t>
      </w:r>
      <w:r w:rsidRPr="00E63420">
        <w:t xml:space="preserve"> (</w:t>
      </w:r>
      <w:r>
        <w:t>5GMS Client</w:t>
      </w:r>
      <w:r w:rsidRPr="00E63420">
        <w:t xml:space="preserve">) on UE: Receiver of </w:t>
      </w:r>
      <w:r>
        <w:t xml:space="preserve">5GMS </w:t>
      </w:r>
      <w:r w:rsidRPr="00E63420">
        <w:t xml:space="preserve">downlink media streaming service that and may be accessed through well-defined interfaces/APIs. </w:t>
      </w:r>
    </w:p>
    <w:p w14:paraId="51E33672" w14:textId="77777777" w:rsidR="00A87596" w:rsidRDefault="00A87596" w:rsidP="00A87596">
      <w:pPr>
        <w:pStyle w:val="B1"/>
      </w:pPr>
      <w:r>
        <w:t>-</w:t>
      </w:r>
      <w:r>
        <w:tab/>
        <w:t>The 5GMS Client contains two sub-functions</w:t>
      </w:r>
    </w:p>
    <w:p w14:paraId="14AC97E5" w14:textId="77777777" w:rsidR="00A87596" w:rsidRDefault="00A87596" w:rsidP="00A87596">
      <w:pPr>
        <w:pStyle w:val="B2"/>
      </w:pPr>
      <w:r>
        <w:t>-</w:t>
      </w:r>
      <w:r>
        <w:tab/>
        <w:t>Media Session Handler: A function on the UE that communicates with the Media AF in order to establish, control and support the delivery of a media session. The Media Session Handler exposes APIs that can be used by the 5GMS Aware Application.</w:t>
      </w:r>
    </w:p>
    <w:p w14:paraId="3C4BF5EC" w14:textId="77777777" w:rsidR="00A87596" w:rsidRPr="00E63420" w:rsidRDefault="00A87596" w:rsidP="00A87596">
      <w:pPr>
        <w:pStyle w:val="B2"/>
      </w:pPr>
      <w:r>
        <w:t>-</w:t>
      </w:r>
      <w:r>
        <w:tab/>
        <w:t>Media Player: A function on the UE that communicates with the Media AS in order to stream the media content and provides a service to the 5GMS Aware Application for Media Playback.</w:t>
      </w:r>
    </w:p>
    <w:p w14:paraId="49262E62" w14:textId="77777777" w:rsidR="00A87596" w:rsidRPr="00E63420" w:rsidRDefault="00A87596" w:rsidP="00A87596">
      <w:pPr>
        <w:pStyle w:val="B1"/>
      </w:pPr>
      <w:r w:rsidRPr="00E63420">
        <w:t>-</w:t>
      </w:r>
      <w:r w:rsidRPr="00E63420">
        <w:tab/>
      </w:r>
      <w:r>
        <w:t>5GMS Aware Application</w:t>
      </w:r>
      <w:r w:rsidRPr="00E63420">
        <w:t>: The 5G</w:t>
      </w:r>
      <w:r>
        <w:t>MS</w:t>
      </w:r>
      <w:r w:rsidRPr="00E63420">
        <w:t xml:space="preserve"> </w:t>
      </w:r>
      <w:r>
        <w:t xml:space="preserve">Client </w:t>
      </w:r>
      <w:r w:rsidRPr="00E63420">
        <w:t xml:space="preserve">is typically controlled by </w:t>
      </w:r>
      <w:r>
        <w:t>an external media application</w:t>
      </w:r>
      <w:r w:rsidRPr="00E63420">
        <w:t xml:space="preserve">, </w:t>
      </w:r>
      <w:r>
        <w:t>e.g.</w:t>
      </w:r>
      <w:r w:rsidRPr="00E63420">
        <w:t xml:space="preserve"> an App, which implements external application or content service provider specific logic. The </w:t>
      </w:r>
      <w:r>
        <w:t xml:space="preserve">5GMS Aware Application </w:t>
      </w:r>
      <w:r w:rsidRPr="00E63420">
        <w:t>is not defined within 5G Media Streaming specifications</w:t>
      </w:r>
      <w:r>
        <w:t>, but the function makes use of 5GMS Client and network functions using interfaces and APIs defined in 5GMS</w:t>
      </w:r>
      <w:r w:rsidRPr="00E63420">
        <w:t xml:space="preserve">. </w:t>
      </w:r>
    </w:p>
    <w:p w14:paraId="58CE42A9" w14:textId="77777777" w:rsidR="00A87596" w:rsidRPr="00E63420" w:rsidRDefault="00A87596" w:rsidP="00A87596">
      <w:pPr>
        <w:pStyle w:val="B1"/>
      </w:pPr>
      <w:r w:rsidRPr="00E63420">
        <w:t>-</w:t>
      </w:r>
      <w:r>
        <w:tab/>
      </w:r>
      <w:r w:rsidRPr="00E63420">
        <w:t>Media AS: An Application Server which hosts 5G media functions. Note that there may be different realizations of Media AS</w:t>
      </w:r>
      <w:r>
        <w:t>'</w:t>
      </w:r>
      <w:r w:rsidRPr="00E63420">
        <w:t>s</w:t>
      </w:r>
      <w:r>
        <w:t>, for example a CDN</w:t>
      </w:r>
      <w:r w:rsidRPr="00E63420">
        <w:t>.</w:t>
      </w:r>
    </w:p>
    <w:p w14:paraId="7BE03E29" w14:textId="77777777" w:rsidR="00A87596" w:rsidRPr="00E63420" w:rsidRDefault="00A87596" w:rsidP="00A87596">
      <w:pPr>
        <w:pStyle w:val="B1"/>
      </w:pPr>
      <w:r w:rsidRPr="00E63420">
        <w:t>-</w:t>
      </w:r>
      <w:r w:rsidRPr="00E63420">
        <w:tab/>
      </w:r>
      <w:r>
        <w:t>5GMS Application Provider</w:t>
      </w:r>
      <w:r w:rsidRPr="00E63420">
        <w:t xml:space="preserve">: External application or content specific media functionality, </w:t>
      </w:r>
      <w:r>
        <w:t>e.g.</w:t>
      </w:r>
      <w:r w:rsidRPr="00E63420">
        <w:t>, media creation, encoding and formatting</w:t>
      </w:r>
      <w:r>
        <w:t xml:space="preserve"> that uses 5GMS to stream media to 5GMS Aware applications</w:t>
      </w:r>
      <w:r w:rsidRPr="00E63420">
        <w:t xml:space="preserve">. </w:t>
      </w:r>
    </w:p>
    <w:p w14:paraId="64BD92E5" w14:textId="77777777" w:rsidR="00A87596" w:rsidRPr="00E63420" w:rsidRDefault="00A87596" w:rsidP="00A87596">
      <w:pPr>
        <w:pStyle w:val="B1"/>
      </w:pPr>
      <w:r w:rsidRPr="00E63420">
        <w:t>-</w:t>
      </w:r>
      <w:r w:rsidRPr="00E63420">
        <w:tab/>
        <w:t xml:space="preserve">Media AF: provides various control functions to </w:t>
      </w:r>
      <w:r>
        <w:t>the Media Session Handler</w:t>
      </w:r>
      <w:r w:rsidRPr="00E63420">
        <w:t xml:space="preserve"> on the UE and/or to </w:t>
      </w:r>
      <w:r>
        <w:t>5GMS Application Provider</w:t>
      </w:r>
      <w:r w:rsidRPr="00E63420">
        <w:t>. It may relay or initiate a request for different Policy or Charging Function (PCF) treatment or interact with other network functions.</w:t>
      </w:r>
    </w:p>
    <w:p w14:paraId="57B93986" w14:textId="77777777" w:rsidR="00A87596" w:rsidRDefault="00A87596" w:rsidP="00A87596">
      <w:pPr>
        <w:pStyle w:val="NO"/>
      </w:pPr>
      <w:r w:rsidRPr="00FF51AC">
        <w:t>NOTE</w:t>
      </w:r>
      <w:r>
        <w:t xml:space="preserve"> 5</w:t>
      </w:r>
      <w:r w:rsidRPr="00FF51AC">
        <w:t>:</w:t>
      </w:r>
      <w:r>
        <w:tab/>
      </w:r>
      <w:r w:rsidRPr="00FF51AC">
        <w:t>There ma</w:t>
      </w:r>
      <w:r w:rsidRPr="00E63420">
        <w:t>y be multiple Media AFs residing within the Trusted Media Functions entity each exposing one or more APIs.</w:t>
      </w:r>
    </w:p>
    <w:p w14:paraId="77E0BDD1" w14:textId="77777777" w:rsidR="00A87596" w:rsidRPr="00E63420" w:rsidRDefault="00A87596" w:rsidP="00A87596">
      <w:pPr>
        <w:keepNext/>
      </w:pPr>
      <w:r>
        <w:t>The following interfaces are defined for 5G Media Streaming</w:t>
      </w:r>
      <w:r w:rsidRPr="00E63420">
        <w:t>:</w:t>
      </w:r>
    </w:p>
    <w:p w14:paraId="03DEE999" w14:textId="77777777" w:rsidR="00A87596" w:rsidRPr="00E63420" w:rsidRDefault="00A87596" w:rsidP="00A87596">
      <w:pPr>
        <w:pStyle w:val="B1"/>
      </w:pPr>
      <w:r>
        <w:t>-</w:t>
      </w:r>
      <w:r>
        <w:tab/>
      </w:r>
      <w:r w:rsidRPr="00DC4791">
        <w:t>M1d</w:t>
      </w:r>
      <w:r>
        <w:t xml:space="preserve"> (5GMS Provisioning API): External API, exposed by the Media AF to provision the usage of the 5G Media Streaming System and to obtain feedback.</w:t>
      </w:r>
    </w:p>
    <w:p w14:paraId="19B45100" w14:textId="77777777" w:rsidR="00A87596" w:rsidRPr="00E63420" w:rsidRDefault="00A87596" w:rsidP="00A87596">
      <w:pPr>
        <w:pStyle w:val="B1"/>
      </w:pPr>
      <w:r>
        <w:t>-</w:t>
      </w:r>
      <w:r>
        <w:tab/>
      </w:r>
      <w:r w:rsidRPr="00DC4791">
        <w:t>M2d</w:t>
      </w:r>
      <w:r>
        <w:t xml:space="preserve"> (5GMS Ingest API): Optional External API exposed by the Media AS used when the Media AS in the trusted DN is selected to host content for the streaming service. </w:t>
      </w:r>
    </w:p>
    <w:p w14:paraId="35942C3E" w14:textId="77777777" w:rsidR="00A87596" w:rsidRDefault="00A87596" w:rsidP="00A87596">
      <w:pPr>
        <w:pStyle w:val="B1"/>
      </w:pPr>
      <w:r>
        <w:t>-</w:t>
      </w:r>
      <w:r>
        <w:tab/>
      </w:r>
      <w:r w:rsidRPr="00DC4791">
        <w:t>M3d</w:t>
      </w:r>
      <w:r>
        <w:t>: (Internal and NOT SPECIFIED): Internal API used to exchange information for content hosting on a Media AS within the trusted DN.</w:t>
      </w:r>
    </w:p>
    <w:p w14:paraId="107205B1" w14:textId="77777777" w:rsidR="00A87596" w:rsidRDefault="00A87596" w:rsidP="00A87596">
      <w:pPr>
        <w:pStyle w:val="B1"/>
      </w:pPr>
      <w:r>
        <w:t>-</w:t>
      </w:r>
      <w:r>
        <w:tab/>
        <w:t>M4d (</w:t>
      </w:r>
      <w:r w:rsidRPr="00E63420">
        <w:t xml:space="preserve">Media </w:t>
      </w:r>
      <w:r>
        <w:t>Streaming</w:t>
      </w:r>
      <w:r w:rsidRPr="00E63420">
        <w:t xml:space="preserve"> APIs</w:t>
      </w:r>
      <w:r>
        <w:t>)</w:t>
      </w:r>
      <w:r w:rsidRPr="00E63420">
        <w:t>: APIs exposed by a Media AS</w:t>
      </w:r>
      <w:r>
        <w:t xml:space="preserve"> to the Media Player to stream media content</w:t>
      </w:r>
      <w:r w:rsidRPr="00E63420">
        <w:t>.</w:t>
      </w:r>
      <w:r>
        <w:t xml:space="preserve">  </w:t>
      </w:r>
    </w:p>
    <w:p w14:paraId="01510F80" w14:textId="77777777" w:rsidR="00A87596" w:rsidRDefault="00A87596" w:rsidP="00A87596">
      <w:pPr>
        <w:pStyle w:val="B1"/>
      </w:pPr>
      <w:r>
        <w:t>-</w:t>
      </w:r>
      <w:r>
        <w:tab/>
        <w:t>M5d (</w:t>
      </w:r>
      <w:r w:rsidRPr="00E63420">
        <w:t xml:space="preserve">Media </w:t>
      </w:r>
      <w:r>
        <w:t>Session</w:t>
      </w:r>
      <w:r w:rsidRPr="00E63420">
        <w:t xml:space="preserve"> </w:t>
      </w:r>
      <w:r>
        <w:t>Handling</w:t>
      </w:r>
      <w:r w:rsidRPr="00E63420">
        <w:t xml:space="preserve"> API</w:t>
      </w:r>
      <w:r>
        <w:t>)</w:t>
      </w:r>
      <w:r w:rsidRPr="00E63420">
        <w:t>: APIs exposed by a Media AF</w:t>
      </w:r>
      <w:r>
        <w:t xml:space="preserve"> to the Media Session Handler</w:t>
      </w:r>
      <w:r w:rsidRPr="00E63420">
        <w:t xml:space="preserve"> </w:t>
      </w:r>
      <w:r>
        <w:t xml:space="preserve">for media session handling, control and assistance </w:t>
      </w:r>
      <w:r w:rsidRPr="00E63420">
        <w:t>that also include appropriate security mechanisms e.g. authorization and authentication.</w:t>
      </w:r>
    </w:p>
    <w:p w14:paraId="1DCC5DD2" w14:textId="77777777" w:rsidR="00A87596" w:rsidRDefault="00A87596" w:rsidP="00A87596">
      <w:pPr>
        <w:pStyle w:val="B1"/>
      </w:pPr>
      <w:r>
        <w:t>-</w:t>
      </w:r>
      <w:r>
        <w:tab/>
        <w:t>M6d (UE</w:t>
      </w:r>
      <w:r w:rsidRPr="00E63420">
        <w:t xml:space="preserve"> </w:t>
      </w:r>
      <w:r>
        <w:t>Media Session Handling</w:t>
      </w:r>
      <w:r w:rsidRPr="00E63420">
        <w:t xml:space="preserve"> APIs</w:t>
      </w:r>
      <w:r>
        <w:t>)</w:t>
      </w:r>
      <w:r w:rsidRPr="00E63420">
        <w:t xml:space="preserve">: APIs exposed by a Media </w:t>
      </w:r>
      <w:r>
        <w:t>Session Handler to the 5GMS Aware Application to make use of 5GMS functions.</w:t>
      </w:r>
    </w:p>
    <w:p w14:paraId="4437FD3C" w14:textId="77777777" w:rsidR="00A87596" w:rsidRDefault="00A87596" w:rsidP="00A87596">
      <w:pPr>
        <w:pStyle w:val="B1"/>
      </w:pPr>
      <w:r>
        <w:t>-</w:t>
      </w:r>
      <w:r>
        <w:tab/>
        <w:t xml:space="preserve">M7d (UE Media Player </w:t>
      </w:r>
      <w:r w:rsidRPr="00E63420">
        <w:t>APIs</w:t>
      </w:r>
      <w:r>
        <w:t>)</w:t>
      </w:r>
      <w:r w:rsidRPr="00E63420">
        <w:t xml:space="preserve">: APIs exposed by a </w:t>
      </w:r>
      <w:r>
        <w:t>Media Player to the 5GMS Aware Application and Media Session Handler to make use of the Media Player.</w:t>
      </w:r>
    </w:p>
    <w:p w14:paraId="32FAB1C4" w14:textId="77777777" w:rsidR="00A87596" w:rsidRDefault="00A87596" w:rsidP="00A87596">
      <w:pPr>
        <w:pStyle w:val="B1"/>
      </w:pPr>
      <w:r>
        <w:t>-</w:t>
      </w:r>
      <w:r>
        <w:tab/>
      </w:r>
      <w:r w:rsidRPr="00DC4791">
        <w:t>M8d</w:t>
      </w:r>
      <w:r>
        <w:t>: (EXTERNAL and NOT SPECIFIED): unspecified application interface, which is used for information exchange between the 5GMS Aware application and the 5GMS Application Provider, for example to provide service access information to the application.</w:t>
      </w:r>
    </w:p>
    <w:p w14:paraId="56826898" w14:textId="77777777" w:rsidR="00A87596" w:rsidRPr="00E63420" w:rsidRDefault="00A87596" w:rsidP="00A87596">
      <w:pPr>
        <w:pStyle w:val="NO"/>
      </w:pPr>
      <w:r w:rsidRPr="00E63420">
        <w:t>NOTE</w:t>
      </w:r>
      <w:r>
        <w:t xml:space="preserve"> 6</w:t>
      </w:r>
      <w:r w:rsidRPr="00E63420">
        <w:t>:</w:t>
      </w:r>
      <w:r>
        <w:tab/>
      </w:r>
      <w:r w:rsidRPr="00E63420">
        <w:t>Non-Standalone, Roaming, Non-3GPP Access and EPC-5GC interworking aspects are FFS.</w:t>
      </w:r>
    </w:p>
    <w:p w14:paraId="63F3787E" w14:textId="77777777" w:rsidR="00A87596" w:rsidRDefault="00A87596" w:rsidP="00A87596">
      <w:r w:rsidRPr="00E63420">
        <w:t>The following subfunctions are identified as a part of a more detailed breakdown of the Trusted Media Functions for stage 3 specifications:</w:t>
      </w:r>
    </w:p>
    <w:p w14:paraId="0E625B7C" w14:textId="77777777" w:rsidR="00A87596" w:rsidRPr="00E63420" w:rsidRDefault="00A87596" w:rsidP="00A87596">
      <w:pPr>
        <w:pStyle w:val="B1"/>
      </w:pPr>
      <w:r w:rsidRPr="00E63420">
        <w:t>-</w:t>
      </w:r>
      <w:r w:rsidRPr="00E63420">
        <w:tab/>
        <w:t xml:space="preserve">Session Management </w:t>
      </w:r>
      <w:r>
        <w:t>Function</w:t>
      </w:r>
    </w:p>
    <w:p w14:paraId="6E5C5220" w14:textId="77777777" w:rsidR="00A87596" w:rsidRDefault="00A87596" w:rsidP="00A87596">
      <w:pPr>
        <w:pStyle w:val="B1"/>
      </w:pPr>
      <w:r w:rsidRPr="00E63420">
        <w:t>-</w:t>
      </w:r>
      <w:r w:rsidRPr="00E63420">
        <w:tab/>
        <w:t xml:space="preserve">Metrics </w:t>
      </w:r>
      <w:r>
        <w:t>Function</w:t>
      </w:r>
    </w:p>
    <w:p w14:paraId="66C78AA9" w14:textId="77777777" w:rsidR="00A87596" w:rsidRDefault="00A87596" w:rsidP="00A87596">
      <w:pPr>
        <w:pStyle w:val="B1"/>
      </w:pPr>
      <w:r>
        <w:lastRenderedPageBreak/>
        <w:t>-</w:t>
      </w:r>
      <w:r>
        <w:tab/>
        <w:t>Consumption Reporting Function</w:t>
      </w:r>
    </w:p>
    <w:p w14:paraId="101F6B1C" w14:textId="77777777" w:rsidR="00A87596" w:rsidRDefault="00A87596" w:rsidP="00A87596">
      <w:pPr>
        <w:pStyle w:val="FP"/>
      </w:pPr>
    </w:p>
    <w:p w14:paraId="205CD25D" w14:textId="77777777" w:rsidR="00A87596" w:rsidRPr="00E63420" w:rsidRDefault="00A87596" w:rsidP="00A87596">
      <w:r w:rsidRPr="00E63420">
        <w:t>The following subfunctions are identified as a part of a more detailed breakdown of the Media</w:t>
      </w:r>
      <w:r>
        <w:t xml:space="preserve"> AS </w:t>
      </w:r>
      <w:r w:rsidRPr="00E63420">
        <w:t>for stage 3 specifications:</w:t>
      </w:r>
    </w:p>
    <w:p w14:paraId="23FEEE50" w14:textId="77777777" w:rsidR="00A87596" w:rsidRPr="00E63420" w:rsidRDefault="00A87596" w:rsidP="00A87596">
      <w:pPr>
        <w:pStyle w:val="B1"/>
      </w:pPr>
      <w:r w:rsidRPr="00E63420">
        <w:t>-</w:t>
      </w:r>
      <w:r w:rsidRPr="00E63420">
        <w:tab/>
        <w:t xml:space="preserve">Adaptive Bit Rate (ABR) Encoder, Encryption and </w:t>
      </w:r>
      <w:proofErr w:type="spellStart"/>
      <w:r w:rsidRPr="00E63420">
        <w:t>Encapsulator</w:t>
      </w:r>
      <w:proofErr w:type="spellEnd"/>
    </w:p>
    <w:p w14:paraId="06093334" w14:textId="77777777" w:rsidR="00A87596" w:rsidRPr="00E63420" w:rsidRDefault="00A87596" w:rsidP="00A87596">
      <w:pPr>
        <w:pStyle w:val="B1"/>
      </w:pPr>
      <w:r w:rsidRPr="00E63420">
        <w:t>-</w:t>
      </w:r>
      <w:r w:rsidRPr="00E63420">
        <w:tab/>
        <w:t>Manifest (</w:t>
      </w:r>
      <w:r>
        <w:t>e.g.</w:t>
      </w:r>
      <w:r w:rsidRPr="00E63420">
        <w:t xml:space="preserve"> MPD) Generator and Segment (</w:t>
      </w:r>
      <w:r>
        <w:t>e.g.</w:t>
      </w:r>
      <w:r w:rsidRPr="00E63420">
        <w:t xml:space="preserve"> DASH) Packager</w:t>
      </w:r>
    </w:p>
    <w:p w14:paraId="29FE17F3" w14:textId="77777777" w:rsidR="00A87596" w:rsidRPr="00E63420" w:rsidRDefault="00A87596" w:rsidP="00A87596">
      <w:pPr>
        <w:pStyle w:val="B1"/>
      </w:pPr>
      <w:r w:rsidRPr="00E63420">
        <w:t>-</w:t>
      </w:r>
      <w:r w:rsidRPr="00E63420">
        <w:tab/>
        <w:t>Origin Server</w:t>
      </w:r>
    </w:p>
    <w:p w14:paraId="13E998C0" w14:textId="77777777" w:rsidR="00A87596" w:rsidRPr="00E63420" w:rsidRDefault="00A87596" w:rsidP="00A87596">
      <w:pPr>
        <w:pStyle w:val="B1"/>
      </w:pPr>
      <w:r w:rsidRPr="00E63420">
        <w:t>-</w:t>
      </w:r>
      <w:r w:rsidRPr="00E63420">
        <w:tab/>
        <w:t>CDN Server (</w:t>
      </w:r>
      <w:r>
        <w:t>e.g.</w:t>
      </w:r>
      <w:r w:rsidRPr="00E63420">
        <w:t xml:space="preserve"> Edge Servers) </w:t>
      </w:r>
    </w:p>
    <w:p w14:paraId="0395BE91" w14:textId="77777777" w:rsidR="00A87596" w:rsidRPr="00E63420" w:rsidRDefault="00A87596" w:rsidP="00A87596">
      <w:pPr>
        <w:pStyle w:val="B1"/>
      </w:pPr>
      <w:r w:rsidRPr="00E63420">
        <w:t>-</w:t>
      </w:r>
      <w:r w:rsidRPr="00E63420">
        <w:tab/>
        <w:t>DRM Server (</w:t>
      </w:r>
      <w:r>
        <w:t>e.g.</w:t>
      </w:r>
      <w:r w:rsidRPr="00E63420">
        <w:t xml:space="preserve"> DRM License Server) </w:t>
      </w:r>
    </w:p>
    <w:p w14:paraId="22BC78B9" w14:textId="77777777" w:rsidR="00A87596" w:rsidRPr="00E63420" w:rsidRDefault="00A87596" w:rsidP="00A87596">
      <w:pPr>
        <w:pStyle w:val="B1"/>
      </w:pPr>
      <w:r w:rsidRPr="00E63420">
        <w:t>-</w:t>
      </w:r>
      <w:r w:rsidRPr="00E63420">
        <w:tab/>
        <w:t>Service Directory</w:t>
      </w:r>
    </w:p>
    <w:p w14:paraId="337025F4" w14:textId="77777777" w:rsidR="00A87596" w:rsidRPr="00E63420" w:rsidRDefault="00A87596" w:rsidP="00A87596">
      <w:pPr>
        <w:pStyle w:val="B1"/>
      </w:pPr>
      <w:r w:rsidRPr="00E63420">
        <w:t>-</w:t>
      </w:r>
      <w:r w:rsidRPr="00E63420">
        <w:tab/>
        <w:t>Content Guide Server</w:t>
      </w:r>
    </w:p>
    <w:p w14:paraId="706CC5D3" w14:textId="77777777" w:rsidR="00A87596" w:rsidRPr="00E63420" w:rsidRDefault="00A87596" w:rsidP="00A87596">
      <w:pPr>
        <w:pStyle w:val="B1"/>
      </w:pPr>
      <w:r w:rsidRPr="00E63420">
        <w:t>-</w:t>
      </w:r>
      <w:r w:rsidRPr="00E63420">
        <w:tab/>
        <w:t>Replacement content server (e.g. Ad content server)</w:t>
      </w:r>
    </w:p>
    <w:p w14:paraId="17EE14BC" w14:textId="77777777" w:rsidR="00A87596" w:rsidRPr="00DC4791" w:rsidRDefault="00A87596" w:rsidP="00A87596">
      <w:pPr>
        <w:pStyle w:val="B1"/>
        <w:rPr>
          <w:lang w:val="fr-FR"/>
        </w:rPr>
      </w:pPr>
      <w:r w:rsidRPr="00DC4791">
        <w:rPr>
          <w:lang w:val="fr-FR"/>
        </w:rPr>
        <w:t>-</w:t>
      </w:r>
      <w:r w:rsidRPr="00DC4791">
        <w:rPr>
          <w:lang w:val="fr-FR"/>
        </w:rPr>
        <w:tab/>
      </w:r>
      <w:proofErr w:type="spellStart"/>
      <w:r w:rsidRPr="00DC4791">
        <w:rPr>
          <w:lang w:val="fr-FR"/>
        </w:rPr>
        <w:t>Manifest</w:t>
      </w:r>
      <w:proofErr w:type="spellEnd"/>
      <w:r w:rsidRPr="00DC4791">
        <w:rPr>
          <w:lang w:val="fr-FR"/>
        </w:rPr>
        <w:t xml:space="preserve"> Proxy, i.e. MPD modification server</w:t>
      </w:r>
    </w:p>
    <w:p w14:paraId="239E2520" w14:textId="77777777" w:rsidR="00A87596" w:rsidRPr="00E63420" w:rsidRDefault="00A87596" w:rsidP="00A87596">
      <w:pPr>
        <w:pStyle w:val="B1"/>
      </w:pPr>
      <w:r w:rsidRPr="00E63420">
        <w:t>-</w:t>
      </w:r>
      <w:r w:rsidRPr="00E63420">
        <w:tab/>
        <w:t>App Server</w:t>
      </w:r>
    </w:p>
    <w:p w14:paraId="0502F247" w14:textId="77777777" w:rsidR="00A87596" w:rsidRDefault="00A87596" w:rsidP="00A87596">
      <w:pPr>
        <w:pStyle w:val="B1"/>
      </w:pPr>
      <w:r w:rsidRPr="00E63420">
        <w:t>-</w:t>
      </w:r>
      <w:r w:rsidRPr="00E63420">
        <w:tab/>
        <w:t>Session Management Server</w:t>
      </w:r>
    </w:p>
    <w:p w14:paraId="5D15435E" w14:textId="77777777" w:rsidR="00A87596" w:rsidRDefault="00A87596" w:rsidP="00A87596">
      <w:pPr>
        <w:pStyle w:val="FP"/>
      </w:pPr>
    </w:p>
    <w:p w14:paraId="13C6421F" w14:textId="77777777" w:rsidR="00A87596" w:rsidRDefault="00A87596" w:rsidP="00A87596">
      <w:r w:rsidRPr="00E63420">
        <w:t xml:space="preserve">The following subfunctions are identified as more detailed breakdown of the </w:t>
      </w:r>
      <w:r>
        <w:t>5G Media Session Handler</w:t>
      </w:r>
      <w:r w:rsidRPr="00E63420">
        <w:t>:</w:t>
      </w:r>
    </w:p>
    <w:p w14:paraId="37E351FD" w14:textId="77777777" w:rsidR="00A87596" w:rsidRDefault="00A87596" w:rsidP="00A87596">
      <w:pPr>
        <w:pStyle w:val="B1"/>
      </w:pPr>
      <w:r>
        <w:t>-</w:t>
      </w:r>
      <w:r>
        <w:tab/>
        <w:t>Media Session Controller</w:t>
      </w:r>
    </w:p>
    <w:p w14:paraId="26CD2FA1" w14:textId="77777777" w:rsidR="00A87596" w:rsidRDefault="00A87596" w:rsidP="00A87596">
      <w:pPr>
        <w:pStyle w:val="B1"/>
      </w:pPr>
      <w:r>
        <w:t>-</w:t>
      </w:r>
      <w:r>
        <w:tab/>
        <w:t>Metrics reporting</w:t>
      </w:r>
    </w:p>
    <w:p w14:paraId="28A8E95D" w14:textId="77777777" w:rsidR="00A87596" w:rsidRDefault="00A87596" w:rsidP="00A87596">
      <w:pPr>
        <w:pStyle w:val="B1"/>
      </w:pPr>
      <w:r>
        <w:t>-</w:t>
      </w:r>
      <w:r>
        <w:tab/>
        <w:t>Consumption reporting</w:t>
      </w:r>
    </w:p>
    <w:p w14:paraId="730D5F43" w14:textId="77777777" w:rsidR="00A87596" w:rsidRPr="00E63420" w:rsidRDefault="00A87596" w:rsidP="00A87596">
      <w:pPr>
        <w:pStyle w:val="B1"/>
      </w:pPr>
      <w:r>
        <w:t>-</w:t>
      </w:r>
      <w:r>
        <w:tab/>
        <w:t>Network Assistance</w:t>
      </w:r>
    </w:p>
    <w:p w14:paraId="630C7C4F" w14:textId="77777777" w:rsidR="00A87596" w:rsidRPr="00E63420" w:rsidRDefault="00A87596" w:rsidP="00A87596">
      <w:pPr>
        <w:pStyle w:val="FP"/>
      </w:pPr>
    </w:p>
    <w:p w14:paraId="7109BCFC" w14:textId="77777777" w:rsidR="00A87596" w:rsidRPr="00E63420" w:rsidRDefault="00A87596" w:rsidP="00A87596">
      <w:r w:rsidRPr="00E63420">
        <w:t xml:space="preserve">The following subfunctions are identified as more detailed breakdown of the UE-based Trusted Media </w:t>
      </w:r>
      <w:r>
        <w:t>5G Media Player</w:t>
      </w:r>
      <w:r w:rsidRPr="00E63420">
        <w:t>:</w:t>
      </w:r>
    </w:p>
    <w:p w14:paraId="1DA40B08" w14:textId="77777777" w:rsidR="00A87596" w:rsidRPr="00E63420" w:rsidRDefault="00A87596" w:rsidP="00A87596">
      <w:pPr>
        <w:pStyle w:val="B1"/>
      </w:pPr>
      <w:r w:rsidRPr="00E63420">
        <w:t>-</w:t>
      </w:r>
      <w:r w:rsidRPr="00E63420">
        <w:tab/>
      </w:r>
      <w:r>
        <w:t>Media</w:t>
      </w:r>
      <w:r w:rsidRPr="00E63420">
        <w:t xml:space="preserve"> access client</w:t>
      </w:r>
    </w:p>
    <w:p w14:paraId="3947F292" w14:textId="77777777" w:rsidR="00A87596" w:rsidRPr="00E63420" w:rsidRDefault="00A87596" w:rsidP="00A87596">
      <w:pPr>
        <w:pStyle w:val="B1"/>
      </w:pPr>
      <w:r w:rsidRPr="00E63420">
        <w:t>-</w:t>
      </w:r>
      <w:r w:rsidRPr="00E63420">
        <w:tab/>
        <w:t>Manifest and Segment Parser</w:t>
      </w:r>
    </w:p>
    <w:p w14:paraId="18319B84" w14:textId="77777777" w:rsidR="00A87596" w:rsidRPr="00E63420" w:rsidRDefault="00A87596" w:rsidP="00A87596">
      <w:pPr>
        <w:pStyle w:val="B1"/>
      </w:pPr>
      <w:r w:rsidRPr="00E63420">
        <w:t>-</w:t>
      </w:r>
      <w:r w:rsidRPr="00E63420">
        <w:tab/>
      </w:r>
      <w:proofErr w:type="spellStart"/>
      <w:r w:rsidRPr="00E63420">
        <w:t>Decryptor</w:t>
      </w:r>
      <w:proofErr w:type="spellEnd"/>
      <w:r w:rsidRPr="00E63420">
        <w:t xml:space="preserve"> and DRM client</w:t>
      </w:r>
    </w:p>
    <w:p w14:paraId="4227CD93" w14:textId="77777777" w:rsidR="00A87596" w:rsidRPr="00E63420" w:rsidRDefault="00A87596" w:rsidP="00A87596">
      <w:pPr>
        <w:pStyle w:val="B1"/>
      </w:pPr>
      <w:r w:rsidRPr="00E63420">
        <w:t>-</w:t>
      </w:r>
      <w:r w:rsidRPr="00E63420">
        <w:tab/>
        <w:t>Media Decoders for audio, video, media</w:t>
      </w:r>
    </w:p>
    <w:p w14:paraId="0C066A34" w14:textId="77777777" w:rsidR="00A87596" w:rsidRPr="00E63420" w:rsidRDefault="00A87596" w:rsidP="00A87596">
      <w:pPr>
        <w:pStyle w:val="B1"/>
      </w:pPr>
      <w:r w:rsidRPr="00E63420">
        <w:t>-</w:t>
      </w:r>
      <w:r w:rsidRPr="00E63420">
        <w:tab/>
        <w:t>Renderer (Display, GPU, Audio Rendering, etc.)</w:t>
      </w:r>
    </w:p>
    <w:p w14:paraId="6D2512A5" w14:textId="77777777" w:rsidR="00A87596" w:rsidRDefault="00A87596" w:rsidP="00A87596">
      <w:pPr>
        <w:pStyle w:val="B1"/>
      </w:pPr>
      <w:r w:rsidRPr="00E63420">
        <w:t>-</w:t>
      </w:r>
      <w:r w:rsidRPr="00E63420">
        <w:tab/>
        <w:t>Metrics Collector</w:t>
      </w:r>
    </w:p>
    <w:p w14:paraId="42494844" w14:textId="77777777" w:rsidR="00A87596" w:rsidRDefault="00A87596" w:rsidP="00A87596">
      <w:pPr>
        <w:pStyle w:val="FP"/>
      </w:pPr>
    </w:p>
    <w:p w14:paraId="10662A27" w14:textId="77777777" w:rsidR="00A87596" w:rsidRPr="00E63420" w:rsidRDefault="00A87596" w:rsidP="00A87596">
      <w:pPr>
        <w:pStyle w:val="Heading3"/>
      </w:pPr>
      <w:bookmarkStart w:id="29" w:name="_Toc19472388"/>
      <w:r w:rsidRPr="00E63420">
        <w:t>4.2.2</w:t>
      </w:r>
      <w:r w:rsidRPr="00E63420">
        <w:tab/>
        <w:t>UE Media Functions</w:t>
      </w:r>
      <w:bookmarkEnd w:id="29"/>
    </w:p>
    <w:p w14:paraId="3A6BDEA7" w14:textId="77777777" w:rsidR="00A87596" w:rsidRDefault="00A87596" w:rsidP="00A87596">
      <w:pPr>
        <w:tabs>
          <w:tab w:val="left" w:pos="2065"/>
        </w:tabs>
      </w:pPr>
      <w:r>
        <w:t>The UE may include many detailed subfunctions that can be used individually or controlled individually by the 5GMS-Aware application. This clause breaks down several relevant identified sub-functions for which stage-3 specification is available.</w:t>
      </w:r>
    </w:p>
    <w:p w14:paraId="57498741" w14:textId="77777777" w:rsidR="00A87596" w:rsidRDefault="00A87596" w:rsidP="00A87596">
      <w:pPr>
        <w:tabs>
          <w:tab w:val="left" w:pos="2065"/>
        </w:tabs>
      </w:pPr>
      <w:r>
        <w:t>The 5GMS Aware Application itself may include many functions that are not provided by the 5GMS client or the 5G UE. Examples include content discovery, notifications, social network integration, etc. The 5GMS Aware application may also include functions that are equivalent to ones provided by the 5GMS client and may only use a subset of the 5GMS client functions.</w:t>
      </w:r>
    </w:p>
    <w:p w14:paraId="3AD6B99B" w14:textId="77777777" w:rsidR="00A87596" w:rsidRPr="00E63420" w:rsidRDefault="00A87596" w:rsidP="00A87596">
      <w:pPr>
        <w:tabs>
          <w:tab w:val="left" w:pos="2065"/>
        </w:tabs>
      </w:pPr>
      <w:r>
        <w:lastRenderedPageBreak/>
        <w:t xml:space="preserve">With respect to Media Player functions, </w:t>
      </w:r>
      <w:r w:rsidRPr="00E63420">
        <w:t>Figure 4.2.2-</w:t>
      </w:r>
      <w:r w:rsidRPr="00E63420">
        <w:rPr>
          <w:rFonts w:hint="eastAsia"/>
          <w:lang w:eastAsia="ko-KR"/>
        </w:rPr>
        <w:t>1</w:t>
      </w:r>
      <w:r w:rsidRPr="00E63420">
        <w:rPr>
          <w:lang w:eastAsia="ko-KR"/>
        </w:rPr>
        <w:t xml:space="preserve"> 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 Media AS</w:t>
      </w:r>
      <w:r w:rsidRPr="00E63420">
        <w:rPr>
          <w:lang w:eastAsia="ko-KR"/>
        </w:rPr>
        <w:t xml:space="preserve">. </w:t>
      </w:r>
    </w:p>
    <w:p w14:paraId="5A9B45D9" w14:textId="77777777" w:rsidR="00A87596" w:rsidRPr="00E63420" w:rsidRDefault="00A87596" w:rsidP="00A87596">
      <w:pPr>
        <w:pStyle w:val="TH"/>
      </w:pPr>
      <w:r>
        <w:object w:dxaOrig="23581" w:dyaOrig="12373" w14:anchorId="35171560">
          <v:shape id="_x0000_i1027" type="#_x0000_t75" style="width:481.2pt;height:252.6pt" o:ole="">
            <v:imagedata r:id="rId18" o:title=""/>
          </v:shape>
          <o:OLEObject Type="Embed" ProgID="Visio.Drawing.15" ShapeID="_x0000_i1027" DrawAspect="Content" ObjectID="_1632670817" r:id="rId19"/>
        </w:object>
      </w:r>
    </w:p>
    <w:p w14:paraId="64D498CC" w14:textId="77777777" w:rsidR="00A87596" w:rsidRDefault="00A87596" w:rsidP="00A87596">
      <w:pPr>
        <w:pStyle w:val="TF"/>
      </w:pPr>
      <w:r w:rsidRPr="00E63420">
        <w:t>Figure 4.2.2-1: UE 5G Media Streaming Functions</w:t>
      </w:r>
      <w:r>
        <w:t xml:space="preserve"> (Media Player centric)</w:t>
      </w:r>
    </w:p>
    <w:p w14:paraId="4AF6A66C" w14:textId="77777777" w:rsidR="00A87596" w:rsidRPr="00E63420" w:rsidRDefault="00A87596" w:rsidP="00A87596">
      <w:r w:rsidRPr="00E63420">
        <w:t xml:space="preserve">The following subfunctions are identified as part of a more detailed breakdown of the </w:t>
      </w:r>
      <w:r>
        <w:t>Media Player Function</w:t>
      </w:r>
      <w:r w:rsidRPr="00E63420">
        <w:t>:</w:t>
      </w:r>
    </w:p>
    <w:p w14:paraId="735B4EAE" w14:textId="77777777" w:rsidR="00A87596" w:rsidRPr="00E63420" w:rsidRDefault="00A87596" w:rsidP="00A87596">
      <w:pPr>
        <w:pStyle w:val="B1"/>
      </w:pPr>
      <w:r w:rsidRPr="00E63420">
        <w:t>-</w:t>
      </w:r>
      <w:r w:rsidRPr="00E63420">
        <w:tab/>
        <w:t>Media Access Client: Accesses Media Content such as DASH-formatted Media Segments.</w:t>
      </w:r>
    </w:p>
    <w:p w14:paraId="10E65410" w14:textId="77777777" w:rsidR="00A87596" w:rsidRPr="00E63420" w:rsidRDefault="00A87596" w:rsidP="00A87596">
      <w:pPr>
        <w:pStyle w:val="B1"/>
      </w:pPr>
      <w:r w:rsidRPr="00E63420">
        <w:t>-</w:t>
      </w:r>
      <w:r w:rsidRPr="00E63420">
        <w:tab/>
        <w:t>DRM Client (Optional): When present, the DRM client realizes the content protection related policies of its associated DRM system.</w:t>
      </w:r>
    </w:p>
    <w:p w14:paraId="6F339E2F" w14:textId="77777777" w:rsidR="00A87596" w:rsidRPr="00E63420" w:rsidRDefault="00A87596" w:rsidP="00A87596">
      <w:pPr>
        <w:pStyle w:val="B1"/>
      </w:pPr>
      <w:r w:rsidRPr="00E63420">
        <w:t>-</w:t>
      </w:r>
      <w:r w:rsidRPr="00E63420">
        <w:tab/>
        <w:t>Media Decoders: Decodes the media like audio or video</w:t>
      </w:r>
      <w:r>
        <w:t>.</w:t>
      </w:r>
    </w:p>
    <w:p w14:paraId="2A487001" w14:textId="77777777" w:rsidR="00A87596" w:rsidRDefault="00A87596" w:rsidP="00A87596">
      <w:pPr>
        <w:pStyle w:val="B1"/>
      </w:pPr>
      <w:r w:rsidRPr="00E63420">
        <w:t>-</w:t>
      </w:r>
      <w:r w:rsidRPr="00E63420">
        <w:tab/>
        <w:t>Media Rendering / Presentation: Renders the media using an appropriate output device.</w:t>
      </w:r>
    </w:p>
    <w:p w14:paraId="37FDA4D0" w14:textId="77777777" w:rsidR="00A87596" w:rsidRDefault="00A87596" w:rsidP="00A87596">
      <w:pPr>
        <w:pStyle w:val="B1"/>
      </w:pPr>
      <w:r>
        <w:t>-</w:t>
      </w:r>
      <w:r>
        <w:tab/>
        <w:t>Media Decapsulation and decryption: extracts the elementary media streams for decoding and provides media system related functions such as time synchronization, capability signalling, accessibility signalling, etc.</w:t>
      </w:r>
      <w:del w:id="30" w:author="TL4" w:date="2019-10-11T09:11:00Z">
        <w:r w:rsidDel="00A87596">
          <w:delText>.</w:delText>
        </w:r>
      </w:del>
    </w:p>
    <w:p w14:paraId="18A8A039" w14:textId="77777777" w:rsidR="00A87596" w:rsidRDefault="00A87596" w:rsidP="00A87596">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shows </w:t>
      </w:r>
      <w:r>
        <w:rPr>
          <w:lang w:eastAsia="ko-KR"/>
        </w:rPr>
        <w:t>more detailed</w:t>
      </w:r>
      <w:r w:rsidRPr="00E63420">
        <w:rPr>
          <w:lang w:eastAsia="ko-KR"/>
        </w:rPr>
        <w:t xml:space="preserve"> functional components of a UE to access </w:t>
      </w:r>
      <w:r>
        <w:rPr>
          <w:lang w:eastAsia="ko-KR"/>
        </w:rPr>
        <w:t>the 5GMS Media AF.</w:t>
      </w:r>
    </w:p>
    <w:p w14:paraId="18176A53" w14:textId="77777777" w:rsidR="00A87596" w:rsidRPr="00E63420" w:rsidRDefault="00A87596" w:rsidP="00A87596">
      <w:pPr>
        <w:pStyle w:val="TH"/>
      </w:pPr>
      <w:r>
        <w:object w:dxaOrig="23581" w:dyaOrig="12373" w14:anchorId="17D6C12E">
          <v:shape id="_x0000_i1028" type="#_x0000_t75" style="width:481.2pt;height:252.6pt" o:ole="">
            <v:imagedata r:id="rId20" o:title=""/>
          </v:shape>
          <o:OLEObject Type="Embed" ProgID="Visio.Drawing.15" ShapeID="_x0000_i1028" DrawAspect="Content" ObjectID="_1632670818" r:id="rId21"/>
        </w:object>
      </w:r>
    </w:p>
    <w:p w14:paraId="1D35E01A" w14:textId="77777777" w:rsidR="00A87596" w:rsidRDefault="00A87596" w:rsidP="00A87596">
      <w:pPr>
        <w:pStyle w:val="TF"/>
      </w:pPr>
      <w:r w:rsidRPr="00E63420">
        <w:t>Figure 4.2.2-</w:t>
      </w:r>
      <w:r>
        <w:t>2</w:t>
      </w:r>
      <w:r w:rsidRPr="00E63420">
        <w:t>: UE 5G Media Streaming Functions</w:t>
      </w:r>
      <w:r>
        <w:t xml:space="preserve"> (Control-Centric)</w:t>
      </w:r>
    </w:p>
    <w:p w14:paraId="36E3122C" w14:textId="77777777" w:rsidR="00A87596" w:rsidRPr="00E63420" w:rsidRDefault="00A87596" w:rsidP="00A87596">
      <w:pPr>
        <w:pStyle w:val="NO"/>
      </w:pPr>
      <w:r w:rsidRPr="00E63420">
        <w:t>NOTE 1:</w:t>
      </w:r>
      <w:r>
        <w:tab/>
      </w:r>
      <w:r w:rsidRPr="00E63420">
        <w:t>SBA refers to principles of 5G Service based Architecture (SBA) realizations of control transactions.</w:t>
      </w:r>
    </w:p>
    <w:p w14:paraId="403CFBD3" w14:textId="77777777" w:rsidR="00A87596" w:rsidRPr="00E63420" w:rsidRDefault="00A87596" w:rsidP="00A87596">
      <w:pPr>
        <w:pStyle w:val="NO"/>
      </w:pPr>
      <w:r w:rsidRPr="00AA3B53">
        <w:t>NOTE 2:</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 here that the 3GPP has created specifications for the function.</w:t>
      </w:r>
    </w:p>
    <w:p w14:paraId="7E959F52" w14:textId="77777777" w:rsidR="00A87596" w:rsidRPr="00E63420" w:rsidRDefault="00A87596" w:rsidP="00A87596">
      <w:pPr>
        <w:pStyle w:val="NO"/>
      </w:pPr>
      <w:r w:rsidRPr="00E63420">
        <w:t>NOTE 3:</w:t>
      </w:r>
      <w:r>
        <w:tab/>
      </w:r>
      <w:r w:rsidRPr="00E63420">
        <w:t>A UE is a logical device which may correspond to the tethering of multiple physical devices or other types of realizations.</w:t>
      </w:r>
    </w:p>
    <w:p w14:paraId="4D0E0C8B" w14:textId="77777777" w:rsidR="00A87596" w:rsidRPr="00E63420" w:rsidRDefault="00A87596" w:rsidP="00A87596">
      <w:r w:rsidRPr="00E63420">
        <w:t>The following subfunctions are identified as part of a more detailed breakdown of</w:t>
      </w:r>
      <w:r>
        <w:t xml:space="preserve"> Media Session Handler</w:t>
      </w:r>
      <w:r w:rsidRPr="00E63420">
        <w:t>:</w:t>
      </w:r>
    </w:p>
    <w:p w14:paraId="2F03FECC" w14:textId="77777777" w:rsidR="00A87596" w:rsidRPr="00E63420" w:rsidRDefault="00A87596" w:rsidP="00A87596">
      <w:pPr>
        <w:pStyle w:val="B1"/>
      </w:pPr>
      <w:r w:rsidRPr="00E63420">
        <w:t>-</w:t>
      </w:r>
      <w:r w:rsidRPr="00E63420">
        <w:tab/>
        <w:t>Media Session Handler</w:t>
      </w:r>
      <w:r>
        <w:t xml:space="preserve"> Core</w:t>
      </w:r>
      <w:r w:rsidRPr="00E63420">
        <w:t>: Realization of a "session" concept for media communications, spanning optionally over multiple stateless sessions. May optionally interact with network-based Media AFs.</w:t>
      </w:r>
    </w:p>
    <w:p w14:paraId="4752AAD5" w14:textId="77777777" w:rsidR="00A87596" w:rsidRPr="00E63420" w:rsidRDefault="00A87596" w:rsidP="00A87596">
      <w:pPr>
        <w:pStyle w:val="B1"/>
      </w:pPr>
      <w:r w:rsidRPr="00E63420">
        <w:t>-</w:t>
      </w:r>
      <w:r w:rsidRPr="00E63420">
        <w:tab/>
        <w:t>Metrics collection and reporting: executes the collection and reporting of metrics.</w:t>
      </w:r>
    </w:p>
    <w:p w14:paraId="4970753C" w14:textId="77777777" w:rsidR="00A87596" w:rsidRDefault="00A87596" w:rsidP="00A87596">
      <w:pPr>
        <w:pStyle w:val="B1"/>
      </w:pPr>
      <w:r w:rsidRPr="00E63420">
        <w:t>-</w:t>
      </w:r>
      <w:r>
        <w:tab/>
      </w:r>
      <w:r w:rsidRPr="00E63420">
        <w:t>Consumption reporting: It reports to an AF about the currently consumed media within the available presentation and about the UE capabilities and the environment of the media session for potential transport optimizations by the network.</w:t>
      </w:r>
    </w:p>
    <w:p w14:paraId="7A4E600D" w14:textId="77777777" w:rsidR="00A87596" w:rsidRDefault="00A87596" w:rsidP="00A87596">
      <w:pPr>
        <w:pStyle w:val="B1"/>
      </w:pPr>
      <w:r>
        <w:t>-</w:t>
      </w:r>
      <w:r>
        <w:tab/>
        <w:t>Associated Delivery Procedures: Functionalities provided by the 5GMS client to support the application in the delivery of the media presentations, such as location filtering</w:t>
      </w:r>
    </w:p>
    <w:p w14:paraId="2BC7CA16" w14:textId="77777777" w:rsidR="00A87596" w:rsidRDefault="00A87596" w:rsidP="00A87596">
      <w:pPr>
        <w:pStyle w:val="B1"/>
      </w:pPr>
      <w:r>
        <w:t>-</w:t>
      </w:r>
      <w:r>
        <w:tab/>
        <w:t>Network Assistance: assisting functions provided to the 5GMS Client and Media Player</w:t>
      </w:r>
    </w:p>
    <w:p w14:paraId="2AA06F1B" w14:textId="77777777" w:rsidR="00A87596" w:rsidRPr="00E63420" w:rsidRDefault="00A87596" w:rsidP="00A87596">
      <w:pPr>
        <w:pStyle w:val="FP"/>
      </w:pPr>
    </w:p>
    <w:p w14:paraId="67D332BA" w14:textId="77777777" w:rsidR="00A87596" w:rsidRPr="00E63420" w:rsidRDefault="00A87596" w:rsidP="00A87596">
      <w:pPr>
        <w:pStyle w:val="NO"/>
      </w:pPr>
      <w:r w:rsidRPr="00E63420">
        <w:t>NOTE 4:</w:t>
      </w:r>
      <w:r>
        <w:tab/>
        <w:t>Based on such a decomposition, additional interfaces and APIs may exist in inside the UE.</w:t>
      </w:r>
      <w:del w:id="31" w:author="TL4" w:date="2019-10-11T09:12:00Z">
        <w:r w:rsidRPr="00E63420" w:rsidDel="00A87596">
          <w:delText>.</w:delText>
        </w:r>
      </w:del>
    </w:p>
    <w:p w14:paraId="2C4DF432" w14:textId="77777777" w:rsidR="00A87596" w:rsidRPr="00E63420" w:rsidRDefault="00A87596" w:rsidP="00A87596">
      <w:pPr>
        <w:pStyle w:val="B1"/>
      </w:pPr>
      <w:r>
        <w:t>-</w:t>
      </w:r>
      <w:r>
        <w:tab/>
      </w:r>
      <w:r w:rsidRPr="00E63420">
        <w:t>Media Control Interface(s) to configure and interact with the different UE media functions.</w:t>
      </w:r>
    </w:p>
    <w:p w14:paraId="459DE7D9" w14:textId="77777777" w:rsidR="00A87596" w:rsidRPr="00E63420" w:rsidRDefault="00A87596" w:rsidP="00A87596">
      <w:pPr>
        <w:pStyle w:val="B1"/>
      </w:pPr>
      <w:r>
        <w:t>-</w:t>
      </w:r>
      <w:r>
        <w:tab/>
      </w:r>
      <w:r w:rsidRPr="00E63420">
        <w:t>Media Control Interface for media session management.</w:t>
      </w:r>
    </w:p>
    <w:p w14:paraId="55D446D3" w14:textId="77777777" w:rsidR="00A87596" w:rsidRPr="00E63420" w:rsidRDefault="00A87596" w:rsidP="00A87596">
      <w:pPr>
        <w:pStyle w:val="B1"/>
      </w:pPr>
      <w:r>
        <w:t>-</w:t>
      </w:r>
      <w:r>
        <w:tab/>
      </w:r>
      <w:r w:rsidRPr="00E63420">
        <w:t>Control interface for metrics collection and reporting</w:t>
      </w:r>
      <w:r>
        <w:t>.</w:t>
      </w:r>
    </w:p>
    <w:p w14:paraId="4BADE212" w14:textId="77777777" w:rsidR="00A87596" w:rsidRPr="00E63420" w:rsidRDefault="00A87596" w:rsidP="00A87596">
      <w:pPr>
        <w:pStyle w:val="B1"/>
      </w:pPr>
      <w:r>
        <w:t>-</w:t>
      </w:r>
      <w:r>
        <w:tab/>
      </w:r>
      <w:r w:rsidRPr="00E63420">
        <w:t>Decoded media samples are handed over to the media renderer.</w:t>
      </w:r>
    </w:p>
    <w:p w14:paraId="68C6A913" w14:textId="77777777" w:rsidR="00A87596" w:rsidRPr="00E63420" w:rsidRDefault="00A87596" w:rsidP="00A87596">
      <w:pPr>
        <w:pStyle w:val="B1"/>
      </w:pPr>
      <w:r>
        <w:t>-</w:t>
      </w:r>
      <w:r>
        <w:tab/>
      </w:r>
      <w:r w:rsidRPr="00E63420">
        <w:t>Decrypted, compressed media samples are handed over to a trusted media decoder.</w:t>
      </w:r>
    </w:p>
    <w:p w14:paraId="28512442" w14:textId="77777777" w:rsidR="00A87596" w:rsidRPr="00E63420" w:rsidRDefault="00A87596" w:rsidP="00A87596">
      <w:pPr>
        <w:pStyle w:val="B1"/>
      </w:pPr>
      <w:r>
        <w:t>-</w:t>
      </w:r>
      <w:r>
        <w:tab/>
      </w:r>
      <w:r w:rsidRPr="00E63420">
        <w:t>In case of encryption, the encrypted, compressed media samples are handed over to the DRM Client.</w:t>
      </w:r>
    </w:p>
    <w:p w14:paraId="4BE8B019" w14:textId="77777777" w:rsidR="00A87596" w:rsidRPr="00E63420" w:rsidRDefault="00A87596" w:rsidP="00A87596">
      <w:pPr>
        <w:pStyle w:val="NO"/>
      </w:pPr>
      <w:r w:rsidRPr="00E63420">
        <w:t>NOTE</w:t>
      </w:r>
      <w:r>
        <w:t xml:space="preserve"> 5</w:t>
      </w:r>
      <w:r w:rsidRPr="00E63420">
        <w:t>:</w:t>
      </w:r>
      <w:r>
        <w:tab/>
      </w:r>
      <w:r w:rsidRPr="00E63420">
        <w:t>Non-Standalone, Roaming, Non-3GPP Access and EPC-5GC interworking aspects are FFS.</w:t>
      </w:r>
    </w:p>
    <w:p w14:paraId="38B88ACC" w14:textId="77777777" w:rsidR="00A87596" w:rsidRPr="00E63420" w:rsidRDefault="00A87596" w:rsidP="00A87596">
      <w:pPr>
        <w:pStyle w:val="Heading2"/>
      </w:pPr>
      <w:bookmarkStart w:id="32" w:name="_Toc19472389"/>
      <w:r w:rsidRPr="00E63420">
        <w:lastRenderedPageBreak/>
        <w:t>4.3</w:t>
      </w:r>
      <w:r w:rsidRPr="00E63420">
        <w:tab/>
        <w:t>5G Media Uplink Streaming Architecture</w:t>
      </w:r>
      <w:bookmarkEnd w:id="32"/>
    </w:p>
    <w:p w14:paraId="1AB1742D" w14:textId="77777777" w:rsidR="00A87596" w:rsidRPr="00E63420" w:rsidRDefault="00A87596" w:rsidP="00A87596">
      <w:pPr>
        <w:pStyle w:val="Heading3"/>
      </w:pPr>
      <w:bookmarkStart w:id="33" w:name="_Toc19472390"/>
      <w:r w:rsidRPr="00E63420">
        <w:t>4.3.1</w:t>
      </w:r>
      <w:r w:rsidRPr="00E63420">
        <w:tab/>
        <w:t>Media Architecture</w:t>
      </w:r>
      <w:bookmarkEnd w:id="33"/>
    </w:p>
    <w:p w14:paraId="24C2A170" w14:textId="77777777" w:rsidR="00A87596" w:rsidRPr="00E63420" w:rsidRDefault="00A87596" w:rsidP="00A87596">
      <w:r w:rsidRPr="00E63420">
        <w:t>This architecture represents the media architecture between UE internal functions and related infrastructure functions. The next sub-clauses depict the according network architectures for EPC and 5GC.</w:t>
      </w:r>
    </w:p>
    <w:p w14:paraId="59B81D47" w14:textId="77777777" w:rsidR="00A87596" w:rsidRPr="00E63420" w:rsidRDefault="00A87596" w:rsidP="00A87596">
      <w:pPr>
        <w:pStyle w:val="TH"/>
      </w:pPr>
      <w:r>
        <w:rPr>
          <w:noProof/>
        </w:rPr>
        <w:drawing>
          <wp:inline distT="0" distB="0" distL="0" distR="0" wp14:anchorId="20BEEA7E" wp14:editId="5736AA0E">
            <wp:extent cx="6118860" cy="2377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8860" cy="2377440"/>
                    </a:xfrm>
                    <a:prstGeom prst="rect">
                      <a:avLst/>
                    </a:prstGeom>
                    <a:noFill/>
                    <a:ln>
                      <a:noFill/>
                    </a:ln>
                  </pic:spPr>
                </pic:pic>
              </a:graphicData>
            </a:graphic>
          </wp:inline>
        </w:drawing>
      </w:r>
    </w:p>
    <w:p w14:paraId="07481399" w14:textId="77777777" w:rsidR="00A87596" w:rsidRPr="00E63420" w:rsidRDefault="00A87596" w:rsidP="00A87596">
      <w:pPr>
        <w:pStyle w:val="TF"/>
      </w:pPr>
      <w:r w:rsidRPr="00E63420">
        <w:t xml:space="preserve">Figure 4.3.1-1: Media Architecture for Uplink Streaming </w:t>
      </w:r>
    </w:p>
    <w:p w14:paraId="73249026" w14:textId="77777777" w:rsidR="00A87596" w:rsidRPr="00E63420" w:rsidRDefault="00A87596" w:rsidP="00A87596">
      <w:pPr>
        <w:pStyle w:val="NO"/>
      </w:pPr>
      <w:r w:rsidRPr="00E63420">
        <w:t>NOTE 1:</w:t>
      </w:r>
      <w:r>
        <w:tab/>
      </w:r>
      <w:r w:rsidRPr="00E63420">
        <w:t xml:space="preserve">The yellow filled boxes are in scope of stage 3 specifications for 5GMS. The red lines are in scope of stage 3 specifications for 5GMS. The stage 2 and 3 for green lines are specified elsewhere and 5GMS stage 3 may include usage guidelines. The black lines are not in scope of 5GMS stage 3. </w:t>
      </w:r>
    </w:p>
    <w:p w14:paraId="5CBAEB27" w14:textId="77777777" w:rsidR="00A87596" w:rsidRPr="00E63420" w:rsidRDefault="00A87596" w:rsidP="00A87596">
      <w:pPr>
        <w:pStyle w:val="NO"/>
      </w:pPr>
      <w:r w:rsidRPr="00E63420">
        <w:t>NOTE 2:</w:t>
      </w:r>
      <w:r>
        <w:tab/>
      </w:r>
      <w:r w:rsidRPr="00E63420">
        <w:t>It is currently assumed that interfaces between Trusted UL Media Functions (i.e. in the box labelled Trusted UL Media Functions) are not specified in 5GMS stage 3.</w:t>
      </w:r>
    </w:p>
    <w:p w14:paraId="09DC1FFF" w14:textId="77777777" w:rsidR="00A87596" w:rsidRPr="00E63420" w:rsidRDefault="00A87596" w:rsidP="00A87596">
      <w:pPr>
        <w:pStyle w:val="NO"/>
      </w:pPr>
      <w:r w:rsidRPr="00E63420">
        <w:t>NOTE 3:</w:t>
      </w:r>
      <w:r>
        <w:tab/>
      </w:r>
      <w:r w:rsidRPr="00E63420">
        <w:t xml:space="preserve">Red ovals indicate that the function exposes an API Provider. API invokers may access services, provided by this function. </w:t>
      </w:r>
    </w:p>
    <w:p w14:paraId="5CC43188" w14:textId="77777777" w:rsidR="00A87596" w:rsidRPr="00E63420" w:rsidRDefault="00A87596" w:rsidP="00A87596">
      <w:r w:rsidRPr="00E63420">
        <w:t>Functions:</w:t>
      </w:r>
    </w:p>
    <w:p w14:paraId="6DAD1B93" w14:textId="77777777" w:rsidR="00A87596" w:rsidRPr="00E63420" w:rsidRDefault="00A87596" w:rsidP="00A87596">
      <w:pPr>
        <w:pStyle w:val="B1"/>
      </w:pPr>
      <w:r w:rsidRPr="00E63420">
        <w:t>-</w:t>
      </w:r>
      <w:r w:rsidRPr="00E63420">
        <w:tab/>
        <w:t>5G UL Media Functions (Trusted): Sender of the uplink streaming data.</w:t>
      </w:r>
    </w:p>
    <w:p w14:paraId="2507C932" w14:textId="77777777" w:rsidR="00A87596" w:rsidRPr="00E63420" w:rsidRDefault="00A87596" w:rsidP="00A87596">
      <w:pPr>
        <w:pStyle w:val="B1"/>
      </w:pPr>
      <w:r w:rsidRPr="00E63420">
        <w:t>-</w:t>
      </w:r>
      <w:r w:rsidRPr="00E63420">
        <w:tab/>
        <w:t xml:space="preserve">UE External Media Functions (e.g. App): A 5G UL Media Function (Trusted) is controlled by an App, which implements external application or content service provider specific logic. The App is not defined within 5G Media Streaming. </w:t>
      </w:r>
    </w:p>
    <w:p w14:paraId="36BE4121" w14:textId="77777777" w:rsidR="00A87596" w:rsidRPr="00E63420" w:rsidRDefault="00A87596" w:rsidP="00A87596">
      <w:pPr>
        <w:pStyle w:val="B1"/>
      </w:pPr>
      <w:r w:rsidRPr="00E63420">
        <w:t>-</w:t>
      </w:r>
      <w:r w:rsidRPr="00E63420">
        <w:tab/>
        <w:t>UL Media AS: Receiver of the media stream, originating from the 5G UL Media Functions in the UE. The UL Media AS may forward the data to other UL Media AS</w:t>
      </w:r>
      <w:r>
        <w:t>'</w:t>
      </w:r>
      <w:r w:rsidRPr="00E63420">
        <w:t xml:space="preserve">s and even to External UL Media Functions. </w:t>
      </w:r>
    </w:p>
    <w:p w14:paraId="3BD57125" w14:textId="77777777" w:rsidR="00A87596" w:rsidRPr="00E63420" w:rsidRDefault="00A87596" w:rsidP="00A87596">
      <w:pPr>
        <w:pStyle w:val="B1"/>
      </w:pPr>
      <w:r w:rsidRPr="00E63420">
        <w:t>-</w:t>
      </w:r>
      <w:r>
        <w:tab/>
      </w:r>
      <w:r w:rsidRPr="00E63420">
        <w:t xml:space="preserve">External UL Media application servers: External Receiver of the uplink media data. </w:t>
      </w:r>
    </w:p>
    <w:p w14:paraId="06627056" w14:textId="77777777" w:rsidR="00A87596" w:rsidRPr="00E63420" w:rsidRDefault="00A87596" w:rsidP="00A87596">
      <w:pPr>
        <w:pStyle w:val="B1"/>
      </w:pPr>
      <w:r w:rsidRPr="00E63420">
        <w:t>-</w:t>
      </w:r>
      <w:r w:rsidRPr="00E63420">
        <w:tab/>
        <w:t>UL Media AF, e.g. Network Assistance (NA AF): A Media Application Function, which provides different kinds of Services.</w:t>
      </w:r>
    </w:p>
    <w:p w14:paraId="097C4932" w14:textId="77777777" w:rsidR="00A87596" w:rsidRPr="00E63420" w:rsidRDefault="00A87596" w:rsidP="00A87596">
      <w:pPr>
        <w:pStyle w:val="NO"/>
      </w:pPr>
      <w:r w:rsidRPr="00E63420">
        <w:t>NOTE 4:</w:t>
      </w:r>
      <w:r>
        <w:tab/>
      </w:r>
      <w:r w:rsidRPr="00E63420">
        <w:t>There may be multiple UL Media AFs among the Trusted UL Media Functions.</w:t>
      </w:r>
    </w:p>
    <w:p w14:paraId="0010AE41" w14:textId="77777777" w:rsidR="00A87596" w:rsidRPr="00E63420" w:rsidRDefault="00A87596" w:rsidP="00A87596">
      <w:r w:rsidRPr="00E63420">
        <w:t>Reference Points</w:t>
      </w:r>
      <w:r>
        <w:t xml:space="preserve"> </w:t>
      </w:r>
      <w:r w:rsidRPr="00E63420">
        <w:t>/APIs:</w:t>
      </w:r>
    </w:p>
    <w:p w14:paraId="1AF991BD" w14:textId="77777777" w:rsidR="00A87596" w:rsidRPr="00E63420" w:rsidRDefault="00A87596" w:rsidP="00A87596">
      <w:pPr>
        <w:pStyle w:val="B1"/>
      </w:pPr>
      <w:r w:rsidRPr="00E63420">
        <w:t>-</w:t>
      </w:r>
      <w:r>
        <w:tab/>
      </w:r>
      <w:r w:rsidRPr="00E63420">
        <w:t>M1u: Provisioning API for Media AF / Media AS provisioning exposed by the Media AF</w:t>
      </w:r>
    </w:p>
    <w:p w14:paraId="7358B3E2" w14:textId="77777777" w:rsidR="00A87596" w:rsidRPr="00E63420" w:rsidRDefault="00A87596" w:rsidP="00A87596">
      <w:pPr>
        <w:pStyle w:val="B1"/>
      </w:pPr>
      <w:r w:rsidRPr="00E63420">
        <w:t>-</w:t>
      </w:r>
      <w:r>
        <w:tab/>
      </w:r>
      <w:r w:rsidRPr="00E63420">
        <w:t>M4u: Uplink Streaming API exposed by the Media AS</w:t>
      </w:r>
    </w:p>
    <w:p w14:paraId="2CF9E3BB" w14:textId="77777777" w:rsidR="00A87596" w:rsidRPr="00E63420" w:rsidRDefault="00A87596" w:rsidP="00A87596">
      <w:pPr>
        <w:pStyle w:val="B1"/>
      </w:pPr>
      <w:r w:rsidRPr="00E63420">
        <w:t>-</w:t>
      </w:r>
      <w:r>
        <w:tab/>
      </w:r>
      <w:r w:rsidRPr="00E63420">
        <w:t>M5u: Remote Control API exposed by the UE Media Functions</w:t>
      </w:r>
    </w:p>
    <w:p w14:paraId="09A255E1" w14:textId="77777777" w:rsidR="00A87596" w:rsidRPr="00E63420" w:rsidRDefault="00A87596" w:rsidP="00A87596">
      <w:pPr>
        <w:pStyle w:val="B1"/>
      </w:pPr>
      <w:r w:rsidRPr="00E63420">
        <w:t>-</w:t>
      </w:r>
      <w:r>
        <w:tab/>
      </w:r>
      <w:r w:rsidRPr="00E63420">
        <w:t>M6u: Network Assistance API exposed by the UE Media Functions</w:t>
      </w:r>
    </w:p>
    <w:p w14:paraId="33C53D28" w14:textId="77777777" w:rsidR="00A87596" w:rsidRPr="00E63420" w:rsidRDefault="00A87596" w:rsidP="00A87596">
      <w:pPr>
        <w:pStyle w:val="Heading3"/>
      </w:pPr>
      <w:bookmarkStart w:id="34" w:name="_Toc19472391"/>
      <w:r w:rsidRPr="00E63420">
        <w:lastRenderedPageBreak/>
        <w:t>4.3.2</w:t>
      </w:r>
      <w:r w:rsidRPr="00E63420">
        <w:tab/>
        <w:t>UE Media Functions</w:t>
      </w:r>
      <w:bookmarkEnd w:id="34"/>
    </w:p>
    <w:p w14:paraId="30C7E5A6" w14:textId="77777777" w:rsidR="00A87596" w:rsidRPr="00E63420" w:rsidRDefault="00A87596" w:rsidP="00A87596">
      <w:pPr>
        <w:pStyle w:val="TH"/>
      </w:pPr>
      <w:r>
        <w:rPr>
          <w:noProof/>
        </w:rPr>
        <w:drawing>
          <wp:inline distT="0" distB="0" distL="0" distR="0" wp14:anchorId="6726C375" wp14:editId="552560AE">
            <wp:extent cx="6118860" cy="35280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8860" cy="3528060"/>
                    </a:xfrm>
                    <a:prstGeom prst="rect">
                      <a:avLst/>
                    </a:prstGeom>
                    <a:noFill/>
                    <a:ln>
                      <a:noFill/>
                    </a:ln>
                  </pic:spPr>
                </pic:pic>
              </a:graphicData>
            </a:graphic>
          </wp:inline>
        </w:drawing>
      </w:r>
    </w:p>
    <w:p w14:paraId="7FC1DB08" w14:textId="77777777" w:rsidR="00A87596" w:rsidRPr="00E63420" w:rsidRDefault="00A87596" w:rsidP="00A87596">
      <w:pPr>
        <w:pStyle w:val="TF"/>
      </w:pPr>
      <w:r w:rsidRPr="00E63420">
        <w:t>Figure 4.3.2-1: UE 5G Media Uplink Streaming Functions</w:t>
      </w:r>
    </w:p>
    <w:p w14:paraId="4AFCB7EB" w14:textId="77777777" w:rsidR="00A87596" w:rsidRPr="00E63420" w:rsidRDefault="00A87596" w:rsidP="00A87596">
      <w:pPr>
        <w:pStyle w:val="NO"/>
      </w:pPr>
      <w:r w:rsidRPr="00E63420">
        <w:t>NOTE 1: A UE is a logical device which may correspond to the tethering of multiple physical devices or other types of realizations.</w:t>
      </w:r>
    </w:p>
    <w:p w14:paraId="5C288F81" w14:textId="77777777" w:rsidR="00A87596" w:rsidRPr="00E63420" w:rsidRDefault="00A87596" w:rsidP="00A87596">
      <w:r w:rsidRPr="00E63420">
        <w:t>The following subfunctions are identified as part of a more detailed breakdown of the UE 5G Media Uplink Streaming Functions:</w:t>
      </w:r>
    </w:p>
    <w:p w14:paraId="1B163F9A" w14:textId="77777777" w:rsidR="00A87596" w:rsidRPr="00E63420" w:rsidRDefault="00A87596" w:rsidP="00A87596">
      <w:pPr>
        <w:pStyle w:val="B1"/>
      </w:pPr>
      <w:r w:rsidRPr="00E63420">
        <w:t>-</w:t>
      </w:r>
      <w:r w:rsidRPr="00E63420">
        <w:tab/>
        <w:t>Operator App. or Third-party App.: application which is out of scope of the present specification and uses the UE 5G Media Uplink Streaming Functions and APIs.</w:t>
      </w:r>
    </w:p>
    <w:p w14:paraId="3F92B476" w14:textId="77777777" w:rsidR="00A87596" w:rsidRPr="00E63420" w:rsidRDefault="00A87596" w:rsidP="00A87596">
      <w:pPr>
        <w:pStyle w:val="B1"/>
      </w:pPr>
      <w:r w:rsidRPr="00E63420">
        <w:t>-</w:t>
      </w:r>
      <w:r w:rsidRPr="00E63420">
        <w:tab/>
        <w:t xml:space="preserve">Media Capturing(s): Devices such as video camera or microphone that transform an </w:t>
      </w:r>
      <w:proofErr w:type="spellStart"/>
      <w:r w:rsidRPr="00E63420">
        <w:t>analog</w:t>
      </w:r>
      <w:proofErr w:type="spellEnd"/>
      <w:r w:rsidRPr="00E63420">
        <w:t xml:space="preserve"> media signal into digital media data.</w:t>
      </w:r>
    </w:p>
    <w:p w14:paraId="7A21F193" w14:textId="77777777" w:rsidR="00A87596" w:rsidRPr="00E63420" w:rsidRDefault="00A87596" w:rsidP="00A87596">
      <w:pPr>
        <w:pStyle w:val="B1"/>
      </w:pPr>
      <w:r w:rsidRPr="00E63420">
        <w:t>-</w:t>
      </w:r>
      <w:r w:rsidRPr="00E63420">
        <w:tab/>
        <w:t>Media Encoder(s): Compress the media data.</w:t>
      </w:r>
    </w:p>
    <w:p w14:paraId="033D8506" w14:textId="77777777" w:rsidR="00A87596" w:rsidRPr="00E63420" w:rsidRDefault="00A87596" w:rsidP="00A87596">
      <w:pPr>
        <w:pStyle w:val="B1"/>
      </w:pPr>
      <w:r w:rsidRPr="00E63420">
        <w:t>-</w:t>
      </w:r>
      <w:r w:rsidRPr="00E63420">
        <w:tab/>
        <w:t xml:space="preserve">Media Upstream Client: encapsulates encoded media data and pushes it upstream. </w:t>
      </w:r>
    </w:p>
    <w:p w14:paraId="6A24EAF4" w14:textId="77777777" w:rsidR="00A87596" w:rsidRPr="00E63420" w:rsidRDefault="00A87596" w:rsidP="00A87596">
      <w:pPr>
        <w:pStyle w:val="NO"/>
      </w:pPr>
      <w:r w:rsidRPr="00E63420">
        <w:t>NOTE</w:t>
      </w:r>
      <w:r>
        <w:t xml:space="preserve"> 2</w:t>
      </w:r>
      <w:r w:rsidRPr="00E63420">
        <w:t>:</w:t>
      </w:r>
      <w:r>
        <w:tab/>
        <w:t>T</w:t>
      </w:r>
      <w:r w:rsidRPr="00E63420">
        <w:t>his maps to the FLUS media function in the FLUS Source specified in TS 26.238 Uplink Streaming stage 3 [5].</w:t>
      </w:r>
    </w:p>
    <w:p w14:paraId="25568031" w14:textId="77777777" w:rsidR="00A87596" w:rsidRPr="00E63420" w:rsidRDefault="00A87596" w:rsidP="00A87596">
      <w:pPr>
        <w:pStyle w:val="B1"/>
      </w:pPr>
      <w:r w:rsidRPr="00E63420">
        <w:t>-</w:t>
      </w:r>
      <w:r w:rsidRPr="00E63420">
        <w:tab/>
        <w:t>Assistance Handler: requests and/or subscribes to receive assistance information from one or more Media AF in support of the streaming process.</w:t>
      </w:r>
    </w:p>
    <w:p w14:paraId="0280915A" w14:textId="77777777" w:rsidR="00A87596" w:rsidRPr="00E63420" w:rsidRDefault="00A87596" w:rsidP="00A87596">
      <w:pPr>
        <w:pStyle w:val="NO"/>
      </w:pPr>
      <w:r w:rsidRPr="00E63420">
        <w:t>NOTE</w:t>
      </w:r>
      <w:r>
        <w:t xml:space="preserve"> 3</w:t>
      </w:r>
      <w:r w:rsidRPr="00E63420">
        <w:t>:</w:t>
      </w:r>
      <w:r>
        <w:tab/>
        <w:t>T</w:t>
      </w:r>
      <w:r w:rsidRPr="00E63420">
        <w:t>his is expected to map to the FLUS Assistance function specified in TS 26.238 Uplink Streaming stage 3 [5].</w:t>
      </w:r>
    </w:p>
    <w:p w14:paraId="1954C9FE" w14:textId="77777777" w:rsidR="00A87596" w:rsidRPr="00E63420" w:rsidRDefault="00A87596" w:rsidP="00A87596">
      <w:pPr>
        <w:pStyle w:val="B1"/>
      </w:pPr>
      <w:r w:rsidRPr="00E63420">
        <w:t>-</w:t>
      </w:r>
      <w:r w:rsidRPr="00E63420">
        <w:tab/>
        <w:t xml:space="preserve">Media Remote Control Handler: receives control commands from a Media AF. </w:t>
      </w:r>
    </w:p>
    <w:p w14:paraId="64D5D3C4" w14:textId="77777777" w:rsidR="00A87596" w:rsidRPr="00E63420" w:rsidRDefault="00A87596" w:rsidP="00A87596">
      <w:pPr>
        <w:pStyle w:val="NO"/>
      </w:pPr>
      <w:r w:rsidRPr="00E63420">
        <w:t>NOTE</w:t>
      </w:r>
      <w:r>
        <w:t xml:space="preserve"> 4</w:t>
      </w:r>
      <w:r w:rsidRPr="00E63420">
        <w:t>:</w:t>
      </w:r>
      <w:r>
        <w:tab/>
        <w:t>T</w:t>
      </w:r>
      <w:r w:rsidRPr="00E63420">
        <w:t>his is expected to map to the FLUS Remote control function specified in TS 26.238 Uplink Streaming stage 3 [5].</w:t>
      </w:r>
    </w:p>
    <w:p w14:paraId="7A29E369" w14:textId="77777777" w:rsidR="00A87596" w:rsidRPr="00E63420" w:rsidRDefault="00A87596" w:rsidP="00A87596">
      <w:pPr>
        <w:pStyle w:val="B1"/>
      </w:pPr>
      <w:r w:rsidRPr="00E63420">
        <w:t>-</w:t>
      </w:r>
      <w:r w:rsidRPr="00E63420">
        <w:tab/>
        <w:t>Media Configuration: configures the Media AS for uplink streaming reception.</w:t>
      </w:r>
    </w:p>
    <w:p w14:paraId="340631D9" w14:textId="77777777" w:rsidR="00A87596" w:rsidRPr="00E63420" w:rsidRDefault="00A87596" w:rsidP="00A87596">
      <w:pPr>
        <w:pStyle w:val="NO"/>
      </w:pPr>
      <w:r w:rsidRPr="00E63420">
        <w:t>NOTE</w:t>
      </w:r>
      <w:r>
        <w:t xml:space="preserve"> 5</w:t>
      </w:r>
      <w:r w:rsidRPr="00E63420">
        <w:t>:</w:t>
      </w:r>
      <w:r>
        <w:tab/>
        <w:t>T</w:t>
      </w:r>
      <w:r w:rsidRPr="00E63420">
        <w:t>his maps to the FLUS control function in the FLUS source specified in TS 26.238 Uplink Streaming stage 3 [5].</w:t>
      </w:r>
    </w:p>
    <w:p w14:paraId="6CB331AA" w14:textId="77777777" w:rsidR="00A87596" w:rsidRPr="00E63420" w:rsidRDefault="00A87596" w:rsidP="00A87596">
      <w:r w:rsidRPr="00E63420">
        <w:lastRenderedPageBreak/>
        <w:t>Here are the role of the different APIs of the UE 5G Media Uplink Streaming Functions:</w:t>
      </w:r>
    </w:p>
    <w:p w14:paraId="31852CD0" w14:textId="77777777" w:rsidR="00A87596" w:rsidRPr="00E63420" w:rsidRDefault="00A87596" w:rsidP="00A87596">
      <w:pPr>
        <w:pStyle w:val="B1"/>
      </w:pPr>
      <w:r>
        <w:t>-</w:t>
      </w:r>
      <w:r>
        <w:tab/>
      </w:r>
      <w:r w:rsidRPr="00E63420">
        <w:t>M7u: Control Plane API used to configure, activate and stop the Media Capturing(s), Media Encoding(s) and Media Upstream Client functions.</w:t>
      </w:r>
    </w:p>
    <w:p w14:paraId="5D14EA52" w14:textId="77777777" w:rsidR="00A87596" w:rsidRPr="00E63420" w:rsidRDefault="00A87596" w:rsidP="00A87596">
      <w:pPr>
        <w:pStyle w:val="B1"/>
      </w:pPr>
      <w:r>
        <w:t>-</w:t>
      </w:r>
      <w:r>
        <w:tab/>
      </w:r>
      <w:r w:rsidRPr="00E63420">
        <w:t>M8u: Control Plane API used to control Media Configuration, Assistance Handler, Media Remote Control Handler functions.</w:t>
      </w:r>
    </w:p>
    <w:p w14:paraId="066E45ED" w14:textId="77777777" w:rsidR="00A87596" w:rsidRPr="00E63420" w:rsidRDefault="00A87596" w:rsidP="00A87596">
      <w:pPr>
        <w:pStyle w:val="B1"/>
      </w:pPr>
      <w:r>
        <w:t>-</w:t>
      </w:r>
      <w:r>
        <w:tab/>
      </w:r>
      <w:r w:rsidRPr="00E63420">
        <w:t>MF1: User Plane API between Media Capturing(s) and Media Encoder(s) functions that carries Media data to be encoded. Can also be used between a Third-Party Uplink Streamer in an App. and the Media Encoder(s) function.</w:t>
      </w:r>
    </w:p>
    <w:p w14:paraId="4F7D4B6C" w14:textId="77777777" w:rsidR="00A87596" w:rsidRPr="00E63420" w:rsidRDefault="00A87596" w:rsidP="00A87596">
      <w:pPr>
        <w:pStyle w:val="B1"/>
      </w:pPr>
      <w:r>
        <w:t>-</w:t>
      </w:r>
      <w:r>
        <w:tab/>
      </w:r>
      <w:r w:rsidRPr="00E63420">
        <w:t>MF2: User Plane API between Media Encoder(s) and Media Upstream Client functions to carry encoded Media data. Can also be used between a Third-Party Uplink Streamer in an App. and the Media Upstream Client function.</w:t>
      </w:r>
    </w:p>
    <w:p w14:paraId="14C33C2A" w14:textId="77777777" w:rsidR="00A87596" w:rsidRPr="00E63420" w:rsidRDefault="00A87596" w:rsidP="00A87596">
      <w:pPr>
        <w:pStyle w:val="Heading2"/>
      </w:pPr>
      <w:bookmarkStart w:id="35" w:name="_Toc19472392"/>
      <w:r w:rsidRPr="00E63420">
        <w:t>4.4</w:t>
      </w:r>
      <w:r w:rsidRPr="00E63420">
        <w:tab/>
        <w:t>Network Slicing</w:t>
      </w:r>
      <w:bookmarkEnd w:id="35"/>
    </w:p>
    <w:p w14:paraId="20E7C724" w14:textId="77777777" w:rsidR="00A87596" w:rsidRPr="00E63420" w:rsidRDefault="00A87596" w:rsidP="00A87596">
      <w:r w:rsidRPr="00E63420">
        <w:t>The 5GMS architecture offers the option to create an Ingest and Distribution configuration to external Media AS(s) through an ingest interface as described in clause 5.4. An Ingest and Distribution configuration is a 5GMS optimized configuration that is tailored to a 3rd party content or service provider to leverage the capabilities of the 5GS to achieve optimized delivery.</w:t>
      </w:r>
    </w:p>
    <w:p w14:paraId="76CF662C" w14:textId="77777777" w:rsidR="00A87596" w:rsidRPr="00E63420" w:rsidRDefault="00A87596" w:rsidP="00A87596">
      <w:pPr>
        <w:rPr>
          <w:lang w:eastAsia="zh-CN"/>
        </w:rPr>
      </w:pPr>
      <w:r w:rsidRPr="00E63420">
        <w:t xml:space="preserve">Upon a successful setup of an Ingest and Distribution configuration, the MNO creates or uses an existing corresponding network slice and assigns the Ingest and Distribution configuration domain as the network slice selection assistance information rule. This allows any traffic to and from the Ingest and Distribution configuration domain to be mapped to the correct network slice instance. </w:t>
      </w:r>
      <w:r w:rsidRPr="00E63420">
        <w:rPr>
          <w:lang w:eastAsia="zh-CN"/>
        </w:rPr>
        <w:t xml:space="preserve">The network (HPLMN) may provision the UE with Network Slice selection policy (NSSP) as part of the UE Route Selection Policy rules as described in TS 23.503 [4]. This ensures that the UE will request a </w:t>
      </w:r>
      <w:proofErr w:type="gramStart"/>
      <w:r w:rsidRPr="00E63420">
        <w:rPr>
          <w:lang w:eastAsia="zh-CN"/>
        </w:rPr>
        <w:t>particular network</w:t>
      </w:r>
      <w:proofErr w:type="gramEnd"/>
      <w:r w:rsidRPr="00E63420">
        <w:rPr>
          <w:lang w:eastAsia="zh-CN"/>
        </w:rPr>
        <w:t xml:space="preserve"> slice when establishing the PDU. Note that this mapping can also be established through associating an Application Identifier with the </w:t>
      </w:r>
      <w:r w:rsidRPr="00E63420">
        <w:t xml:space="preserve">Ingest and Distribution configuration </w:t>
      </w:r>
      <w:r w:rsidRPr="00E63420">
        <w:rPr>
          <w:lang w:eastAsia="zh-CN"/>
        </w:rPr>
        <w:t xml:space="preserve">and the network slice, which in turn will be associated with a Packet Flow Id that includes the </w:t>
      </w:r>
      <w:r w:rsidRPr="00E63420">
        <w:t xml:space="preserve">Ingest and Distribution configuration </w:t>
      </w:r>
      <w:r w:rsidRPr="00E63420">
        <w:rPr>
          <w:lang w:eastAsia="zh-CN"/>
        </w:rPr>
        <w:t>domain as a matching domain.</w:t>
      </w:r>
    </w:p>
    <w:p w14:paraId="0D8FABBC" w14:textId="77777777" w:rsidR="00A87596" w:rsidRPr="00E63420" w:rsidRDefault="00A87596" w:rsidP="00A87596">
      <w:r w:rsidRPr="00E63420">
        <w:rPr>
          <w:lang w:eastAsia="zh-CN"/>
        </w:rPr>
        <w:t xml:space="preserve">Once the PDU is established using the network slice instance that corresponds to the </w:t>
      </w:r>
      <w:r w:rsidRPr="00E63420">
        <w:t>Ingest and Distribution configuration</w:t>
      </w:r>
      <w:r w:rsidRPr="00E63420">
        <w:rPr>
          <w:lang w:eastAsia="zh-CN"/>
        </w:rPr>
        <w:t xml:space="preserve">, the media distribution to the UE may start. The network slice instance may be provisioned to support processing and edge computing in addition to the appropriate QoS allocation. </w:t>
      </w:r>
      <w:r>
        <w:rPr>
          <w:lang w:val="en-US"/>
        </w:rPr>
        <w:t>The Media AF is responsible to ensure appropriate traffic routing, e.g. request the routing of traffic to a local access to a Data Network (identified by a DNAI) that hosts the media processing compute instances</w:t>
      </w:r>
      <w:r w:rsidRPr="00E63420">
        <w:rPr>
          <w:lang w:eastAsia="zh-CN"/>
        </w:rPr>
        <w:t>.</w:t>
      </w:r>
    </w:p>
    <w:p w14:paraId="5BBC079D" w14:textId="77777777" w:rsidR="00A87596" w:rsidRPr="00E63420" w:rsidRDefault="00A87596" w:rsidP="00A87596">
      <w:pPr>
        <w:pStyle w:val="Heading1"/>
      </w:pPr>
      <w:bookmarkStart w:id="36" w:name="_Toc19472393"/>
      <w:r w:rsidRPr="00E63420">
        <w:t>5</w:t>
      </w:r>
      <w:r w:rsidRPr="00E63420">
        <w:tab/>
        <w:t>Procedures for Downlink Streaming</w:t>
      </w:r>
      <w:bookmarkEnd w:id="36"/>
    </w:p>
    <w:p w14:paraId="577CF457" w14:textId="77777777" w:rsidR="00A87596" w:rsidRPr="00E63420" w:rsidRDefault="00A87596" w:rsidP="00A87596">
      <w:pPr>
        <w:pStyle w:val="Heading2"/>
      </w:pPr>
      <w:bookmarkStart w:id="37" w:name="_Toc19472394"/>
      <w:r w:rsidRPr="00E63420">
        <w:t>5.1</w:t>
      </w:r>
      <w:r w:rsidRPr="00E63420">
        <w:tab/>
        <w:t>General</w:t>
      </w:r>
      <w:bookmarkEnd w:id="37"/>
    </w:p>
    <w:p w14:paraId="6FB6936E" w14:textId="77777777" w:rsidR="00A87596" w:rsidRPr="005C4854" w:rsidRDefault="00A87596" w:rsidP="00A87596">
      <w:r w:rsidRPr="005C4854">
        <w:t>The present clause describes the procedures for downlink streaming.</w:t>
      </w:r>
    </w:p>
    <w:p w14:paraId="4A42DD65" w14:textId="77777777" w:rsidR="00A87596" w:rsidRPr="005C4854" w:rsidRDefault="00A87596" w:rsidP="00A87596">
      <w:r w:rsidRPr="005C4854">
        <w:t>The downlink streaming procedures follow a general high-level workflow, starting from provisioning</w:t>
      </w:r>
      <w:r w:rsidRPr="005C4854">
        <w:rPr>
          <w:b/>
        </w:rPr>
        <w:t xml:space="preserve"> </w:t>
      </w:r>
      <w:r w:rsidRPr="005C4854">
        <w:t>and</w:t>
      </w:r>
      <w:r w:rsidRPr="005C4854">
        <w:rPr>
          <w:b/>
        </w:rPr>
        <w:t xml:space="preserve"> </w:t>
      </w:r>
      <w:r w:rsidRPr="005C4854">
        <w:t>ingest</w:t>
      </w:r>
      <w:r w:rsidRPr="005C4854">
        <w:rPr>
          <w:b/>
        </w:rPr>
        <w:t xml:space="preserve"> </w:t>
      </w:r>
      <w:r w:rsidRPr="005C4854">
        <w:t>session preparation to the actual content streaming sessions. The ingest session refers to the time during which media content is uploaded into the Media AS. The provisioning session refers to the time, during which the 5GMS Client can access the media content. Interactions between the Media AF and the 5GMS Application Provider may occur at any time, while the Provisioning Session is active.</w:t>
      </w:r>
    </w:p>
    <w:p w14:paraId="02343E0B" w14:textId="77777777" w:rsidR="00A87596" w:rsidRPr="005C4854" w:rsidRDefault="00A87596" w:rsidP="00A87596">
      <w:r w:rsidRPr="005C4854">
        <w:t xml:space="preserve">The 5GMS provisioning API allows selection of media session handling (M5d) and media streaming (M4d) options, including whether the media content is hosted on trusted Media ASs. The Media AF selects the M5d interface according to the provisioning option. The Media Session Handling interface can be used for consumption, </w:t>
      </w:r>
      <w:proofErr w:type="spellStart"/>
      <w:r w:rsidRPr="005C4854">
        <w:t>QoE</w:t>
      </w:r>
      <w:proofErr w:type="spellEnd"/>
      <w:r w:rsidRPr="005C4854">
        <w:t xml:space="preserve"> reporting, requesting different policy and charging treatments or other network assistance services.</w:t>
      </w:r>
    </w:p>
    <w:p w14:paraId="293CD103" w14:textId="77777777" w:rsidR="00A87596" w:rsidRPr="005C4854" w:rsidRDefault="00A87596" w:rsidP="00A87596">
      <w:r w:rsidRPr="005C4854">
        <w:t>When the content should be hosted by trusted Media ASs, then the Media AF selects the Media AS. Interactions between a Media AF and a Media AS (M3d interactions) take place for 5GMS Ingest (M2d) and Media Streaming (M4d) resource reservations. The Media AS allocates M2d and M4d resources and communicates resource identifiers back to the media AF.</w:t>
      </w:r>
      <w:r w:rsidRPr="000A70A3">
        <w:rPr>
          <w:rFonts w:ascii="Calibri" w:hAnsi="Calibri"/>
        </w:rPr>
        <w:t xml:space="preserve"> </w:t>
      </w:r>
      <w:r w:rsidRPr="005C4854">
        <w:t xml:space="preserve">The Media AF provides information about the provisioned resources (in form of resource identifiers) for Media Session Handling, 5GMS Ingest and Media Streaming to the 5GMS Application Provider. The </w:t>
      </w:r>
      <w:r w:rsidRPr="005C4854">
        <w:lastRenderedPageBreak/>
        <w:t xml:space="preserve">resource identifiers for Media Session Handling and Media Streaming are needed by the 5GMS Client to access the selected features. </w:t>
      </w:r>
    </w:p>
    <w:p w14:paraId="1D2B2F98" w14:textId="77777777" w:rsidR="00A87596" w:rsidRPr="005C4854" w:rsidRDefault="00A87596" w:rsidP="00A87596">
      <w:r w:rsidRPr="005C4854">
        <w:t xml:space="preserve">When content hosting is provided by a Media AS in the external DN, then the M3d interface is not used and the Media AF does not provide 5GMS Ingest (M2d) and Media Streaming (M4d) resource reservations. M3d procedures are not standardized. </w:t>
      </w:r>
    </w:p>
    <w:p w14:paraId="1CCD99FC" w14:textId="77777777" w:rsidR="00A87596" w:rsidRPr="005C4854" w:rsidRDefault="00A87596" w:rsidP="00A87596">
      <w:r w:rsidRPr="005C4854">
        <w:t xml:space="preserve">5GMS Clients can (in principle) start the media streaming as soon as the content is ingested by activating its </w:t>
      </w:r>
      <w:del w:id="38" w:author="TL4" w:date="2019-10-11T09:13:00Z">
        <w:r w:rsidRPr="005C4854" w:rsidDel="00A87596">
          <w:delText xml:space="preserve">distribution </w:delText>
        </w:r>
      </w:del>
      <w:ins w:id="39" w:author="TL4" w:date="2019-10-11T09:13:00Z">
        <w:r>
          <w:t xml:space="preserve">unicast downlink streaming </w:t>
        </w:r>
      </w:ins>
      <w:r w:rsidRPr="005C4854">
        <w:t xml:space="preserve">session. However, it may take some time until the media content is available for Media Streaming (via the Media Streaming API) or the distribution availability might be based on a provisioned schedule. The </w:t>
      </w:r>
      <w:del w:id="40" w:author="TL4" w:date="2019-10-11T09:13:00Z">
        <w:r w:rsidRPr="005C4854" w:rsidDel="00A87596">
          <w:delText xml:space="preserve">distribution </w:delText>
        </w:r>
      </w:del>
      <w:ins w:id="41" w:author="TL4" w:date="2019-10-11T09:13:00Z">
        <w:r>
          <w:t xml:space="preserve">unicast downlink streaming </w:t>
        </w:r>
      </w:ins>
      <w:r w:rsidRPr="005C4854">
        <w:t xml:space="preserve">session for a given UE (or </w:t>
      </w:r>
      <w:r w:rsidRPr="00E63420">
        <w:t>"</w:t>
      </w:r>
      <w:r w:rsidRPr="005C4854">
        <w:t>for each UE</w:t>
      </w:r>
      <w:r w:rsidRPr="00E63420">
        <w:t>"</w:t>
      </w:r>
      <w:r w:rsidRPr="005C4854">
        <w:t xml:space="preserve">) is active from the time, at which the 5GMS Aware Application activates the reception of a streaming service until its termination. </w:t>
      </w:r>
    </w:p>
    <w:p w14:paraId="16992221" w14:textId="77777777" w:rsidR="00A87596" w:rsidRDefault="00A87596" w:rsidP="00A87596">
      <w:r w:rsidRPr="005C4854">
        <w:t xml:space="preserve">The 5GMS Aware Application received application metadata from the 5GMS Application Provider before receiving the downlink streaming media. The application metadata contains service access information, which act as entry point for the 5GMS Client to start the downlink streaming session. The 5GMS Client may either receive a reference to that service access information or the </w:t>
      </w:r>
      <w:proofErr w:type="gramStart"/>
      <w:r w:rsidRPr="005C4854">
        <w:t>full service</w:t>
      </w:r>
      <w:proofErr w:type="gramEnd"/>
      <w:r w:rsidRPr="005C4854">
        <w:t xml:space="preserve"> access information from the 5GMS Application Provider.</w:t>
      </w:r>
    </w:p>
    <w:p w14:paraId="0BBF0DB4" w14:textId="77777777" w:rsidR="00A87596" w:rsidRDefault="00A87596" w:rsidP="00A87596">
      <w:pPr>
        <w:pStyle w:val="TH"/>
      </w:pPr>
      <w:ins w:id="42" w:author="TL4" w:date="2019-10-11T09:13:00Z">
        <w:r>
          <w:object w:dxaOrig="11064" w:dyaOrig="6744" w14:anchorId="16918266">
            <v:shape id="_x0000_i1029" type="#_x0000_t75" style="width:442.2pt;height:284.4pt" o:ole="" o:preferrelative="f" filled="t">
              <v:imagedata r:id="rId24" o:title=""/>
              <o:lock v:ext="edit" aspectratio="f"/>
            </v:shape>
            <o:OLEObject Type="Embed" ProgID="Mscgen.Chart" ShapeID="_x0000_i1029" DrawAspect="Content" ObjectID="_1632670819" r:id="rId25"/>
          </w:object>
        </w:r>
      </w:ins>
      <w:del w:id="43" w:author="TL4" w:date="2019-10-11T09:13:00Z">
        <w:r w:rsidDel="00A87596">
          <w:object w:dxaOrig="11064" w:dyaOrig="6744" w14:anchorId="6643FED4">
            <v:shape id="_x0000_i1030" type="#_x0000_t75" style="width:442.2pt;height:284.4pt" o:ole="" o:preferrelative="f" filled="t">
              <v:imagedata r:id="rId26" o:title=""/>
              <o:lock v:ext="edit" aspectratio="f"/>
            </v:shape>
            <o:OLEObject Type="Embed" ProgID="Mscgen.Chart" ShapeID="_x0000_i1030" DrawAspect="Content" ObjectID="_1632670820" r:id="rId27"/>
          </w:object>
        </w:r>
      </w:del>
    </w:p>
    <w:p w14:paraId="1F87D4A1" w14:textId="77777777" w:rsidR="00A87596" w:rsidRDefault="00A87596" w:rsidP="00A87596">
      <w:pPr>
        <w:pStyle w:val="TF"/>
      </w:pPr>
      <w:r>
        <w:t>Figure 5.1-1: High Level Procedure for downlink streaming</w:t>
      </w:r>
    </w:p>
    <w:p w14:paraId="38F4F184" w14:textId="77777777" w:rsidR="00A87596" w:rsidRDefault="00A87596" w:rsidP="00A87596">
      <w:r>
        <w:t xml:space="preserve">Steps </w:t>
      </w:r>
    </w:p>
    <w:p w14:paraId="27E2244E" w14:textId="77777777" w:rsidR="00A87596" w:rsidRDefault="00A87596" w:rsidP="00A87596">
      <w:pPr>
        <w:pStyle w:val="B1"/>
      </w:pPr>
      <w:r>
        <w:t>1.</w:t>
      </w:r>
      <w:r>
        <w:tab/>
        <w:t xml:space="preserve">The 5GMS Application Provider creates a Provisioning Session and starts provisioning the usage of the 5G Media Streaming System. During the establishment phase, the used features are </w:t>
      </w:r>
      <w:proofErr w:type="gramStart"/>
      <w:r>
        <w:t>negotiated</w:t>
      </w:r>
      <w:proofErr w:type="gramEnd"/>
      <w:r>
        <w:t xml:space="preserve"> and detailed configurations are exchanged. The 5GMS Application Provider receives service access information for M5d (Media Session Handling) and, when media content hosting is negotiated, service access information for M2d (Ingestion) and M4d (Media Streaming). This information is needed by the 5GMS Client to access the service. Depending on the provisioning, only a reference to the service access information may be used.</w:t>
      </w:r>
    </w:p>
    <w:p w14:paraId="29978586" w14:textId="77777777" w:rsidR="00A87596" w:rsidRDefault="00A87596" w:rsidP="00A87596">
      <w:pPr>
        <w:pStyle w:val="B1"/>
      </w:pPr>
      <w:r>
        <w:lastRenderedPageBreak/>
        <w:t>2.</w:t>
      </w:r>
      <w:r>
        <w:tab/>
        <w:t xml:space="preserve">When media hosting is provided, then there may be interactions between the Media AF and Media AS, e.g. to allocate 5GMS ingest and Media Distribution resources. The Media AS provides resource identifiers for the allocated resources to the Media AF, which then provides the information to the 5GMS Application Provider. The M3d procedures between Media AF and Media AS are not specified. </w:t>
      </w:r>
    </w:p>
    <w:p w14:paraId="34EA4092" w14:textId="77777777" w:rsidR="00A87596" w:rsidRDefault="00A87596" w:rsidP="00A87596">
      <w:pPr>
        <w:pStyle w:val="B1"/>
      </w:pPr>
      <w:r>
        <w:t>3.</w:t>
      </w:r>
      <w:r>
        <w:tab/>
        <w:t xml:space="preserve">The 5GMS Application Provider starts the Ingest Session by ingesting content. In case of live services, the content is continuously ingested. In case of on-demand streaming services, the content may be uploaded once and then updated </w:t>
      </w:r>
      <w:proofErr w:type="gramStart"/>
      <w:r>
        <w:t>later on</w:t>
      </w:r>
      <w:proofErr w:type="gramEnd"/>
      <w:r>
        <w:t>. Note, a Media AS in the external Data Network may provide the content hosting.</w:t>
      </w:r>
    </w:p>
    <w:p w14:paraId="19BBE12E" w14:textId="77777777" w:rsidR="00A87596" w:rsidRDefault="00A87596" w:rsidP="00A87596">
      <w:pPr>
        <w:pStyle w:val="B1"/>
      </w:pPr>
      <w:r>
        <w:t>4.</w:t>
      </w:r>
      <w:r>
        <w:tab/>
        <w:t xml:space="preserve">The 5GMS Application Provider provides the service announcement information to the 5GMS Aware Application. </w:t>
      </w:r>
      <w:bookmarkStart w:id="44" w:name="_Hlk21962842"/>
      <w:r>
        <w:t>The service announcement include</w:t>
      </w:r>
      <w:ins w:id="45" w:author="TL4" w:date="2019-10-14T16:25:00Z">
        <w:r w:rsidR="001222BA">
          <w:t>s</w:t>
        </w:r>
      </w:ins>
      <w:r>
        <w:t xml:space="preserve"> either the whole service access information (i.e. details for Media Session Handling (M5d) and for Media Streaming access (M4d)) or a reference to the service access information. </w:t>
      </w:r>
      <w:bookmarkEnd w:id="44"/>
      <w:r>
        <w:t>When a reference is included, the 5GMS Client fetches (in a later step) the services access information when needed.</w:t>
      </w:r>
    </w:p>
    <w:p w14:paraId="57BA67C5" w14:textId="77777777" w:rsidR="00A87596" w:rsidRDefault="00A87596" w:rsidP="00A87596">
      <w:pPr>
        <w:pStyle w:val="B1"/>
      </w:pPr>
      <w:r>
        <w:t>5.</w:t>
      </w:r>
      <w:r>
        <w:tab/>
        <w:t xml:space="preserve">When the 5GMS Aware Application decides to activate the streaming service reception, the service access information (all or a reference) is provided to the 5GMS Client. The 5GMS Client activates the </w:t>
      </w:r>
      <w:del w:id="46" w:author="TL4" w:date="2019-10-11T09:14:00Z">
        <w:r w:rsidDel="00A87596">
          <w:delText xml:space="preserve">distribution </w:delText>
        </w:r>
      </w:del>
      <w:ins w:id="47" w:author="TL4" w:date="2019-10-11T09:14:00Z">
        <w:r>
          <w:t xml:space="preserve">unicast downlink streaming </w:t>
        </w:r>
      </w:ins>
      <w:r>
        <w:t>session.</w:t>
      </w:r>
    </w:p>
    <w:p w14:paraId="252BC40A" w14:textId="77777777" w:rsidR="00A87596" w:rsidRDefault="00A87596" w:rsidP="00A87596">
      <w:pPr>
        <w:pStyle w:val="B1"/>
      </w:pPr>
      <w:r>
        <w:t>6.</w:t>
      </w:r>
      <w:r>
        <w:tab/>
        <w:t>When the 5GMS Client got a reference to the service access information, then it acquires the service access information. Note, pre-caching of service access information may also be supported by the 5GMS Client to speed up the activation of the service.</w:t>
      </w:r>
    </w:p>
    <w:p w14:paraId="1B0C7473" w14:textId="77777777" w:rsidR="00A87596" w:rsidRDefault="00A87596" w:rsidP="00A87596">
      <w:pPr>
        <w:pStyle w:val="B1"/>
      </w:pPr>
      <w:r>
        <w:t>7.</w:t>
      </w:r>
      <w:r>
        <w:tab/>
        <w:t xml:space="preserve">The 5GMS Client uses the Media Session Handling API towards the Media AF. The Media Session Handling API is used for consumption, </w:t>
      </w:r>
      <w:proofErr w:type="spellStart"/>
      <w:r>
        <w:t>QoE</w:t>
      </w:r>
      <w:proofErr w:type="spellEnd"/>
      <w:r>
        <w:t xml:space="preserve"> reporting, requesting different policy and charging treatments or other.  network assistance services. The actual time of API usage depends on the feature and interactions that may be used during the media content reception.</w:t>
      </w:r>
    </w:p>
    <w:p w14:paraId="47DC17D3" w14:textId="77777777" w:rsidR="00A87596" w:rsidRDefault="00A87596" w:rsidP="00A87596">
      <w:pPr>
        <w:pStyle w:val="B1"/>
      </w:pPr>
      <w:r>
        <w:t>8.</w:t>
      </w:r>
      <w:r>
        <w:tab/>
        <w:t>The 5GMS Client activates reception of the Media Content.</w:t>
      </w:r>
    </w:p>
    <w:p w14:paraId="618ACE65" w14:textId="77777777" w:rsidR="00A87596" w:rsidRDefault="00A87596">
      <w:pPr>
        <w:rPr>
          <w:noProof/>
        </w:rPr>
      </w:pPr>
    </w:p>
    <w:p w14:paraId="251CE33E" w14:textId="77777777" w:rsidR="008E2C06" w:rsidRDefault="008E2C06">
      <w:pPr>
        <w:rPr>
          <w:noProof/>
        </w:rPr>
      </w:pPr>
      <w:r>
        <w:rPr>
          <w:noProof/>
        </w:rPr>
        <w:t>**** Next Change ****</w:t>
      </w:r>
    </w:p>
    <w:p w14:paraId="6046803D" w14:textId="77777777" w:rsidR="00A87596" w:rsidRDefault="00A87596">
      <w:pPr>
        <w:rPr>
          <w:noProof/>
        </w:rPr>
      </w:pPr>
    </w:p>
    <w:p w14:paraId="0BB27F47" w14:textId="77777777" w:rsidR="00A87596" w:rsidRDefault="00A87596" w:rsidP="00A87596">
      <w:pPr>
        <w:pStyle w:val="Heading2"/>
      </w:pPr>
      <w:bookmarkStart w:id="48" w:name="_Toc19472395"/>
      <w:r w:rsidRPr="00E63420">
        <w:t>5.2</w:t>
      </w:r>
      <w:r w:rsidRPr="00E63420">
        <w:tab/>
        <w:t>Establish a Unicast Media Downlink Streaming Session</w:t>
      </w:r>
      <w:bookmarkEnd w:id="48"/>
    </w:p>
    <w:p w14:paraId="59C97579" w14:textId="77777777" w:rsidR="00A87596" w:rsidRPr="000A70A3" w:rsidRDefault="00A87596" w:rsidP="00A87596">
      <w:pPr>
        <w:pStyle w:val="Heading3"/>
      </w:pPr>
      <w:bookmarkStart w:id="49" w:name="_Toc19472396"/>
      <w:r>
        <w:t>5.2.1</w:t>
      </w:r>
      <w:r>
        <w:tab/>
        <w:t>Progressive Download of On-Demand Content</w:t>
      </w:r>
      <w:bookmarkEnd w:id="49"/>
    </w:p>
    <w:p w14:paraId="20AC8304" w14:textId="77777777" w:rsidR="00A87596" w:rsidRPr="00E63420" w:rsidRDefault="00A87596" w:rsidP="00A87596">
      <w:pPr>
        <w:rPr>
          <w:b/>
        </w:rPr>
      </w:pPr>
      <w:r w:rsidRPr="00E63420">
        <w:t>This procedure describes the establishment of a Unicast Downlink Streaming Session. A streaming session may use DASH format, 3GP File Format (Progressive Download), 3GP Time Text or other (potentially non-3GPP defined) formats.</w:t>
      </w:r>
    </w:p>
    <w:p w14:paraId="152B050D" w14:textId="77777777" w:rsidR="00A87596" w:rsidRPr="00E63420" w:rsidRDefault="00A87596" w:rsidP="00A87596">
      <w:pPr>
        <w:pStyle w:val="TH"/>
      </w:pPr>
      <w:ins w:id="50" w:author="TL4" w:date="2019-10-11T09:20:00Z">
        <w:r w:rsidRPr="00E63420">
          <w:object w:dxaOrig="12396" w:dyaOrig="9384" w14:anchorId="4FC74510">
            <v:shape id="_x0000_i1031" type="#_x0000_t75" style="width:428.4pt;height:324pt" o:ole="">
              <v:imagedata r:id="rId28" o:title=""/>
            </v:shape>
            <o:OLEObject Type="Embed" ProgID="Mscgen.Chart" ShapeID="_x0000_i1031" DrawAspect="Content" ObjectID="_1632670821" r:id="rId29"/>
          </w:object>
        </w:r>
      </w:ins>
      <w:del w:id="51" w:author="TL4" w:date="2019-10-11T09:20:00Z">
        <w:r w:rsidRPr="00E63420" w:rsidDel="00A87596">
          <w:object w:dxaOrig="11064" w:dyaOrig="8844" w14:anchorId="0D0408EC">
            <v:shape id="_x0000_i1032" type="#_x0000_t75" style="width:382.2pt;height:305.4pt" o:ole="">
              <v:imagedata r:id="rId30" o:title=""/>
            </v:shape>
            <o:OLEObject Type="Embed" ProgID="Mscgen.Chart" ShapeID="_x0000_i1032" DrawAspect="Content" ObjectID="_1632670822" r:id="rId31"/>
          </w:object>
        </w:r>
      </w:del>
    </w:p>
    <w:p w14:paraId="4779C5EB" w14:textId="77777777" w:rsidR="00A87596" w:rsidRPr="00E63420" w:rsidRDefault="00A87596" w:rsidP="00A87596">
      <w:pPr>
        <w:pStyle w:val="TF"/>
      </w:pPr>
      <w:r w:rsidRPr="00E63420">
        <w:t>Figure 5.2-1: High Level Procedure for progressive download for on-demand media</w:t>
      </w:r>
    </w:p>
    <w:p w14:paraId="25AAAECD" w14:textId="77777777" w:rsidR="00A87596" w:rsidRDefault="00A87596" w:rsidP="00A87596">
      <w:r>
        <w:t xml:space="preserve">Prerequisite: </w:t>
      </w:r>
    </w:p>
    <w:p w14:paraId="2000AD91" w14:textId="77777777" w:rsidR="00A87596" w:rsidRDefault="00A87596" w:rsidP="00A87596">
      <w:pPr>
        <w:pStyle w:val="B1"/>
      </w:pPr>
      <w:r>
        <w:t>-</w:t>
      </w:r>
      <w:r>
        <w:tab/>
        <w:t>The 5GMS Application Provider has provisioned the 5G Media Streaming system and has setup content ingest.</w:t>
      </w:r>
    </w:p>
    <w:p w14:paraId="550F44E7" w14:textId="77777777" w:rsidR="00A87596" w:rsidRDefault="00A87596" w:rsidP="00A87596">
      <w:pPr>
        <w:pStyle w:val="B1"/>
      </w:pPr>
      <w:r>
        <w:lastRenderedPageBreak/>
        <w:t>-</w:t>
      </w:r>
      <w:r>
        <w:tab/>
        <w:t>The 5GMS Aware Application has received the service announcement from the 5GMS Application Provider.</w:t>
      </w:r>
    </w:p>
    <w:p w14:paraId="45D338B8" w14:textId="77777777" w:rsidR="00A87596" w:rsidRDefault="00A87596" w:rsidP="00A87596">
      <w:pPr>
        <w:pStyle w:val="FP"/>
      </w:pPr>
    </w:p>
    <w:p w14:paraId="5333CCC6" w14:textId="77777777" w:rsidR="00A87596" w:rsidRPr="00E63420" w:rsidRDefault="00A87596" w:rsidP="00A87596">
      <w:r w:rsidRPr="00E63420">
        <w:t>Steps:</w:t>
      </w:r>
    </w:p>
    <w:p w14:paraId="0543B148" w14:textId="77777777" w:rsidR="00A87596" w:rsidRPr="00E63420" w:rsidRDefault="00A87596" w:rsidP="00A87596">
      <w:pPr>
        <w:pStyle w:val="B1"/>
      </w:pPr>
      <w:r w:rsidRPr="00E63420">
        <w:t xml:space="preserve">1: The App triggers the Service </w:t>
      </w:r>
      <w:ins w:id="52" w:author="TL4" w:date="2019-10-14T16:25:00Z">
        <w:r w:rsidR="001222BA">
          <w:t>Announcement</w:t>
        </w:r>
      </w:ins>
      <w:ins w:id="53" w:author="TL4" w:date="2019-10-14T16:26:00Z">
        <w:r w:rsidR="001222BA">
          <w:t xml:space="preserve"> </w:t>
        </w:r>
      </w:ins>
      <w:r w:rsidRPr="00E63420">
        <w:t xml:space="preserve">and Content Discovery procedure. </w:t>
      </w:r>
      <w:ins w:id="54" w:author="TL4" w:date="2019-10-14T16:25:00Z">
        <w:r w:rsidR="001222BA">
          <w:t>The service announcement includes either the whole service access information (i.e. details for Media Session Handling (M5d) and for Media Streaming access (M4d)) or a reference to the service access information.</w:t>
        </w:r>
      </w:ins>
    </w:p>
    <w:p w14:paraId="10F4D979" w14:textId="77777777" w:rsidR="00A87596" w:rsidRPr="00E63420" w:rsidRDefault="00A87596" w:rsidP="00A87596">
      <w:pPr>
        <w:pStyle w:val="B1"/>
      </w:pPr>
      <w:r>
        <w:tab/>
      </w:r>
      <w:r w:rsidRPr="00E63420">
        <w:t>The Content Discovery procedure only involves the App and the external Application Server and hence is out of scope of th</w:t>
      </w:r>
      <w:r>
        <w:t>e present document</w:t>
      </w:r>
      <w:r w:rsidRPr="00E63420">
        <w:t>.</w:t>
      </w:r>
    </w:p>
    <w:p w14:paraId="1C47A0EB" w14:textId="77777777" w:rsidR="00A87596" w:rsidRPr="00E63420" w:rsidRDefault="00A87596" w:rsidP="00A87596">
      <w:pPr>
        <w:pStyle w:val="B1"/>
      </w:pPr>
      <w:r w:rsidRPr="00E63420">
        <w:t>2:</w:t>
      </w:r>
      <w:r>
        <w:t xml:space="preserve"> </w:t>
      </w:r>
      <w:r w:rsidRPr="00E63420">
        <w:t>A Media Player Entry is selected.</w:t>
      </w:r>
    </w:p>
    <w:p w14:paraId="02F5266D" w14:textId="77777777" w:rsidR="00A87596" w:rsidRPr="00E63420" w:rsidRDefault="00A87596" w:rsidP="00A87596">
      <w:pPr>
        <w:pStyle w:val="B1"/>
      </w:pPr>
      <w:r w:rsidRPr="00E63420">
        <w:t xml:space="preserve">3: The App triggers the Media Session handler to start the playback. The media player entry is provided to the Media Session handler. </w:t>
      </w:r>
    </w:p>
    <w:p w14:paraId="11CFC8EA" w14:textId="3AA14E6C" w:rsidR="00A87596" w:rsidRPr="00E63420" w:rsidRDefault="00A87596" w:rsidP="00A87596">
      <w:pPr>
        <w:pStyle w:val="B1"/>
        <w:rPr>
          <w:ins w:id="55" w:author="TL4" w:date="2019-10-11T09:22:00Z"/>
        </w:rPr>
      </w:pPr>
      <w:ins w:id="56" w:author="TL4" w:date="2019-10-11T09:22:00Z">
        <w:r>
          <w:t>4: When the 5GMS Aware Application has received a reference to the service access information</w:t>
        </w:r>
      </w:ins>
      <w:ins w:id="57" w:author="TL4" w:date="2019-10-14T16:26:00Z">
        <w:r w:rsidR="001222BA">
          <w:t xml:space="preserve"> (see step 1)</w:t>
        </w:r>
      </w:ins>
      <w:ins w:id="58" w:author="TL4" w:date="2019-10-11T09:22:00Z">
        <w:r>
          <w:t>, the Media Session Handler interacts with the Media AF to acquire the whole service access information</w:t>
        </w:r>
      </w:ins>
      <w:ins w:id="59" w:author="TL4" w:date="2019-10-15T18:41:00Z">
        <w:r w:rsidR="00FA387C">
          <w:t>.</w:t>
        </w:r>
      </w:ins>
    </w:p>
    <w:p w14:paraId="6B5B7E04" w14:textId="482ADF31" w:rsidR="00A87596" w:rsidRPr="00E63420" w:rsidRDefault="00A87596" w:rsidP="00A87596">
      <w:pPr>
        <w:pStyle w:val="B1"/>
      </w:pPr>
      <w:del w:id="60" w:author="TL4" w:date="2019-10-15T18:42:00Z">
        <w:r w:rsidRPr="00E63420" w:rsidDel="0091116A">
          <w:delText>4</w:delText>
        </w:r>
      </w:del>
      <w:ins w:id="61" w:author="TL4" w:date="2019-10-15T18:42:00Z">
        <w:r w:rsidR="0091116A">
          <w:t>5</w:t>
        </w:r>
      </w:ins>
      <w:r w:rsidRPr="00E63420">
        <w:t xml:space="preserve">: The Media Session Handler triggers the 5GMS Player to start the </w:t>
      </w:r>
      <w:ins w:id="62" w:author="TL4" w:date="2019-10-15T18:42:00Z">
        <w:r w:rsidR="0091116A">
          <w:t xml:space="preserve">downlink streaming </w:t>
        </w:r>
      </w:ins>
      <w:r w:rsidRPr="00E63420">
        <w:t>session.</w:t>
      </w:r>
    </w:p>
    <w:p w14:paraId="2FFE5B76" w14:textId="2FC13F6E" w:rsidR="00A87596" w:rsidRPr="00E63420" w:rsidRDefault="0091116A" w:rsidP="00A87596">
      <w:pPr>
        <w:pStyle w:val="B1"/>
      </w:pPr>
      <w:ins w:id="63" w:author="TL4" w:date="2019-10-15T18:42:00Z">
        <w:r>
          <w:t>6</w:t>
        </w:r>
      </w:ins>
      <w:del w:id="64" w:author="TL4" w:date="2019-10-15T18:42:00Z">
        <w:r w:rsidR="00A87596" w:rsidRPr="00E63420" w:rsidDel="0091116A">
          <w:delText>5</w:delText>
        </w:r>
      </w:del>
      <w:r w:rsidR="00A87596" w:rsidRPr="00E63420">
        <w:t>: The 5GMS Player establishes the transport session.</w:t>
      </w:r>
    </w:p>
    <w:p w14:paraId="4C078905" w14:textId="3691673E" w:rsidR="00A87596" w:rsidRPr="00E63420" w:rsidRDefault="0091116A" w:rsidP="00A87596">
      <w:pPr>
        <w:pStyle w:val="B1"/>
      </w:pPr>
      <w:ins w:id="65" w:author="TL4" w:date="2019-10-15T18:42:00Z">
        <w:r>
          <w:t>7</w:t>
        </w:r>
      </w:ins>
      <w:del w:id="66" w:author="TL4" w:date="2019-10-15T18:42:00Z">
        <w:r w:rsidR="00A87596" w:rsidRPr="00E63420" w:rsidDel="0091116A">
          <w:delText>6</w:delText>
        </w:r>
      </w:del>
      <w:r w:rsidR="00A87596" w:rsidRPr="00E63420">
        <w:t xml:space="preserve">: The 5GMS Player </w:t>
      </w:r>
      <w:del w:id="67" w:author="TL4" w:date="2019-10-15T18:43:00Z">
        <w:r w:rsidR="00A87596" w:rsidRPr="00E63420" w:rsidDel="00760218">
          <w:delText xml:space="preserve">sends the </w:delText>
        </w:r>
      </w:del>
      <w:r w:rsidR="00A87596" w:rsidRPr="00E63420">
        <w:t>request</w:t>
      </w:r>
      <w:ins w:id="68" w:author="TL4" w:date="2019-10-15T18:43:00Z">
        <w:r w:rsidR="00760218">
          <w:t>s the entry URL</w:t>
        </w:r>
        <w:r w:rsidR="007778D8">
          <w:t xml:space="preserve"> to start</w:t>
        </w:r>
      </w:ins>
      <w:del w:id="69" w:author="TL4" w:date="2019-10-15T18:43:00Z">
        <w:r w:rsidR="00A87596" w:rsidRPr="00E63420" w:rsidDel="007778D8">
          <w:delText xml:space="preserve"> for</w:delText>
        </w:r>
      </w:del>
      <w:r w:rsidR="00A87596" w:rsidRPr="00E63420">
        <w:t xml:space="preserve"> the progressive download content</w:t>
      </w:r>
      <w:r w:rsidR="00A87596">
        <w:t>.</w:t>
      </w:r>
    </w:p>
    <w:p w14:paraId="582065C6" w14:textId="7A5B85E4" w:rsidR="00A87596" w:rsidRPr="00634E05" w:rsidRDefault="0091116A" w:rsidP="00A87596">
      <w:pPr>
        <w:pStyle w:val="B1"/>
      </w:pPr>
      <w:ins w:id="70" w:author="TL4" w:date="2019-10-15T18:42:00Z">
        <w:r>
          <w:t>8</w:t>
        </w:r>
      </w:ins>
      <w:del w:id="71" w:author="TL4" w:date="2019-10-15T18:42:00Z">
        <w:r w:rsidR="00A87596" w:rsidRPr="00E63420" w:rsidDel="0091116A">
          <w:delText>7</w:delText>
        </w:r>
      </w:del>
      <w:r w:rsidR="00A87596" w:rsidRPr="00E63420">
        <w:t xml:space="preserve">: The 5GMS Player receives the initialization information of the progressive download content. The initialization information contains configuration parameters for reception of the media, and optionally also DRM information. </w:t>
      </w:r>
    </w:p>
    <w:p w14:paraId="6DED386A" w14:textId="242C8001" w:rsidR="00A87596" w:rsidRPr="00E63420" w:rsidRDefault="0091116A" w:rsidP="00A87596">
      <w:pPr>
        <w:pStyle w:val="B1"/>
      </w:pPr>
      <w:ins w:id="72" w:author="TL4" w:date="2019-10-15T18:42:00Z">
        <w:r>
          <w:t>9</w:t>
        </w:r>
      </w:ins>
      <w:del w:id="73" w:author="TL4" w:date="2019-10-15T18:42:00Z">
        <w:r w:rsidR="00A87596" w:rsidRPr="00E63420" w:rsidDel="0091116A">
          <w:delText>8</w:delText>
        </w:r>
      </w:del>
      <w:r w:rsidR="00A87596" w:rsidRPr="00E63420">
        <w:t>:</w:t>
      </w:r>
      <w:r w:rsidR="00A87596">
        <w:t xml:space="preserve"> </w:t>
      </w:r>
      <w:r w:rsidR="00A87596" w:rsidRPr="00E63420">
        <w:t>The 5GMS Player configures the rendering pipeline for media playback.</w:t>
      </w:r>
    </w:p>
    <w:p w14:paraId="409A3265" w14:textId="1A73E648" w:rsidR="00A87596" w:rsidRPr="00E63420" w:rsidRDefault="0091116A" w:rsidP="00A87596">
      <w:pPr>
        <w:pStyle w:val="B1"/>
      </w:pPr>
      <w:ins w:id="74" w:author="TL4" w:date="2019-10-15T18:42:00Z">
        <w:r>
          <w:t>10</w:t>
        </w:r>
      </w:ins>
      <w:del w:id="75" w:author="TL4" w:date="2019-10-15T18:42:00Z">
        <w:r w:rsidR="00A87596" w:rsidRPr="00E63420" w:rsidDel="0091116A">
          <w:delText>9</w:delText>
        </w:r>
      </w:del>
      <w:r w:rsidR="00A87596" w:rsidRPr="00E63420">
        <w:t>: The 5GMS Player notifies the media session handler</w:t>
      </w:r>
      <w:ins w:id="76" w:author="TL4" w:date="2019-10-15T18:44:00Z">
        <w:r w:rsidR="00174E14">
          <w:t xml:space="preserve"> about the </w:t>
        </w:r>
        <w:r w:rsidR="00D655FA">
          <w:t xml:space="preserve">completion </w:t>
        </w:r>
        <w:r w:rsidR="00174E14">
          <w:t>of the rendering pipeline</w:t>
        </w:r>
      </w:ins>
      <w:r w:rsidR="00A87596" w:rsidRPr="00E63420">
        <w:t>, providing the transport session information and some media content related information.</w:t>
      </w:r>
    </w:p>
    <w:p w14:paraId="768C1824" w14:textId="32D95FC9" w:rsidR="00A87596" w:rsidRPr="00E63420" w:rsidRDefault="0091116A" w:rsidP="00A87596">
      <w:pPr>
        <w:pStyle w:val="B1"/>
      </w:pPr>
      <w:ins w:id="77" w:author="TL4" w:date="2019-10-15T18:42:00Z">
        <w:r>
          <w:t>11</w:t>
        </w:r>
      </w:ins>
      <w:del w:id="78" w:author="TL4" w:date="2019-10-15T18:42:00Z">
        <w:r w:rsidR="00A87596" w:rsidRPr="00E63420" w:rsidDel="0091116A">
          <w:delText>10</w:delText>
        </w:r>
      </w:del>
      <w:r w:rsidR="00A87596" w:rsidRPr="00E63420">
        <w:t xml:space="preserve">: Optional: the media session handler establishes a media session with the Media AF. Additional parameters such as the transport session parameters are provided. </w:t>
      </w:r>
    </w:p>
    <w:p w14:paraId="778719E8" w14:textId="583C8273" w:rsidR="00A87596" w:rsidRPr="00E63420" w:rsidRDefault="00A87596" w:rsidP="00A87596">
      <w:pPr>
        <w:pStyle w:val="B1"/>
      </w:pPr>
      <w:r w:rsidRPr="00E63420">
        <w:t>1</w:t>
      </w:r>
      <w:ins w:id="79" w:author="TL4" w:date="2019-10-15T18:42:00Z">
        <w:r w:rsidR="0091116A">
          <w:t>2</w:t>
        </w:r>
      </w:ins>
      <w:del w:id="80" w:author="TL4" w:date="2019-10-15T18:42:00Z">
        <w:r w:rsidRPr="00E63420" w:rsidDel="0091116A">
          <w:delText>1</w:delText>
        </w:r>
      </w:del>
      <w:r w:rsidRPr="00E63420">
        <w:t>: Optional: 5GMS Player acquires a DRM License from an External AS.</w:t>
      </w:r>
    </w:p>
    <w:p w14:paraId="14F9CACD" w14:textId="24656D37" w:rsidR="00A87596" w:rsidRPr="00E63420" w:rsidRDefault="00A87596" w:rsidP="00A87596">
      <w:pPr>
        <w:pStyle w:val="B1"/>
      </w:pPr>
      <w:r w:rsidRPr="00E63420">
        <w:t>1</w:t>
      </w:r>
      <w:ins w:id="81" w:author="TL4" w:date="2019-10-15T18:42:00Z">
        <w:r w:rsidR="0091116A">
          <w:t>3</w:t>
        </w:r>
      </w:ins>
      <w:del w:id="82" w:author="TL4" w:date="2019-10-15T18:42:00Z">
        <w:r w:rsidRPr="00E63420" w:rsidDel="0091116A">
          <w:delText>2</w:delText>
        </w:r>
      </w:del>
      <w:r w:rsidRPr="00E63420">
        <w:t xml:space="preserve">: The 5GMS Player receives media content and puts it into the rendering pipeline. </w:t>
      </w:r>
    </w:p>
    <w:p w14:paraId="4DE5D524" w14:textId="621B9EFC" w:rsidR="00A87596" w:rsidRDefault="00A87596" w:rsidP="00A87596">
      <w:pPr>
        <w:pStyle w:val="B1"/>
      </w:pPr>
      <w:r w:rsidRPr="00E63420">
        <w:t>1</w:t>
      </w:r>
      <w:ins w:id="83" w:author="TL4" w:date="2019-10-15T18:43:00Z">
        <w:r w:rsidR="0091116A">
          <w:t>4</w:t>
        </w:r>
      </w:ins>
      <w:del w:id="84" w:author="TL4" w:date="2019-10-15T18:43:00Z">
        <w:r w:rsidRPr="00E63420" w:rsidDel="0091116A">
          <w:delText>3</w:delText>
        </w:r>
      </w:del>
      <w:r w:rsidRPr="00E63420">
        <w:t>: The 5GMS Player continuously receives and plays back the media content.</w:t>
      </w:r>
    </w:p>
    <w:p w14:paraId="052EA88A" w14:textId="77777777" w:rsidR="00A87596" w:rsidRDefault="00A87596" w:rsidP="00A87596">
      <w:pPr>
        <w:pStyle w:val="FP"/>
      </w:pPr>
    </w:p>
    <w:p w14:paraId="6A045D2B" w14:textId="77777777" w:rsidR="00A87596" w:rsidRDefault="00A87596" w:rsidP="00A87596">
      <w:pPr>
        <w:pStyle w:val="Heading3"/>
      </w:pPr>
      <w:bookmarkStart w:id="85" w:name="_Toc19472397"/>
      <w:r>
        <w:t>5.2.</w:t>
      </w:r>
      <w:ins w:id="86" w:author="TL4" w:date="2019-10-11T09:22:00Z">
        <w:r>
          <w:t>3</w:t>
        </w:r>
      </w:ins>
      <w:del w:id="87" w:author="TL4" w:date="2019-10-11T09:22:00Z">
        <w:r w:rsidDel="00A87596">
          <w:delText>2</w:delText>
        </w:r>
      </w:del>
      <w:r>
        <w:tab/>
        <w:t>DASH Streaming</w:t>
      </w:r>
      <w:bookmarkEnd w:id="85"/>
    </w:p>
    <w:p w14:paraId="44772CD0" w14:textId="77777777" w:rsidR="00A87596" w:rsidRPr="00E63420" w:rsidRDefault="00A87596" w:rsidP="00A87596">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2AFEFA82" w14:textId="77777777" w:rsidR="00A87596" w:rsidRPr="00E63420" w:rsidRDefault="00A87596" w:rsidP="00A87596">
      <w:r w:rsidRPr="00E63420">
        <w:t>It is assumed that the client is enabled to use the same media decoding and rendering pipeline during the session.</w:t>
      </w:r>
    </w:p>
    <w:p w14:paraId="12DD29FE" w14:textId="77777777" w:rsidR="00A87596" w:rsidRPr="00E63420" w:rsidRDefault="00A87596" w:rsidP="00A87596">
      <w:pPr>
        <w:pStyle w:val="TH"/>
      </w:pPr>
      <w:ins w:id="88" w:author="TL4" w:date="2019-10-11T09:23:00Z">
        <w:r w:rsidRPr="00E63420">
          <w:object w:dxaOrig="12840" w:dyaOrig="13092" w14:anchorId="22EBCD3F">
            <v:shape id="_x0000_i1033" type="#_x0000_t75" style="width:444pt;height:451.2pt" o:ole="">
              <v:imagedata r:id="rId32" o:title=""/>
            </v:shape>
            <o:OLEObject Type="Embed" ProgID="Mscgen.Chart" ShapeID="_x0000_i1033" DrawAspect="Content" ObjectID="_1632670823" r:id="rId33"/>
          </w:object>
        </w:r>
      </w:ins>
      <w:del w:id="89" w:author="TL4" w:date="2019-10-11T09:23:00Z">
        <w:r w:rsidRPr="00E63420" w:rsidDel="00A87596">
          <w:object w:dxaOrig="11604" w:dyaOrig="12540" w14:anchorId="5CA34FA3">
            <v:shape id="_x0000_i1034" type="#_x0000_t75" style="width:401.4pt;height:6in" o:ole="">
              <v:imagedata r:id="rId34" o:title=""/>
            </v:shape>
            <o:OLEObject Type="Embed" ProgID="Mscgen.Chart" ShapeID="_x0000_i1034" DrawAspect="Content" ObjectID="_1632670824" r:id="rId35"/>
          </w:object>
        </w:r>
      </w:del>
    </w:p>
    <w:p w14:paraId="436FA60E" w14:textId="77777777" w:rsidR="00A87596" w:rsidRPr="00E63420" w:rsidRDefault="00A87596" w:rsidP="00A87596">
      <w:pPr>
        <w:pStyle w:val="TF"/>
      </w:pPr>
      <w:r w:rsidRPr="00E63420">
        <w:t>Figure 5.2-2: High Level Procedure for DASH content</w:t>
      </w:r>
    </w:p>
    <w:p w14:paraId="2D422F9F" w14:textId="77777777" w:rsidR="00A87596" w:rsidRDefault="00A87596" w:rsidP="00A87596">
      <w:r>
        <w:t xml:space="preserve">Prerequisite: </w:t>
      </w:r>
    </w:p>
    <w:p w14:paraId="5F29A207" w14:textId="77777777" w:rsidR="00A87596" w:rsidRDefault="00A87596" w:rsidP="00A87596">
      <w:pPr>
        <w:pStyle w:val="B1"/>
      </w:pPr>
      <w:r>
        <w:t>-</w:t>
      </w:r>
      <w:r>
        <w:tab/>
        <w:t>The 5GMS Application Provider has provisioned the 5G Media Streaming system and has setup content ingest.</w:t>
      </w:r>
    </w:p>
    <w:p w14:paraId="5B39DA61" w14:textId="77777777" w:rsidR="00A87596" w:rsidRDefault="00A87596" w:rsidP="00A87596">
      <w:pPr>
        <w:pStyle w:val="B1"/>
      </w:pPr>
      <w:r>
        <w:t>-</w:t>
      </w:r>
      <w:r>
        <w:tab/>
        <w:t>The 5GMS Aware Application has received the service announcement from the 5GMS Application Provider.</w:t>
      </w:r>
    </w:p>
    <w:p w14:paraId="557BB465" w14:textId="77777777" w:rsidR="00A87596" w:rsidRDefault="00A87596" w:rsidP="00A87596">
      <w:pPr>
        <w:pStyle w:val="FP"/>
      </w:pPr>
    </w:p>
    <w:p w14:paraId="05C47BE2" w14:textId="77777777" w:rsidR="00A87596" w:rsidRPr="00E63420" w:rsidRDefault="00A87596" w:rsidP="00A87596">
      <w:r w:rsidRPr="00E63420">
        <w:t>Steps:</w:t>
      </w:r>
    </w:p>
    <w:p w14:paraId="5DD143DF" w14:textId="77777777" w:rsidR="00A87596" w:rsidRPr="00E63420" w:rsidRDefault="00A87596" w:rsidP="00A87596">
      <w:pPr>
        <w:pStyle w:val="B1"/>
      </w:pPr>
      <w:r w:rsidRPr="00E63420">
        <w:t xml:space="preserve">1: The App triggers the Service </w:t>
      </w:r>
      <w:ins w:id="90" w:author="TL4" w:date="2019-10-14T16:26:00Z">
        <w:r w:rsidR="001222BA">
          <w:t xml:space="preserve">Announcement </w:t>
        </w:r>
      </w:ins>
      <w:r w:rsidRPr="00E63420">
        <w:t>and Content Discovery procedure. The Content Discovery procedure only involves the App and the external Application Server.</w:t>
      </w:r>
      <w:ins w:id="91" w:author="TL4" w:date="2019-10-14T16:26:00Z">
        <w:r w:rsidR="001222BA">
          <w:t xml:space="preserve"> The service announcement includes either the whole service access information (i.e. details for Media Session Handling (M5d) and for Media Streaming access (M4d)) or a reference to the service access information.</w:t>
        </w:r>
      </w:ins>
    </w:p>
    <w:p w14:paraId="4025B9BF" w14:textId="77777777" w:rsidR="00A87596" w:rsidRPr="00E63420" w:rsidRDefault="00A87596" w:rsidP="00A87596">
      <w:pPr>
        <w:pStyle w:val="B1"/>
      </w:pPr>
      <w:r w:rsidRPr="00E63420">
        <w:t>2:</w:t>
      </w:r>
      <w:r>
        <w:t xml:space="preserve"> </w:t>
      </w:r>
      <w:r w:rsidRPr="00E63420">
        <w:t>A media content item is selected.</w:t>
      </w:r>
    </w:p>
    <w:p w14:paraId="0253B845" w14:textId="77777777" w:rsidR="00A87596" w:rsidRPr="00E63420" w:rsidRDefault="00A87596" w:rsidP="00A87596">
      <w:pPr>
        <w:pStyle w:val="B1"/>
      </w:pPr>
      <w:r w:rsidRPr="00E63420">
        <w:t>3: The App triggers the Media Session handler to start media playback. The Media Player Entry is provided to the Media Session handler.</w:t>
      </w:r>
    </w:p>
    <w:p w14:paraId="60D0E769" w14:textId="77777777" w:rsidR="00A87596" w:rsidRDefault="00A87596" w:rsidP="00A87596">
      <w:pPr>
        <w:pStyle w:val="B1"/>
        <w:rPr>
          <w:ins w:id="92" w:author="TL4" w:date="2019-10-11T09:24:00Z"/>
        </w:rPr>
      </w:pPr>
      <w:ins w:id="93" w:author="TL4" w:date="2019-10-11T09:24:00Z">
        <w:r>
          <w:t>4: When the 5GMS Aware Application has received a reference to the service access information</w:t>
        </w:r>
      </w:ins>
      <w:ins w:id="94" w:author="TL4" w:date="2019-10-14T16:26:00Z">
        <w:r w:rsidR="001222BA">
          <w:t xml:space="preserve"> (See Step 1)</w:t>
        </w:r>
      </w:ins>
      <w:ins w:id="95" w:author="TL4" w:date="2019-10-11T09:24:00Z">
        <w:r>
          <w:t>, the Media Session Handler interacts with the Media AF to acquire the whole service access information</w:t>
        </w:r>
      </w:ins>
    </w:p>
    <w:p w14:paraId="494A97C4" w14:textId="77777777" w:rsidR="00A87596" w:rsidRPr="00E63420" w:rsidRDefault="00A87596" w:rsidP="00A87596">
      <w:pPr>
        <w:pStyle w:val="B1"/>
      </w:pPr>
      <w:r w:rsidRPr="00E63420">
        <w:t>4: The Media Session Handler triggers the 5GMS Player to start the session.</w:t>
      </w:r>
    </w:p>
    <w:p w14:paraId="4DAD04E8" w14:textId="77777777" w:rsidR="00A87596" w:rsidRPr="00E63420" w:rsidRDefault="00A87596" w:rsidP="00A87596">
      <w:pPr>
        <w:pStyle w:val="B1"/>
      </w:pPr>
      <w:r w:rsidRPr="00E63420">
        <w:lastRenderedPageBreak/>
        <w:t>5: The 5GMS Player establishes the transport session for acquiring the manifest referenced by the Media Player Entry.</w:t>
      </w:r>
    </w:p>
    <w:p w14:paraId="01A215CC" w14:textId="77777777" w:rsidR="00A87596" w:rsidRPr="00E63420" w:rsidRDefault="00A87596" w:rsidP="00A87596">
      <w:pPr>
        <w:pStyle w:val="B1"/>
      </w:pPr>
      <w:r w:rsidRPr="00E63420">
        <w:t>6: The 5GMS Player requests the manifest</w:t>
      </w:r>
    </w:p>
    <w:p w14:paraId="422ADA99" w14:textId="77777777" w:rsidR="00A87596" w:rsidRPr="00E63420" w:rsidRDefault="00A87596" w:rsidP="00A87596">
      <w:pPr>
        <w:pStyle w:val="B1"/>
      </w:pPr>
      <w:r w:rsidRPr="00E63420">
        <w:t xml:space="preserve">7: The media access client receives the manifest </w:t>
      </w:r>
    </w:p>
    <w:p w14:paraId="0110EEDD" w14:textId="77777777" w:rsidR="00A87596" w:rsidRPr="00634E05" w:rsidRDefault="00A87596" w:rsidP="00A87596">
      <w:pPr>
        <w:pStyle w:val="B1"/>
      </w:pPr>
      <w:r w:rsidRPr="00E63420">
        <w:t>8: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p>
    <w:p w14:paraId="01A8339C" w14:textId="77777777" w:rsidR="00A87596" w:rsidRPr="00E63420" w:rsidRDefault="00A87596" w:rsidP="00A87596">
      <w:pPr>
        <w:pStyle w:val="B1"/>
      </w:pPr>
      <w:r w:rsidRPr="00E63420">
        <w:t>9: The 5GMS Player notifies the media session handler about the manifest. The notification may contain parameters from the manifest</w:t>
      </w:r>
    </w:p>
    <w:p w14:paraId="2CD0984E" w14:textId="77777777" w:rsidR="00A87596" w:rsidRPr="00E63420" w:rsidRDefault="00A87596" w:rsidP="00A87596">
      <w:pPr>
        <w:pStyle w:val="B1"/>
      </w:pPr>
      <w:r w:rsidRPr="00E63420">
        <w:t xml:space="preserve">10: Optional. The Media Session handler establishes session with the Media AF. </w:t>
      </w:r>
    </w:p>
    <w:p w14:paraId="596FA2E4" w14:textId="77777777" w:rsidR="00A87596" w:rsidRPr="00E63420" w:rsidRDefault="00A87596" w:rsidP="00A87596">
      <w:pPr>
        <w:pStyle w:val="B1"/>
      </w:pPr>
      <w:r w:rsidRPr="00E63420">
        <w:t>11: Optional: the 5GMS Player acquires the necessary DRM information, for example a DRM License.</w:t>
      </w:r>
    </w:p>
    <w:p w14:paraId="2AC8D903" w14:textId="77777777" w:rsidR="00A87596" w:rsidRPr="00E63420" w:rsidRDefault="00A87596" w:rsidP="00A87596">
      <w:pPr>
        <w:pStyle w:val="B1"/>
      </w:pPr>
      <w:r w:rsidRPr="00E63420">
        <w:t>12: The 5GMS Player configures the media rendering pipeline.</w:t>
      </w:r>
    </w:p>
    <w:p w14:paraId="763A1184" w14:textId="77777777" w:rsidR="00A87596" w:rsidRPr="00E63420" w:rsidRDefault="00A87596" w:rsidP="00A87596">
      <w:pPr>
        <w:pStyle w:val="B1"/>
      </w:pPr>
      <w:r w:rsidRPr="00E63420">
        <w:t>13: The 5GMS Player establishes the necessary transport sessions for the content. For example, the media access client may establish one transport session for each media component (audio, video, etc) and possibly additional transport sessions for other media representations.</w:t>
      </w:r>
    </w:p>
    <w:p w14:paraId="2CBEF575" w14:textId="3732F33B" w:rsidR="00A87596" w:rsidRPr="00E63420" w:rsidRDefault="00A87596" w:rsidP="00A87596">
      <w:pPr>
        <w:pStyle w:val="B1"/>
      </w:pPr>
      <w:r w:rsidRPr="00E63420">
        <w:t xml:space="preserve">14: The media session handler is notified </w:t>
      </w:r>
      <w:ins w:id="96" w:author="TL4" w:date="2019-10-15T18:45:00Z">
        <w:r w:rsidR="004E794B">
          <w:t>about the completion of the rendering pipeline, providing</w:t>
        </w:r>
      </w:ins>
      <w:ins w:id="97" w:author="TL4" w:date="2019-10-15T18:46:00Z">
        <w:r w:rsidR="004E794B" w:rsidRPr="00E63420">
          <w:t>, providing the transport session information and some media content related information</w:t>
        </w:r>
      </w:ins>
      <w:del w:id="98" w:author="TL4" w:date="2019-10-15T18:45:00Z">
        <w:r w:rsidRPr="00E63420" w:rsidDel="004E794B">
          <w:delText xml:space="preserve">about </w:delText>
        </w:r>
      </w:del>
      <w:del w:id="99" w:author="TL4" w:date="2019-10-15T18:46:00Z">
        <w:r w:rsidRPr="00E63420" w:rsidDel="004E794B">
          <w:delText>the established transport sessions for the content</w:delText>
        </w:r>
      </w:del>
      <w:r w:rsidRPr="00E63420">
        <w:t>.</w:t>
      </w:r>
    </w:p>
    <w:p w14:paraId="34DB50C3" w14:textId="77777777" w:rsidR="00A87596" w:rsidRPr="00E63420" w:rsidRDefault="00A87596" w:rsidP="00A87596">
      <w:pPr>
        <w:pStyle w:val="B1"/>
      </w:pPr>
      <w:r w:rsidRPr="00E63420">
        <w:t>15: Optional: The media session handler may notify the media AF about the session and the established transport sessions.</w:t>
      </w:r>
    </w:p>
    <w:p w14:paraId="5CB618B6" w14:textId="77777777" w:rsidR="00A87596" w:rsidRPr="00E63420" w:rsidRDefault="00A87596" w:rsidP="00A87596">
      <w:pPr>
        <w:pStyle w:val="B1"/>
      </w:pPr>
      <w:r w:rsidRPr="00E63420">
        <w:t>16: The 5GMS Player requests initialization information. The 5GMSP repeats this step for each required initialization segment.</w:t>
      </w:r>
    </w:p>
    <w:p w14:paraId="50DEF015" w14:textId="77777777" w:rsidR="00A87596" w:rsidRPr="00E63420" w:rsidRDefault="00A87596" w:rsidP="00A87596">
      <w:pPr>
        <w:pStyle w:val="B1"/>
      </w:pPr>
      <w:r w:rsidRPr="00E63420">
        <w:t>17: The 5GMS Player receives the initialization information.</w:t>
      </w:r>
    </w:p>
    <w:p w14:paraId="13AD3A09" w14:textId="77777777" w:rsidR="00A87596" w:rsidRPr="00E63420" w:rsidRDefault="00A87596" w:rsidP="00A87596">
      <w:pPr>
        <w:pStyle w:val="B1"/>
      </w:pPr>
      <w:r w:rsidRPr="00E63420">
        <w:t>18: The 5GMS Player requests media segments according to the manifest.</w:t>
      </w:r>
    </w:p>
    <w:p w14:paraId="77982E07" w14:textId="77777777" w:rsidR="00A87596" w:rsidRPr="00E63420" w:rsidRDefault="00A87596" w:rsidP="00A87596">
      <w:pPr>
        <w:pStyle w:val="B1"/>
      </w:pPr>
      <w:r w:rsidRPr="00E63420">
        <w:t>19: the 5GMS Player receives media segments and puts the information into the according media rendering pipeline.</w:t>
      </w:r>
    </w:p>
    <w:p w14:paraId="242ABCAE" w14:textId="77777777" w:rsidR="00A87596" w:rsidRDefault="00A87596" w:rsidP="00A87596">
      <w:pPr>
        <w:pStyle w:val="B1"/>
      </w:pPr>
      <w:r w:rsidRPr="00E63420">
        <w:t>20: Previous steps are repeated according to the manifest information.</w:t>
      </w:r>
    </w:p>
    <w:p w14:paraId="169515B0" w14:textId="77777777" w:rsidR="00A87596" w:rsidRDefault="00A87596">
      <w:pPr>
        <w:rPr>
          <w:noProof/>
        </w:rPr>
      </w:pPr>
    </w:p>
    <w:p w14:paraId="706DB66F" w14:textId="77777777" w:rsidR="00A87596" w:rsidRDefault="00A87596">
      <w:pPr>
        <w:rPr>
          <w:noProof/>
        </w:rPr>
      </w:pPr>
      <w:r>
        <w:rPr>
          <w:noProof/>
        </w:rPr>
        <w:t xml:space="preserve">**** Last Change **** </w:t>
      </w:r>
    </w:p>
    <w:sectPr w:rsidR="00A87596"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A9A31" w14:textId="77777777" w:rsidR="00136F58" w:rsidRDefault="00136F58">
      <w:r>
        <w:separator/>
      </w:r>
    </w:p>
  </w:endnote>
  <w:endnote w:type="continuationSeparator" w:id="0">
    <w:p w14:paraId="3B9A3147" w14:textId="77777777" w:rsidR="00136F58" w:rsidRDefault="00136F58">
      <w:r>
        <w:continuationSeparator/>
      </w:r>
    </w:p>
  </w:endnote>
  <w:endnote w:type="continuationNotice" w:id="1">
    <w:p w14:paraId="0B216FA6" w14:textId="77777777" w:rsidR="00E43048" w:rsidRDefault="00E430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A2FEE" w14:textId="77777777" w:rsidR="00136F58" w:rsidRDefault="00136F58">
      <w:r>
        <w:separator/>
      </w:r>
    </w:p>
  </w:footnote>
  <w:footnote w:type="continuationSeparator" w:id="0">
    <w:p w14:paraId="4EFDA7C9" w14:textId="77777777" w:rsidR="00136F58" w:rsidRDefault="00136F58">
      <w:r>
        <w:continuationSeparator/>
      </w:r>
    </w:p>
  </w:footnote>
  <w:footnote w:type="continuationNotice" w:id="1">
    <w:p w14:paraId="7EC9F09B" w14:textId="77777777" w:rsidR="00E43048" w:rsidRDefault="00E430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62CF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CA13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860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2E22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4">
    <w15:presenceInfo w15:providerId="None" w15:userId="T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42"/>
    <w:rsid w:val="00045F67"/>
    <w:rsid w:val="000A6394"/>
    <w:rsid w:val="000B7FED"/>
    <w:rsid w:val="000C038A"/>
    <w:rsid w:val="000C2776"/>
    <w:rsid w:val="000C6598"/>
    <w:rsid w:val="001222BA"/>
    <w:rsid w:val="00136F58"/>
    <w:rsid w:val="00145D43"/>
    <w:rsid w:val="00174E14"/>
    <w:rsid w:val="00192C46"/>
    <w:rsid w:val="001A08B3"/>
    <w:rsid w:val="001A7B60"/>
    <w:rsid w:val="001B52F0"/>
    <w:rsid w:val="001B7A65"/>
    <w:rsid w:val="001E41F3"/>
    <w:rsid w:val="00222623"/>
    <w:rsid w:val="0026004D"/>
    <w:rsid w:val="002640DD"/>
    <w:rsid w:val="00275D12"/>
    <w:rsid w:val="00284FEB"/>
    <w:rsid w:val="002860C4"/>
    <w:rsid w:val="002B5741"/>
    <w:rsid w:val="00303987"/>
    <w:rsid w:val="00305409"/>
    <w:rsid w:val="003609EF"/>
    <w:rsid w:val="0036231A"/>
    <w:rsid w:val="00374DD4"/>
    <w:rsid w:val="003907D9"/>
    <w:rsid w:val="003C3379"/>
    <w:rsid w:val="003E1A36"/>
    <w:rsid w:val="00410371"/>
    <w:rsid w:val="004242F1"/>
    <w:rsid w:val="00461BDB"/>
    <w:rsid w:val="004B75B7"/>
    <w:rsid w:val="004E794B"/>
    <w:rsid w:val="0051580D"/>
    <w:rsid w:val="00535AE6"/>
    <w:rsid w:val="00545D69"/>
    <w:rsid w:val="00547111"/>
    <w:rsid w:val="00592D74"/>
    <w:rsid w:val="005D5EF4"/>
    <w:rsid w:val="005E2C44"/>
    <w:rsid w:val="005F112B"/>
    <w:rsid w:val="00601F98"/>
    <w:rsid w:val="00621188"/>
    <w:rsid w:val="006257ED"/>
    <w:rsid w:val="00695808"/>
    <w:rsid w:val="006B46FB"/>
    <w:rsid w:val="006E21FB"/>
    <w:rsid w:val="00760218"/>
    <w:rsid w:val="007778D8"/>
    <w:rsid w:val="00785876"/>
    <w:rsid w:val="00792342"/>
    <w:rsid w:val="007977A8"/>
    <w:rsid w:val="007B512A"/>
    <w:rsid w:val="007C2097"/>
    <w:rsid w:val="007D6A07"/>
    <w:rsid w:val="007F7259"/>
    <w:rsid w:val="008040A8"/>
    <w:rsid w:val="008279FA"/>
    <w:rsid w:val="008626E7"/>
    <w:rsid w:val="00870EE7"/>
    <w:rsid w:val="008863B9"/>
    <w:rsid w:val="008A45A6"/>
    <w:rsid w:val="008A6C02"/>
    <w:rsid w:val="008B4586"/>
    <w:rsid w:val="008C4444"/>
    <w:rsid w:val="008C7AEE"/>
    <w:rsid w:val="008E2C06"/>
    <w:rsid w:val="008F686C"/>
    <w:rsid w:val="0091116A"/>
    <w:rsid w:val="009148DE"/>
    <w:rsid w:val="0093298C"/>
    <w:rsid w:val="00941E30"/>
    <w:rsid w:val="009700E9"/>
    <w:rsid w:val="009777D9"/>
    <w:rsid w:val="00991B88"/>
    <w:rsid w:val="009A5753"/>
    <w:rsid w:val="009A579D"/>
    <w:rsid w:val="009E3297"/>
    <w:rsid w:val="009F734F"/>
    <w:rsid w:val="00A01895"/>
    <w:rsid w:val="00A0759A"/>
    <w:rsid w:val="00A246B6"/>
    <w:rsid w:val="00A47E70"/>
    <w:rsid w:val="00A50CF0"/>
    <w:rsid w:val="00A53AEE"/>
    <w:rsid w:val="00A7671C"/>
    <w:rsid w:val="00A814FF"/>
    <w:rsid w:val="00A87596"/>
    <w:rsid w:val="00AA2CBC"/>
    <w:rsid w:val="00AC5820"/>
    <w:rsid w:val="00AD1CD8"/>
    <w:rsid w:val="00B073AA"/>
    <w:rsid w:val="00B258BB"/>
    <w:rsid w:val="00B67B97"/>
    <w:rsid w:val="00B968C8"/>
    <w:rsid w:val="00BA3EC5"/>
    <w:rsid w:val="00BA51D9"/>
    <w:rsid w:val="00BB5DFC"/>
    <w:rsid w:val="00BD279D"/>
    <w:rsid w:val="00BD6BB8"/>
    <w:rsid w:val="00C66BA2"/>
    <w:rsid w:val="00C7058B"/>
    <w:rsid w:val="00C95985"/>
    <w:rsid w:val="00CC5026"/>
    <w:rsid w:val="00CC68D0"/>
    <w:rsid w:val="00CD52C7"/>
    <w:rsid w:val="00CE5ECA"/>
    <w:rsid w:val="00D03F9A"/>
    <w:rsid w:val="00D06D51"/>
    <w:rsid w:val="00D24991"/>
    <w:rsid w:val="00D50255"/>
    <w:rsid w:val="00D655FA"/>
    <w:rsid w:val="00D66520"/>
    <w:rsid w:val="00DE34CF"/>
    <w:rsid w:val="00DF7001"/>
    <w:rsid w:val="00E13F3D"/>
    <w:rsid w:val="00E34898"/>
    <w:rsid w:val="00E43048"/>
    <w:rsid w:val="00E66AD0"/>
    <w:rsid w:val="00E86CD5"/>
    <w:rsid w:val="00EB09B7"/>
    <w:rsid w:val="00EE7D7C"/>
    <w:rsid w:val="00EF0545"/>
    <w:rsid w:val="00F25D98"/>
    <w:rsid w:val="00F300FB"/>
    <w:rsid w:val="00FA387C"/>
    <w:rsid w:val="00FB6386"/>
    <w:rsid w:val="00FD7C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D8EBBFD"/>
  <w15:docId w15:val="{CF4891CB-4EBE-4387-A112-C5E881CF3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E2C06"/>
    <w:rPr>
      <w:rFonts w:ascii="Times New Roman" w:hAnsi="Times New Roman"/>
      <w:lang w:val="en-GB" w:eastAsia="en-US"/>
    </w:rPr>
  </w:style>
  <w:style w:type="character" w:customStyle="1" w:styleId="B1Char">
    <w:name w:val="B1 Char"/>
    <w:link w:val="B1"/>
    <w:qFormat/>
    <w:locked/>
    <w:rsid w:val="00A87596"/>
    <w:rPr>
      <w:rFonts w:ascii="Times New Roman" w:hAnsi="Times New Roman"/>
      <w:lang w:val="en-GB" w:eastAsia="en-US"/>
    </w:rPr>
  </w:style>
  <w:style w:type="character" w:customStyle="1" w:styleId="THChar">
    <w:name w:val="TH Char"/>
    <w:link w:val="TH"/>
    <w:qFormat/>
    <w:locked/>
    <w:rsid w:val="00A87596"/>
    <w:rPr>
      <w:rFonts w:ascii="Arial" w:hAnsi="Arial"/>
      <w:b/>
      <w:lang w:val="en-GB" w:eastAsia="en-US"/>
    </w:rPr>
  </w:style>
  <w:style w:type="character" w:customStyle="1" w:styleId="TFChar">
    <w:name w:val="TF Char"/>
    <w:link w:val="TF"/>
    <w:qFormat/>
    <w:rsid w:val="00A8759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8.w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image" Target="media/image12.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3.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image" Target="media/image6.emf"/><Relationship Id="rId28" Type="http://schemas.openxmlformats.org/officeDocument/2006/relationships/image" Target="media/image9.wmf"/><Relationship Id="rId36"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EC5D5-4A03-4568-9C32-9C20F4D08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2A0A13-42CF-423C-B097-CD4815A5624C}">
  <ds:schemaRefs>
    <ds:schemaRef ds:uri="http://schemas.microsoft.com/sharepoint/v3/contenttype/forms"/>
  </ds:schemaRefs>
</ds:datastoreItem>
</file>

<file path=customXml/itemProps3.xml><?xml version="1.0" encoding="utf-8"?>
<ds:datastoreItem xmlns:ds="http://schemas.openxmlformats.org/officeDocument/2006/customXml" ds:itemID="{B427F151-F359-435D-B424-2A06875F5193}">
  <ds:schemaRefs>
    <ds:schemaRef ds:uri="http://schemas.microsoft.com/office/2006/documentManagement/types"/>
    <ds:schemaRef ds:uri="e491cd96-4138-4db9-bee4-fef1313a6c46"/>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5ec47afc-8ad7-4c75-bd3d-b4e32f22a2ab"/>
    <ds:schemaRef ds:uri="http://www.w3.org/XML/1998/namespace"/>
    <ds:schemaRef ds:uri="http://purl.org/dc/dcmitype/"/>
  </ds:schemaRefs>
</ds:datastoreItem>
</file>

<file path=customXml/itemProps4.xml><?xml version="1.0" encoding="utf-8"?>
<ds:datastoreItem xmlns:ds="http://schemas.openxmlformats.org/officeDocument/2006/customXml" ds:itemID="{7CA70DFD-892F-4558-852A-177A069BA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19</Pages>
  <Words>5359</Words>
  <Characters>29877</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35166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TL4</cp:lastModifiedBy>
  <cp:revision>31</cp:revision>
  <cp:lastPrinted>1900-01-01T08:00:00Z</cp:lastPrinted>
  <dcterms:created xsi:type="dcterms:W3CDTF">2019-10-11T16:09:00Z</dcterms:created>
  <dcterms:modified xsi:type="dcterms:W3CDTF">2019-10-15T16:48:00Z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