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1F8CE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3363">
        <w:fldChar w:fldCharType="begin"/>
      </w:r>
      <w:r w:rsidR="007F3363">
        <w:instrText xml:space="preserve"> DOCPROPERTY  TSG/WGRef  \* MERGEFORMAT </w:instrText>
      </w:r>
      <w:r w:rsidR="007F3363">
        <w:fldChar w:fldCharType="separate"/>
      </w:r>
      <w:r w:rsidR="00754BF2" w:rsidRPr="00754BF2">
        <w:rPr>
          <w:b/>
          <w:noProof/>
          <w:sz w:val="24"/>
        </w:rPr>
        <w:t>SA3</w:t>
      </w:r>
      <w:r w:rsidR="007F33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3363">
        <w:fldChar w:fldCharType="begin"/>
      </w:r>
      <w:r w:rsidR="007F3363">
        <w:instrText xml:space="preserve"> DOCPROPERTY  MtgSeq  \* MERGEFORMAT </w:instrText>
      </w:r>
      <w:r w:rsidR="007F3363">
        <w:fldChar w:fldCharType="separate"/>
      </w:r>
      <w:r w:rsidR="00754BF2" w:rsidRPr="00754BF2">
        <w:rPr>
          <w:b/>
          <w:noProof/>
          <w:sz w:val="24"/>
        </w:rPr>
        <w:t>91</w:t>
      </w:r>
      <w:r w:rsidR="007F3363">
        <w:rPr>
          <w:b/>
          <w:noProof/>
          <w:sz w:val="24"/>
        </w:rPr>
        <w:fldChar w:fldCharType="end"/>
      </w:r>
      <w:r w:rsidR="007F3363">
        <w:fldChar w:fldCharType="begin"/>
      </w:r>
      <w:r w:rsidR="007F3363">
        <w:instrText xml:space="preserve"> DOCPROPERTY  MtgTitle  \* MERGEFORMAT </w:instrText>
      </w:r>
      <w:r w:rsidR="007F3363">
        <w:fldChar w:fldCharType="separate"/>
      </w:r>
      <w:r w:rsidR="00754BF2" w:rsidRPr="00754BF2">
        <w:rPr>
          <w:b/>
          <w:noProof/>
          <w:sz w:val="24"/>
        </w:rPr>
        <w:t>-LI</w:t>
      </w:r>
      <w:r w:rsidR="007F33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F3363">
        <w:fldChar w:fldCharType="begin"/>
      </w:r>
      <w:r w:rsidR="007F3363">
        <w:instrText xml:space="preserve"> DOCPROPERTY  Tdoc#  \* MERGEFORMAT </w:instrText>
      </w:r>
      <w:r w:rsidR="007F3363">
        <w:fldChar w:fldCharType="separate"/>
      </w:r>
      <w:r w:rsidR="00754BF2" w:rsidRPr="00754BF2">
        <w:rPr>
          <w:b/>
          <w:i/>
          <w:noProof/>
          <w:sz w:val="28"/>
        </w:rPr>
        <w:t>s3i230568</w:t>
      </w:r>
      <w:r w:rsidR="007F3363">
        <w:rPr>
          <w:b/>
          <w:i/>
          <w:noProof/>
          <w:sz w:val="28"/>
        </w:rPr>
        <w:fldChar w:fldCharType="end"/>
      </w:r>
    </w:p>
    <w:p w14:paraId="7CB45193" w14:textId="415079C2" w:rsidR="001E41F3" w:rsidRDefault="007F33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54BF2" w:rsidRPr="00754BF2">
        <w:rPr>
          <w:b/>
          <w:noProof/>
          <w:sz w:val="24"/>
        </w:rPr>
        <w:t>Sydney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54BF2" w:rsidRPr="00754BF2">
        <w:rPr>
          <w:b/>
          <w:noProof/>
          <w:sz w:val="24"/>
        </w:rPr>
        <w:t>Australia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54BF2" w:rsidRPr="00754BF2">
        <w:rPr>
          <w:b/>
          <w:noProof/>
          <w:sz w:val="24"/>
        </w:rPr>
        <w:t>24th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54BF2" w:rsidRPr="00754BF2">
        <w:rPr>
          <w:b/>
          <w:noProof/>
          <w:sz w:val="24"/>
        </w:rPr>
        <w:t>27th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104744" w:rsidR="001E41F3" w:rsidRPr="00410371" w:rsidRDefault="007F33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4BF2" w:rsidRPr="00754BF2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36CBB" w:rsidR="001E41F3" w:rsidRPr="00410371" w:rsidRDefault="007F33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4BF2" w:rsidRPr="00754BF2">
              <w:rPr>
                <w:b/>
                <w:noProof/>
                <w:sz w:val="28"/>
              </w:rPr>
              <w:t>0592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78699" w:rsidR="001E41F3" w:rsidRPr="00410371" w:rsidRDefault="007F33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54BF2" w:rsidRPr="00754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27DB6" w:rsidR="001E41F3" w:rsidRPr="00410371" w:rsidRDefault="007F33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4BF2" w:rsidRPr="00754BF2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E1A6AF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06C865" w:rsidR="00F25D98" w:rsidRDefault="00754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D194E" w:rsidR="001E41F3" w:rsidRDefault="007F33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4BF2">
              <w:t>Addition of missing parameters to SUCI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E12BC8" w:rsidR="001E41F3" w:rsidRDefault="007F33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4BF2">
              <w:rPr>
                <w:noProof/>
              </w:rPr>
              <w:t>SA3-LI (</w:t>
            </w:r>
            <w:r w:rsidR="00754BF2">
              <w:t>OTD_US)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B06E1" w:rsidR="001E41F3" w:rsidRDefault="007F33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4BF2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56F8CB" w:rsidR="001E41F3" w:rsidRDefault="007F33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54BF2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47AC7" w:rsidR="001E41F3" w:rsidRDefault="007F33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54BF2">
              <w:rPr>
                <w:noProof/>
              </w:rPr>
              <w:t>2023-10-16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D28F8" w:rsidR="001E41F3" w:rsidRDefault="007F33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54BF2" w:rsidRPr="00754BF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B7BAD" w:rsidR="001E41F3" w:rsidRDefault="007F33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4BF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047B9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E1296" w:rsidR="001E41F3" w:rsidRDefault="00754BF2">
            <w:pPr>
              <w:pStyle w:val="CRCoverPage"/>
              <w:spacing w:after="0"/>
              <w:ind w:left="100"/>
              <w:rPr>
                <w:noProof/>
              </w:rPr>
            </w:pPr>
            <w:r w:rsidRPr="00754BF2">
              <w:rPr>
                <w:noProof/>
              </w:rPr>
              <w:t>The currently defined format for the SUCI is based on a format that was deprecated in TS 23.003 version 15.5.0. The current format for SUCI cannot report SUCIs based on SUPIs in the form of an NAI.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356DA" w14:textId="77777777" w:rsidR="001E41F3" w:rsidRDefault="0075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were made to the format of the SUCI defined in the ASN.1:</w:t>
            </w:r>
          </w:p>
          <w:p w14:paraId="0F1AEF62" w14:textId="597E05CB" w:rsidR="00754BF2" w:rsidRDefault="00754BF2" w:rsidP="00754BF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Addition of a conditional SUPI type field, with the assumption being that if it is absent, the supi type is zero</w:t>
            </w:r>
          </w:p>
          <w:p w14:paraId="175E4331" w14:textId="77777777" w:rsidR="00754BF2" w:rsidRDefault="00754BF2" w:rsidP="00754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4784F" w14:textId="204A0CF6" w:rsidR="00754BF2" w:rsidRDefault="00754BF2" w:rsidP="00754BF2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Addition of a conditional Home Network Identifier field, which may be omitted if supi type is zero and the MCC/MNC fields populated instead. </w:t>
            </w:r>
          </w:p>
          <w:p w14:paraId="5BC82971" w14:textId="77777777" w:rsidR="00754BF2" w:rsidRDefault="00754BF2" w:rsidP="00754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655DC96" w:rsidR="00AF1F1C" w:rsidRDefault="00754BF2" w:rsidP="00AE113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Explain that if the supi type is not zero, the MCC/MNC can be populated with any value and ignored by the LEMF.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B28EE" w:rsidR="001E41F3" w:rsidRDefault="0075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SUCI will not be able to be reported if the SUCI was generated based on a SUPI in the form of an NAI.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1" w:name="_GoBack" w:colFirst="1" w:colLast="1"/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E6911" w:rsidR="001E41F3" w:rsidRDefault="00091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Attachment TS33128Payloads.asn</w:t>
            </w:r>
          </w:p>
        </w:tc>
      </w:tr>
      <w:bookmarkEnd w:id="1"/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2917F" w:rsidR="001E41F3" w:rsidRDefault="00754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4A7EE" w:rsidR="001E41F3" w:rsidRDefault="00754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3B136D" w:rsidR="001E41F3" w:rsidRDefault="00754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308F9" w14:textId="768C0D20" w:rsidR="00AF1F1C" w:rsidRDefault="00AF1F1C" w:rsidP="00AF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>
                <w:rPr>
                  <w:rStyle w:val="Hyperlink"/>
                </w:rPr>
                <w:t>!225</w:t>
              </w:r>
            </w:hyperlink>
            <w:r>
              <w:t xml:space="preserve"> </w:t>
            </w:r>
          </w:p>
          <w:p w14:paraId="4BDBF0BA" w14:textId="157643FC" w:rsidR="00AF1F1C" w:rsidRDefault="00AF1F1C" w:rsidP="00AF1F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>
                <w:rPr>
                  <w:rStyle w:val="Hyperlink"/>
                </w:rPr>
                <w:t>bfb8b8f6a78cef05e3234b4e4a9304f506a1cf63</w:t>
              </w:r>
            </w:hyperlink>
            <w:r>
              <w:t xml:space="preserve"> </w:t>
            </w:r>
          </w:p>
          <w:p w14:paraId="2474DE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21BB44" w14:textId="77777777" w:rsidR="00AF1F1C" w:rsidRDefault="00AF1F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A036C50" w:rsidR="00AF1F1C" w:rsidRDefault="00AF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593, 594, and 595 are mirrors of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D51CEB" w14:textId="77777777" w:rsidR="00E47F1C" w:rsidRDefault="00E47F1C" w:rsidP="00E47F1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52D91DBA" w14:textId="77777777" w:rsidR="00E47F1C" w:rsidRDefault="00E47F1C" w:rsidP="00E47F1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(MAIN DOCUMENT)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00FFC588" w14:textId="77777777" w:rsidR="00E47F1C" w:rsidRPr="000257C9" w:rsidRDefault="00E47F1C" w:rsidP="00E47F1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6F49B610" w14:textId="07938BBA" w:rsidR="00E47F1C" w:rsidRDefault="00E47F1C" w:rsidP="00E47F1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695F1B39" w14:textId="77777777" w:rsidR="00D70F3C" w:rsidRDefault="00D70F3C" w:rsidP="00D70F3C">
      <w:pPr>
        <w:pStyle w:val="CodeHeader"/>
      </w:pPr>
      <w:r>
        <w:t>---a/33128/r15/TS33128Payloads.asn</w:t>
      </w:r>
      <w:r>
        <w:br/>
        <w:t>+++b/33128/r15/TS33128Payloads.asn</w:t>
      </w:r>
    </w:p>
    <w:p w14:paraId="00A44934" w14:textId="77777777" w:rsidR="00D70F3C" w:rsidRDefault="00D70F3C" w:rsidP="00D70F3C">
      <w:pPr>
        <w:pStyle w:val="CodeHeader"/>
      </w:pPr>
      <w:r>
        <w:t>@@ -665</w:t>
      </w:r>
      <w:proofErr w:type="gramStart"/>
      <w:r>
        <w:t>,6</w:t>
      </w:r>
      <w:proofErr w:type="gramEnd"/>
      <w:r>
        <w:t xml:space="preserve"> +665,8 @@ GUMMEI ::= SEQUENCE</w:t>
      </w:r>
    </w:p>
    <w:p w14:paraId="39990E28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665</w:t>
      </w:r>
      <w:r>
        <w:rPr>
          <w:color w:val="BFBFBF"/>
          <w:shd w:val="clear" w:color="auto" w:fill="FAFAFA"/>
        </w:rPr>
        <w:tab/>
        <w:t>665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mNC</w:t>
      </w:r>
      <w:proofErr w:type="spellEnd"/>
      <w:r>
        <w:t xml:space="preserve">         [3] MNC</w:t>
      </w:r>
    </w:p>
    <w:p w14:paraId="3FC0EC33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666</w:t>
      </w:r>
      <w:r>
        <w:rPr>
          <w:color w:val="BFBFBF"/>
          <w:shd w:val="clear" w:color="auto" w:fill="FAFAFA"/>
        </w:rPr>
        <w:tab/>
        <w:t>666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7323365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667</w:t>
      </w:r>
      <w:r>
        <w:rPr>
          <w:color w:val="BFBFBF"/>
          <w:shd w:val="clear" w:color="auto" w:fill="FAFAFA"/>
        </w:rPr>
        <w:tab/>
        <w:t>667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BEAA5DA" w14:textId="77777777" w:rsidR="00D70F3C" w:rsidRDefault="00D70F3C" w:rsidP="00D70F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HomeNetworkIdentifier</w:t>
      </w:r>
      <w:proofErr w:type="spellEnd"/>
      <w:r>
        <w:t xml:space="preserve"> :</w:t>
      </w:r>
      <w:proofErr w:type="gramEnd"/>
      <w:r>
        <w:t>:= UTF8String</w:t>
      </w:r>
    </w:p>
    <w:p w14:paraId="43E94ED9" w14:textId="77777777" w:rsidR="00D70F3C" w:rsidRDefault="00D70F3C" w:rsidP="00D70F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882AC94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668</w:t>
      </w:r>
      <w:r>
        <w:rPr>
          <w:color w:val="BFBFBF"/>
          <w:shd w:val="clear" w:color="auto" w:fill="FAFAFA"/>
        </w:rPr>
        <w:tab/>
        <w:t>670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HomeNetworkPublicKeyID</w:t>
      </w:r>
      <w:proofErr w:type="spellEnd"/>
      <w:r>
        <w:t xml:space="preserve"> :</w:t>
      </w:r>
      <w:proofErr w:type="gramEnd"/>
      <w:r>
        <w:t>:= OCTET STRING</w:t>
      </w:r>
    </w:p>
    <w:p w14:paraId="78238A1F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669</w:t>
      </w:r>
      <w:r>
        <w:rPr>
          <w:color w:val="BFBFBF"/>
          <w:shd w:val="clear" w:color="auto" w:fill="FAFAFA"/>
        </w:rPr>
        <w:tab/>
        <w:t>671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676B7BC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670</w:t>
      </w:r>
      <w:r>
        <w:rPr>
          <w:color w:val="BFBFBF"/>
          <w:shd w:val="clear" w:color="auto" w:fill="FAFAFA"/>
        </w:rPr>
        <w:tab/>
        <w:t>672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HSMFURI :</w:t>
      </w:r>
      <w:proofErr w:type="gramEnd"/>
      <w:r>
        <w:t>:= UTF8String</w:t>
      </w:r>
    </w:p>
    <w:p w14:paraId="13734D24" w14:textId="77777777" w:rsidR="00D70F3C" w:rsidRDefault="00D70F3C" w:rsidP="00D70F3C">
      <w:pPr>
        <w:pStyle w:val="CodeHeader"/>
      </w:pPr>
      <w:r>
        <w:t>@@ -790</w:t>
      </w:r>
      <w:proofErr w:type="gramStart"/>
      <w:r>
        <w:t>,9</w:t>
      </w:r>
      <w:proofErr w:type="gramEnd"/>
      <w:r>
        <w:t xml:space="preserve"> +792,11 @@ SUCI ::= SEQUENCE</w:t>
      </w:r>
    </w:p>
    <w:p w14:paraId="49630723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790</w:t>
      </w:r>
      <w:r>
        <w:rPr>
          <w:color w:val="BFBFBF"/>
          <w:shd w:val="clear" w:color="auto" w:fill="FAFAFA"/>
        </w:rPr>
        <w:tab/>
        <w:t>792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protectionSchemeID</w:t>
      </w:r>
      <w:proofErr w:type="spellEnd"/>
      <w:r>
        <w:t xml:space="preserve">          [4] </w:t>
      </w:r>
      <w:proofErr w:type="spellStart"/>
      <w:r>
        <w:t>ProtectionSchemeID</w:t>
      </w:r>
      <w:proofErr w:type="spellEnd"/>
      <w:r>
        <w:t>,</w:t>
      </w:r>
    </w:p>
    <w:p w14:paraId="7715B83B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791</w:t>
      </w:r>
      <w:r>
        <w:rPr>
          <w:color w:val="BFBFBF"/>
          <w:shd w:val="clear" w:color="auto" w:fill="FAFAFA"/>
        </w:rPr>
        <w:tab/>
        <w:t>793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homeNetworkPublicKeyID</w:t>
      </w:r>
      <w:proofErr w:type="spellEnd"/>
      <w:r>
        <w:t xml:space="preserve">      [5] </w:t>
      </w:r>
      <w:proofErr w:type="spellStart"/>
      <w:r>
        <w:t>HomeNetworkPublicKeyID</w:t>
      </w:r>
      <w:proofErr w:type="spellEnd"/>
      <w:r>
        <w:t>,</w:t>
      </w:r>
    </w:p>
    <w:p w14:paraId="1749AC91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792</w:t>
      </w:r>
      <w:r>
        <w:rPr>
          <w:color w:val="BFBFBF"/>
          <w:shd w:val="clear" w:color="auto" w:fill="FAFAFA"/>
        </w:rPr>
        <w:tab/>
        <w:t>794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schemeOutput</w:t>
      </w:r>
      <w:proofErr w:type="spellEnd"/>
      <w:r>
        <w:t xml:space="preserve">                [6] </w:t>
      </w:r>
      <w:proofErr w:type="spellStart"/>
      <w:r>
        <w:t>SchemeOutput</w:t>
      </w:r>
      <w:proofErr w:type="spellEnd"/>
      <w:r>
        <w:t>,</w:t>
      </w:r>
    </w:p>
    <w:p w14:paraId="006DF758" w14:textId="77777777" w:rsidR="00D70F3C" w:rsidRDefault="00D70F3C" w:rsidP="00D70F3C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793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routingIndicatorLength</w:t>
      </w:r>
      <w:proofErr w:type="spellEnd"/>
      <w:proofErr w:type="gramEnd"/>
      <w:r>
        <w:t xml:space="preserve">      [7] INTEGER (1..4) OPTIONAL</w:t>
      </w:r>
    </w:p>
    <w:p w14:paraId="15B69515" w14:textId="77777777" w:rsidR="00D70F3C" w:rsidRDefault="00D70F3C" w:rsidP="00D70F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routingIndicatorLength</w:t>
      </w:r>
      <w:proofErr w:type="spellEnd"/>
      <w:r>
        <w:t xml:space="preserve">      [7] INTEGER (1</w:t>
      </w:r>
      <w:proofErr w:type="gramStart"/>
      <w:r>
        <w:t>..4</w:t>
      </w:r>
      <w:proofErr w:type="gramEnd"/>
      <w:r>
        <w:t>) OPTIONAL,</w:t>
      </w:r>
    </w:p>
    <w:p w14:paraId="1881FD41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794</w:t>
      </w:r>
      <w:r>
        <w:rPr>
          <w:color w:val="BFBFBF"/>
          <w:shd w:val="clear" w:color="auto" w:fill="FAFAFA"/>
        </w:rPr>
        <w:tab/>
        <w:t>796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-- shall be included if different from the number of meaningful digits given</w:t>
      </w:r>
    </w:p>
    <w:p w14:paraId="4DDD758D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795</w:t>
      </w:r>
      <w:r>
        <w:rPr>
          <w:color w:val="BFBFBF"/>
          <w:shd w:val="clear" w:color="auto" w:fill="FAFAFA"/>
        </w:rPr>
        <w:tab/>
        <w:t>797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   -- in </w:t>
      </w:r>
      <w:proofErr w:type="spellStart"/>
      <w:r>
        <w:t>routingIndicator</w:t>
      </w:r>
      <w:proofErr w:type="spellEnd"/>
    </w:p>
    <w:p w14:paraId="43F376A1" w14:textId="77777777" w:rsidR="00D70F3C" w:rsidRDefault="00D70F3C" w:rsidP="00D70F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sUPIType</w:t>
      </w:r>
      <w:proofErr w:type="spellEnd"/>
      <w:r>
        <w:t xml:space="preserve">                    [8] </w:t>
      </w:r>
      <w:proofErr w:type="spellStart"/>
      <w:r>
        <w:t>SUPIType</w:t>
      </w:r>
      <w:proofErr w:type="spellEnd"/>
      <w:r>
        <w:t xml:space="preserve"> OPTIONAL,</w:t>
      </w:r>
    </w:p>
    <w:p w14:paraId="6E1ADCE5" w14:textId="77777777" w:rsidR="00D70F3C" w:rsidRDefault="00D70F3C" w:rsidP="00D70F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799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homeNetworkIdentifier</w:t>
      </w:r>
      <w:proofErr w:type="spellEnd"/>
      <w:r>
        <w:t xml:space="preserve">       [9] </w:t>
      </w:r>
      <w:proofErr w:type="spellStart"/>
      <w:r>
        <w:t>HomeNetworkIdentifier</w:t>
      </w:r>
      <w:proofErr w:type="spellEnd"/>
      <w:r>
        <w:t xml:space="preserve"> OPTIONAL</w:t>
      </w:r>
    </w:p>
    <w:p w14:paraId="1799384D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796</w:t>
      </w:r>
      <w:r>
        <w:rPr>
          <w:color w:val="BFBFBF"/>
          <w:shd w:val="clear" w:color="auto" w:fill="FAFAFA"/>
        </w:rPr>
        <w:tab/>
        <w:t>800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C11A63B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797</w:t>
      </w:r>
      <w:r>
        <w:rPr>
          <w:color w:val="BFBFBF"/>
          <w:shd w:val="clear" w:color="auto" w:fill="FAFAFA"/>
        </w:rPr>
        <w:tab/>
        <w:t>801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C23117A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798</w:t>
      </w:r>
      <w:r>
        <w:rPr>
          <w:color w:val="BFBFBF"/>
          <w:shd w:val="clear" w:color="auto" w:fill="FAFAFA"/>
        </w:rPr>
        <w:tab/>
        <w:t>802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SUPI :</w:t>
      </w:r>
      <w:proofErr w:type="gramEnd"/>
      <w:r>
        <w:t>:= CHOICE</w:t>
      </w:r>
    </w:p>
    <w:p w14:paraId="686272D3" w14:textId="77777777" w:rsidR="00D70F3C" w:rsidRDefault="00D70F3C" w:rsidP="00D70F3C">
      <w:pPr>
        <w:pStyle w:val="CodeHeader"/>
      </w:pPr>
      <w:r>
        <w:t>@@ -801</w:t>
      </w:r>
      <w:proofErr w:type="gramStart"/>
      <w:r>
        <w:t>,6</w:t>
      </w:r>
      <w:proofErr w:type="gramEnd"/>
      <w:r>
        <w:t xml:space="preserve"> +805,8 @@ SUPI ::= CHOICE</w:t>
      </w:r>
    </w:p>
    <w:p w14:paraId="23DBEC16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801</w:t>
      </w:r>
      <w:r>
        <w:rPr>
          <w:color w:val="BFBFBF"/>
          <w:shd w:val="clear" w:color="auto" w:fill="FAFAFA"/>
        </w:rPr>
        <w:tab/>
        <w:t>805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nAI</w:t>
      </w:r>
      <w:proofErr w:type="spellEnd"/>
      <w:r>
        <w:t xml:space="preserve">         [2] NAI</w:t>
      </w:r>
    </w:p>
    <w:p w14:paraId="46FCBCE4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802</w:t>
      </w:r>
      <w:r>
        <w:rPr>
          <w:color w:val="BFBFBF"/>
          <w:shd w:val="clear" w:color="auto" w:fill="FAFAFA"/>
        </w:rPr>
        <w:tab/>
        <w:t>806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8E759CE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803</w:t>
      </w:r>
      <w:r>
        <w:rPr>
          <w:color w:val="BFBFBF"/>
          <w:shd w:val="clear" w:color="auto" w:fill="FAFAFA"/>
        </w:rPr>
        <w:tab/>
        <w:t>807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E6D3205" w14:textId="77777777" w:rsidR="00D70F3C" w:rsidRDefault="00D70F3C" w:rsidP="00D70F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SUPIType</w:t>
      </w:r>
      <w:proofErr w:type="spellEnd"/>
      <w:r>
        <w:t xml:space="preserve"> :</w:t>
      </w:r>
      <w:proofErr w:type="gramEnd"/>
      <w:r>
        <w:t>:= INTEGER (1..7)</w:t>
      </w:r>
    </w:p>
    <w:p w14:paraId="0E2498CD" w14:textId="77777777" w:rsidR="00D70F3C" w:rsidRDefault="00D70F3C" w:rsidP="00D70F3C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809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D069FAE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804</w:t>
      </w:r>
      <w:r>
        <w:rPr>
          <w:color w:val="BFBFBF"/>
          <w:shd w:val="clear" w:color="auto" w:fill="FAFAFA"/>
        </w:rPr>
        <w:tab/>
        <w:t>810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SUPIUnauthenticatedIndication</w:t>
      </w:r>
      <w:proofErr w:type="spellEnd"/>
      <w:r>
        <w:t xml:space="preserve"> :</w:t>
      </w:r>
      <w:proofErr w:type="gramEnd"/>
      <w:r>
        <w:t>:= BOOLEAN</w:t>
      </w:r>
    </w:p>
    <w:p w14:paraId="72289A51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805</w:t>
      </w:r>
      <w:r>
        <w:rPr>
          <w:color w:val="BFBFBF"/>
          <w:shd w:val="clear" w:color="auto" w:fill="FAFAFA"/>
        </w:rPr>
        <w:tab/>
        <w:t>811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AB519E7" w14:textId="77777777" w:rsidR="00D70F3C" w:rsidRDefault="00D70F3C" w:rsidP="00D70F3C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806</w:t>
      </w:r>
      <w:r>
        <w:rPr>
          <w:color w:val="BFBFBF"/>
          <w:shd w:val="clear" w:color="auto" w:fill="FAFAFA"/>
        </w:rPr>
        <w:tab/>
        <w:t>812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TargetIdentifier</w:t>
      </w:r>
      <w:proofErr w:type="spellEnd"/>
      <w:r>
        <w:t xml:space="preserve"> :</w:t>
      </w:r>
      <w:proofErr w:type="gramEnd"/>
      <w:r>
        <w:t>:= CHOICE</w:t>
      </w:r>
    </w:p>
    <w:p w14:paraId="42641724" w14:textId="77777777" w:rsidR="00D70F3C" w:rsidRPr="00D70F3C" w:rsidRDefault="00D70F3C" w:rsidP="00D70F3C"/>
    <w:p w14:paraId="279A60F9" w14:textId="77777777" w:rsidR="00E47F1C" w:rsidRDefault="00E47F1C" w:rsidP="00E47F1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0257C9">
        <w:rPr>
          <w:color w:val="FF0000"/>
        </w:rPr>
        <w:t xml:space="preserve">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6886F4F0" w14:textId="77777777" w:rsidR="00E47F1C" w:rsidRPr="000257C9" w:rsidRDefault="00E47F1C" w:rsidP="00E47F1C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ALL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</w:t>
      </w:r>
      <w:r>
        <w:rPr>
          <w:color w:val="FF0000"/>
        </w:rPr>
        <w:t>*</w:t>
      </w:r>
      <w:r w:rsidRPr="000257C9">
        <w:rPr>
          <w:color w:val="FF0000"/>
        </w:rPr>
        <w:t>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B2F60" w14:textId="77777777" w:rsidR="007F3363" w:rsidRDefault="007F3363">
      <w:r>
        <w:separator/>
      </w:r>
    </w:p>
  </w:endnote>
  <w:endnote w:type="continuationSeparator" w:id="0">
    <w:p w14:paraId="1003A46D" w14:textId="77777777" w:rsidR="007F3363" w:rsidRDefault="007F3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0F9D3" w14:textId="77777777" w:rsidR="007F3363" w:rsidRDefault="007F3363">
      <w:r>
        <w:separator/>
      </w:r>
    </w:p>
  </w:footnote>
  <w:footnote w:type="continuationSeparator" w:id="0">
    <w:p w14:paraId="38361F45" w14:textId="77777777" w:rsidR="007F3363" w:rsidRDefault="007F3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87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1A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4BF2"/>
    <w:rsid w:val="00792342"/>
    <w:rsid w:val="007977A8"/>
    <w:rsid w:val="007B512A"/>
    <w:rsid w:val="007C2097"/>
    <w:rsid w:val="007D6A07"/>
    <w:rsid w:val="007F3363"/>
    <w:rsid w:val="007F7259"/>
    <w:rsid w:val="008040A8"/>
    <w:rsid w:val="008279FA"/>
    <w:rsid w:val="0084127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134"/>
    <w:rsid w:val="00AF1F1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F3C"/>
    <w:rsid w:val="00D92C36"/>
    <w:rsid w:val="00DE34CF"/>
    <w:rsid w:val="00E13F3D"/>
    <w:rsid w:val="00E34898"/>
    <w:rsid w:val="00E47F1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deHeader">
    <w:name w:val="CodeHeader"/>
    <w:basedOn w:val="Normal"/>
    <w:rsid w:val="00D70F3C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D70F3C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9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9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0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25/diffs?commit_id=bfb8b8f6a78cef05e3234b4e4a9304f506a1cf6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CB3B5-449B-49F9-AA32-225B9435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748</Words>
  <Characters>4264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5</cp:revision>
  <cp:lastPrinted>1900-01-01T05:00:00Z</cp:lastPrinted>
  <dcterms:created xsi:type="dcterms:W3CDTF">2023-10-16T14:57:00Z</dcterms:created>
  <dcterms:modified xsi:type="dcterms:W3CDTF">2023-10-16T17:22:00Z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s3i230568</vt:lpwstr>
  </property>
  <property fmtid="{D5CDD505-2E9C-101B-9397-08002B2CF9AE}" pid="10" name="Spec#">
    <vt:lpwstr>33.128</vt:lpwstr>
  </property>
  <property fmtid="{D5CDD505-2E9C-101B-9397-08002B2CF9AE}" pid="11" name="Cr#">
    <vt:lpwstr>0592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Addition of missing parameters to SUCI definition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LI15</vt:lpwstr>
  </property>
  <property fmtid="{D5CDD505-2E9C-101B-9397-08002B2CF9AE}" pid="18" name="Cat">
    <vt:lpwstr>F</vt:lpwstr>
  </property>
  <property fmtid="{D5CDD505-2E9C-101B-9397-08002B2CF9AE}" pid="19" name="ResDate">
    <vt:lpwstr>2023-10-16</vt:lpwstr>
  </property>
  <property fmtid="{D5CDD505-2E9C-101B-9397-08002B2CF9AE}" pid="20" name="Release">
    <vt:lpwstr>Rel-15</vt:lpwstr>
  </property>
</Properties>
</file>