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7EB7CC0F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2E327F">
        <w:rPr>
          <w:b/>
          <w:noProof/>
          <w:sz w:val="24"/>
        </w:rPr>
        <w:t>113</w:t>
      </w:r>
      <w:r w:rsidR="002E327F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E44527">
        <w:rPr>
          <w:b/>
          <w:i/>
          <w:noProof/>
          <w:sz w:val="28"/>
        </w:rPr>
        <w:t>23</w:t>
      </w:r>
      <w:r w:rsidR="007A5523">
        <w:rPr>
          <w:b/>
          <w:i/>
          <w:noProof/>
          <w:sz w:val="28"/>
        </w:rPr>
        <w:t>4716</w:t>
      </w:r>
    </w:p>
    <w:p w14:paraId="3A7BAEE1" w14:textId="1984475C" w:rsidR="004E3939" w:rsidRPr="00DA53A0" w:rsidRDefault="002E327F" w:rsidP="00A57D88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A57D88">
        <w:rPr>
          <w:sz w:val="24"/>
        </w:rPr>
        <w:t>,</w:t>
      </w:r>
      <w:r w:rsidR="00490D22">
        <w:rPr>
          <w:sz w:val="24"/>
        </w:rPr>
        <w:t xml:space="preserve"> </w:t>
      </w:r>
      <w:r>
        <w:rPr>
          <w:sz w:val="24"/>
        </w:rPr>
        <w:t>US</w:t>
      </w:r>
      <w:r w:rsidR="00A57D88">
        <w:rPr>
          <w:sz w:val="24"/>
        </w:rPr>
        <w:t xml:space="preserve">, </w:t>
      </w:r>
      <w:r>
        <w:rPr>
          <w:sz w:val="24"/>
        </w:rPr>
        <w:t xml:space="preserve">06 </w:t>
      </w:r>
      <w:r w:rsidR="00A57D88">
        <w:rPr>
          <w:sz w:val="24"/>
        </w:rPr>
        <w:t xml:space="preserve">- </w:t>
      </w:r>
      <w:r>
        <w:rPr>
          <w:sz w:val="24"/>
        </w:rPr>
        <w:t xml:space="preserve">10 November </w:t>
      </w:r>
      <w:r w:rsidR="00A57D88">
        <w:rPr>
          <w:sz w:val="24"/>
        </w:rPr>
        <w:t>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7B7B18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1D76">
        <w:rPr>
          <w:rFonts w:ascii="Arial" w:hAnsi="Arial" w:cs="Arial"/>
          <w:b/>
          <w:sz w:val="22"/>
          <w:szCs w:val="22"/>
        </w:rPr>
        <w:t xml:space="preserve">Draft Reply LS on </w:t>
      </w:r>
      <w:bookmarkStart w:id="0" w:name="_Hlk149235107"/>
      <w:r w:rsidR="00E44527">
        <w:rPr>
          <w:rFonts w:ascii="Arial" w:hAnsi="Arial" w:cs="Arial"/>
          <w:b/>
          <w:sz w:val="22"/>
          <w:szCs w:val="22"/>
        </w:rPr>
        <w:t>procedures for UE discovery for Ranging_SL</w:t>
      </w:r>
      <w:bookmarkEnd w:id="0"/>
    </w:p>
    <w:p w14:paraId="06BA196E" w14:textId="08EC6D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2D9C">
        <w:rPr>
          <w:rFonts w:ascii="Arial" w:hAnsi="Arial" w:cs="Arial"/>
          <w:b/>
          <w:bCs/>
          <w:sz w:val="22"/>
          <w:szCs w:val="22"/>
        </w:rPr>
        <w:t>S3-</w:t>
      </w:r>
      <w:r w:rsidR="0075275C">
        <w:rPr>
          <w:rFonts w:ascii="Arial" w:hAnsi="Arial" w:cs="Arial"/>
          <w:b/>
          <w:bCs/>
          <w:sz w:val="22"/>
          <w:szCs w:val="22"/>
        </w:rPr>
        <w:t>234455</w:t>
      </w:r>
    </w:p>
    <w:p w14:paraId="2C6E4D6E" w14:textId="7D6261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C0F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E44527">
        <w:rPr>
          <w:rFonts w:ascii="Arial" w:hAnsi="Arial" w:cs="Arial"/>
          <w:b/>
          <w:bCs/>
          <w:sz w:val="22"/>
          <w:szCs w:val="22"/>
        </w:rPr>
        <w:t>18</w:t>
      </w:r>
    </w:p>
    <w:bookmarkEnd w:id="3"/>
    <w:bookmarkEnd w:id="4"/>
    <w:bookmarkEnd w:id="5"/>
    <w:p w14:paraId="1E9D3ED8" w14:textId="363381B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275C">
        <w:rPr>
          <w:rFonts w:ascii="Arial" w:hAnsi="Arial" w:cs="Arial"/>
          <w:b/>
          <w:bCs/>
          <w:sz w:val="22"/>
          <w:szCs w:val="22"/>
        </w:rPr>
        <w:t>Ranging_SL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AC08AF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658FB">
        <w:rPr>
          <w:rFonts w:ascii="Arial" w:hAnsi="Arial" w:cs="Arial"/>
          <w:b/>
          <w:sz w:val="22"/>
          <w:szCs w:val="22"/>
        </w:rPr>
        <w:t>Qualcomm Incorporated (</w:t>
      </w:r>
      <w:r w:rsidR="001658FB" w:rsidRPr="00885DB8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1658FB" w:rsidRPr="00885DB8">
        <w:rPr>
          <w:rFonts w:ascii="Arial" w:hAnsi="Arial" w:cs="Arial"/>
          <w:b/>
          <w:color w:val="000000"/>
          <w:sz w:val="22"/>
          <w:szCs w:val="22"/>
          <w:highlight w:val="yellow"/>
        </w:rPr>
        <w:t>SA3 after approval</w:t>
      </w:r>
      <w:r w:rsidR="001658FB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2548326B" w14:textId="650C47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C0F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5AAD50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3339D9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Hongil Kim</w:t>
      </w:r>
    </w:p>
    <w:p w14:paraId="2F9E069A" w14:textId="2309168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3086E">
        <w:rPr>
          <w:rFonts w:ascii="Arial" w:hAnsi="Arial" w:cs="Arial"/>
          <w:b/>
          <w:bCs/>
          <w:sz w:val="22"/>
          <w:szCs w:val="22"/>
        </w:rPr>
        <w:t>h</w:t>
      </w:r>
      <w:r w:rsidR="00F81BA1">
        <w:rPr>
          <w:rFonts w:ascii="Arial" w:hAnsi="Arial" w:cs="Arial"/>
          <w:b/>
          <w:bCs/>
          <w:sz w:val="22"/>
          <w:szCs w:val="22"/>
        </w:rPr>
        <w:t>ongilk(at)</w:t>
      </w:r>
      <w:r w:rsidR="0033086E">
        <w:rPr>
          <w:rFonts w:ascii="Arial" w:hAnsi="Arial" w:cs="Arial"/>
          <w:b/>
          <w:bCs/>
          <w:sz w:val="22"/>
          <w:szCs w:val="22"/>
        </w:rPr>
        <w:t>qti.qualcomm(dot)com</w:t>
      </w:r>
    </w:p>
    <w:p w14:paraId="5C701869" w14:textId="208254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E630144" w14:textId="6573AD1E" w:rsidR="00B97703" w:rsidRPr="001658FB" w:rsidRDefault="00383545" w:rsidP="001658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3AF833" w14:textId="43BFB6D5" w:rsidR="0029328E" w:rsidRDefault="009A7038" w:rsidP="000F6242">
      <w:r w:rsidRPr="008F0AC6">
        <w:t xml:space="preserve">SA3 would like to thank CT1 for the LS on </w:t>
      </w:r>
      <w:r w:rsidR="00E44527" w:rsidRPr="00E44527">
        <w:t>procedures for UE discovery for Ranging_SL</w:t>
      </w:r>
      <w:r w:rsidR="008F0AC6">
        <w:t>.</w:t>
      </w:r>
      <w:r w:rsidR="00FF5477">
        <w:t xml:space="preserve"> </w:t>
      </w:r>
    </w:p>
    <w:p w14:paraId="7E8DD59F" w14:textId="260AAF75" w:rsidR="00844635" w:rsidRDefault="00FF5477" w:rsidP="000F6242">
      <w:r>
        <w:t xml:space="preserve">Regarding the question </w:t>
      </w:r>
      <w:r w:rsidR="00BB51AC">
        <w:t xml:space="preserve">on </w:t>
      </w:r>
      <w:r w:rsidR="009410B6">
        <w:t xml:space="preserve">how the </w:t>
      </w:r>
      <w:r w:rsidR="0075275C">
        <w:t>UE request</w:t>
      </w:r>
      <w:r w:rsidR="00326116">
        <w:t>s</w:t>
      </w:r>
      <w:r w:rsidR="0075275C">
        <w:t xml:space="preserve"> the security materials from the SLPKMF, the</w:t>
      </w:r>
      <w:r w:rsidR="00F301C3">
        <w:t xml:space="preserve"> </w:t>
      </w:r>
      <w:r w:rsidR="00BD28C9">
        <w:t>D</w:t>
      </w:r>
      <w:r w:rsidR="00FF412D">
        <w:t xml:space="preserve">iscovery </w:t>
      </w:r>
      <w:r w:rsidR="00BD28C9">
        <w:t>R</w:t>
      </w:r>
      <w:r w:rsidR="00FF412D">
        <w:t xml:space="preserve">equest procedure </w:t>
      </w:r>
      <w:r w:rsidR="00BD28C9">
        <w:t xml:space="preserve">for the restricted </w:t>
      </w:r>
      <w:r w:rsidR="00071A87">
        <w:t xml:space="preserve">5G ProSe Direct Discovery </w:t>
      </w:r>
      <w:r w:rsidR="00BD28C9">
        <w:t>is reused with the following change</w:t>
      </w:r>
      <w:r w:rsidR="00F514A6">
        <w:t>s</w:t>
      </w:r>
      <w:r w:rsidR="00BD28C9">
        <w:t>:</w:t>
      </w:r>
      <w:r w:rsidR="0075275C">
        <w:t xml:space="preserve"> </w:t>
      </w:r>
    </w:p>
    <w:p w14:paraId="38552E2B" w14:textId="2B8088A3" w:rsidR="002C3EF0" w:rsidRDefault="00844635" w:rsidP="00844635">
      <w:pPr>
        <w:pStyle w:val="ListParagraph"/>
        <w:numPr>
          <w:ilvl w:val="0"/>
          <w:numId w:val="8"/>
        </w:numPr>
      </w:pPr>
      <w:r>
        <w:t>A</w:t>
      </w:r>
      <w:r w:rsidR="0075275C">
        <w:t xml:space="preserve"> </w:t>
      </w:r>
      <w:r w:rsidR="00F57560">
        <w:t>User Info</w:t>
      </w:r>
      <w:r w:rsidR="0075275C">
        <w:t xml:space="preserve"> ID </w:t>
      </w:r>
      <w:r w:rsidR="002C3EF0">
        <w:t xml:space="preserve">is included </w:t>
      </w:r>
      <w:r w:rsidR="001223ED">
        <w:t xml:space="preserve">instead of RPAUID </w:t>
      </w:r>
      <w:r w:rsidR="0075275C">
        <w:t>in the Discovery</w:t>
      </w:r>
      <w:r w:rsidR="00326116">
        <w:t xml:space="preserve"> Request</w:t>
      </w:r>
      <w:r w:rsidR="001223ED">
        <w:t xml:space="preserve"> message</w:t>
      </w:r>
    </w:p>
    <w:p w14:paraId="7A1E7957" w14:textId="1355EE9E" w:rsidR="001A5D8F" w:rsidRDefault="000D4483" w:rsidP="00844635">
      <w:pPr>
        <w:pStyle w:val="ListParagraph"/>
        <w:numPr>
          <w:ilvl w:val="0"/>
          <w:numId w:val="8"/>
        </w:numPr>
      </w:pPr>
      <w:r>
        <w:t xml:space="preserve">ProSe </w:t>
      </w:r>
      <w:r w:rsidR="002C3EF0">
        <w:t xml:space="preserve">Restricted </w:t>
      </w:r>
      <w:r w:rsidR="00680F86">
        <w:t>Code</w:t>
      </w:r>
      <w:r w:rsidR="002C3EF0">
        <w:t xml:space="preserve">, </w:t>
      </w:r>
      <w:r>
        <w:t xml:space="preserve">ProSe </w:t>
      </w:r>
      <w:r w:rsidR="002C3EF0">
        <w:t xml:space="preserve">Query </w:t>
      </w:r>
      <w:r w:rsidR="002D6F6B">
        <w:t>Code</w:t>
      </w:r>
      <w:r w:rsidR="00C72785">
        <w:t>,</w:t>
      </w:r>
      <w:r w:rsidR="002D6F6B">
        <w:t xml:space="preserve"> </w:t>
      </w:r>
      <w:r w:rsidR="00C2067E">
        <w:t>and</w:t>
      </w:r>
      <w:r w:rsidR="00C72785">
        <w:t xml:space="preserve"> </w:t>
      </w:r>
      <w:r w:rsidR="002D6F6B">
        <w:t xml:space="preserve">ProSe </w:t>
      </w:r>
      <w:r w:rsidR="002C3EF0">
        <w:t xml:space="preserve">Response </w:t>
      </w:r>
      <w:r w:rsidR="00680F86">
        <w:t xml:space="preserve">Code </w:t>
      </w:r>
      <w:r w:rsidR="00C2067E">
        <w:t>are</w:t>
      </w:r>
      <w:r w:rsidR="004B506B">
        <w:t xml:space="preserve"> not included in the Discovery Response message</w:t>
      </w:r>
    </w:p>
    <w:p w14:paraId="557BFB52" w14:textId="5AC023A0" w:rsidR="006C54C4" w:rsidRPr="00FF5477" w:rsidRDefault="006C54C4" w:rsidP="000F6242">
      <w:r>
        <w:t>SA3 also informs CT1 that the corresponding update has been made to TS 33.5</w:t>
      </w:r>
      <w:r w:rsidR="00857382">
        <w:t>3</w:t>
      </w:r>
      <w:r>
        <w:t>3.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F4841E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90D81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A3E62EE" w14:textId="6191BDF2" w:rsidR="00B97703" w:rsidRPr="00974738" w:rsidRDefault="00B97703" w:rsidP="000D4B50">
      <w:pPr>
        <w:spacing w:after="120"/>
        <w:ind w:left="993" w:hanging="993"/>
        <w:rPr>
          <w:i/>
          <w:iCs/>
        </w:rPr>
      </w:pPr>
      <w:r w:rsidRPr="00974738">
        <w:rPr>
          <w:rFonts w:ascii="Arial" w:hAnsi="Arial" w:cs="Arial"/>
          <w:b/>
        </w:rPr>
        <w:t xml:space="preserve">ACTION: </w:t>
      </w:r>
      <w:r w:rsidRPr="00974738">
        <w:rPr>
          <w:rFonts w:ascii="Arial" w:hAnsi="Arial" w:cs="Arial"/>
          <w:b/>
        </w:rPr>
        <w:tab/>
      </w:r>
      <w:r w:rsidR="008F0AC6" w:rsidRPr="00974738">
        <w:t xml:space="preserve">CT1 is kindly requested </w:t>
      </w:r>
      <w:r w:rsidR="00974738" w:rsidRPr="00974738">
        <w:t>to take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7AC7FAEE" w:rsidR="005B6433" w:rsidRDefault="00C17229" w:rsidP="002F1940">
      <w:r>
        <w:t>SA3#</w:t>
      </w:r>
      <w:r w:rsidR="00E44527">
        <w:t>115</w:t>
      </w:r>
      <w:r>
        <w:tab/>
      </w:r>
      <w:r w:rsidR="00E44527">
        <w:t>26</w:t>
      </w:r>
      <w:r w:rsidR="005E162E">
        <w:t xml:space="preserve"> </w:t>
      </w:r>
      <w:r w:rsidR="00E44527">
        <w:t>February – 1 March 2024</w:t>
      </w:r>
      <w:r>
        <w:tab/>
      </w:r>
      <w:r w:rsidR="00E44527">
        <w:t>Athens</w:t>
      </w:r>
      <w:r>
        <w:t xml:space="preserve">, </w:t>
      </w:r>
      <w:r w:rsidR="00E44527">
        <w:t>GR</w:t>
      </w:r>
    </w:p>
    <w:p w14:paraId="6EEA7FDB" w14:textId="1228AFDB" w:rsidR="00E003DF" w:rsidRPr="00074D3C" w:rsidRDefault="00E003DF" w:rsidP="002F1940">
      <w:r>
        <w:t>SA3#</w:t>
      </w:r>
      <w:r w:rsidR="005E162E">
        <w:t>116</w:t>
      </w:r>
      <w:r>
        <w:tab/>
      </w:r>
      <w:r w:rsidR="005E162E">
        <w:t xml:space="preserve">20 </w:t>
      </w:r>
      <w:r w:rsidR="009E0B14">
        <w:t>-</w:t>
      </w:r>
      <w:r w:rsidR="005E162E">
        <w:t xml:space="preserve"> 24 May </w:t>
      </w:r>
      <w:r w:rsidR="009E0B14">
        <w:t>2024</w:t>
      </w:r>
      <w:r w:rsidR="009E0B14">
        <w:tab/>
      </w:r>
      <w:r w:rsidR="005E162E">
        <w:tab/>
      </w:r>
      <w:r w:rsidR="005E162E">
        <w:tab/>
        <w:t xml:space="preserve">KR </w:t>
      </w:r>
      <w:r w:rsidR="009E0B14">
        <w:t>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DF8D5" w14:textId="77777777" w:rsidR="002B0AD2" w:rsidRDefault="002B0AD2">
      <w:pPr>
        <w:spacing w:after="0"/>
      </w:pPr>
      <w:r>
        <w:separator/>
      </w:r>
    </w:p>
  </w:endnote>
  <w:endnote w:type="continuationSeparator" w:id="0">
    <w:p w14:paraId="476ABF38" w14:textId="77777777" w:rsidR="002B0AD2" w:rsidRDefault="002B0A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3E85C" w14:textId="77777777" w:rsidR="002B0AD2" w:rsidRDefault="002B0AD2">
      <w:pPr>
        <w:spacing w:after="0"/>
      </w:pPr>
      <w:r>
        <w:separator/>
      </w:r>
    </w:p>
  </w:footnote>
  <w:footnote w:type="continuationSeparator" w:id="0">
    <w:p w14:paraId="1C8DF163" w14:textId="77777777" w:rsidR="002B0AD2" w:rsidRDefault="002B0A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936373"/>
    <w:multiLevelType w:val="hybridMultilevel"/>
    <w:tmpl w:val="6C649468"/>
    <w:lvl w:ilvl="0" w:tplc="C49C401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2C02"/>
    <w:rsid w:val="00017F23"/>
    <w:rsid w:val="00071A87"/>
    <w:rsid w:val="00074D3C"/>
    <w:rsid w:val="000844EA"/>
    <w:rsid w:val="000A0C0F"/>
    <w:rsid w:val="000B03C2"/>
    <w:rsid w:val="000B1A5D"/>
    <w:rsid w:val="000B21DF"/>
    <w:rsid w:val="000B2AB7"/>
    <w:rsid w:val="000D4483"/>
    <w:rsid w:val="000D4B50"/>
    <w:rsid w:val="000E6116"/>
    <w:rsid w:val="000F49A5"/>
    <w:rsid w:val="000F6242"/>
    <w:rsid w:val="00103FF1"/>
    <w:rsid w:val="00111579"/>
    <w:rsid w:val="001223ED"/>
    <w:rsid w:val="00125687"/>
    <w:rsid w:val="001658FB"/>
    <w:rsid w:val="001800A5"/>
    <w:rsid w:val="00190D81"/>
    <w:rsid w:val="00196B59"/>
    <w:rsid w:val="001A14F2"/>
    <w:rsid w:val="001A5967"/>
    <w:rsid w:val="001A5D8F"/>
    <w:rsid w:val="001B3A86"/>
    <w:rsid w:val="001B763F"/>
    <w:rsid w:val="001F23E8"/>
    <w:rsid w:val="00220060"/>
    <w:rsid w:val="00226381"/>
    <w:rsid w:val="002473B2"/>
    <w:rsid w:val="00266033"/>
    <w:rsid w:val="00282D9C"/>
    <w:rsid w:val="00283EF0"/>
    <w:rsid w:val="002869FE"/>
    <w:rsid w:val="0029328E"/>
    <w:rsid w:val="002A6636"/>
    <w:rsid w:val="002B0AD2"/>
    <w:rsid w:val="002C3B4C"/>
    <w:rsid w:val="002C3EF0"/>
    <w:rsid w:val="002D1773"/>
    <w:rsid w:val="002D6F6B"/>
    <w:rsid w:val="002E01C1"/>
    <w:rsid w:val="002E327F"/>
    <w:rsid w:val="002F1940"/>
    <w:rsid w:val="00312C59"/>
    <w:rsid w:val="00322204"/>
    <w:rsid w:val="00324B9D"/>
    <w:rsid w:val="00326116"/>
    <w:rsid w:val="0033086E"/>
    <w:rsid w:val="00337939"/>
    <w:rsid w:val="00343D15"/>
    <w:rsid w:val="003608D1"/>
    <w:rsid w:val="00372BC0"/>
    <w:rsid w:val="0037478D"/>
    <w:rsid w:val="00383545"/>
    <w:rsid w:val="003C06D2"/>
    <w:rsid w:val="003C2E4F"/>
    <w:rsid w:val="003D342A"/>
    <w:rsid w:val="003F5E20"/>
    <w:rsid w:val="00433500"/>
    <w:rsid w:val="00433F71"/>
    <w:rsid w:val="0043559E"/>
    <w:rsid w:val="00440D43"/>
    <w:rsid w:val="00441B3A"/>
    <w:rsid w:val="00443685"/>
    <w:rsid w:val="00470DF6"/>
    <w:rsid w:val="00477613"/>
    <w:rsid w:val="00490D22"/>
    <w:rsid w:val="00494188"/>
    <w:rsid w:val="0049480C"/>
    <w:rsid w:val="004A1F4C"/>
    <w:rsid w:val="004A4AE1"/>
    <w:rsid w:val="004A7B83"/>
    <w:rsid w:val="004B16C7"/>
    <w:rsid w:val="004B1A64"/>
    <w:rsid w:val="004B506B"/>
    <w:rsid w:val="004B6483"/>
    <w:rsid w:val="004E0977"/>
    <w:rsid w:val="004E3939"/>
    <w:rsid w:val="005068A8"/>
    <w:rsid w:val="00506E5A"/>
    <w:rsid w:val="00511335"/>
    <w:rsid w:val="00526DDD"/>
    <w:rsid w:val="00571290"/>
    <w:rsid w:val="005B6433"/>
    <w:rsid w:val="005E162E"/>
    <w:rsid w:val="005E36D4"/>
    <w:rsid w:val="006052AD"/>
    <w:rsid w:val="006456C0"/>
    <w:rsid w:val="0065337B"/>
    <w:rsid w:val="00664F56"/>
    <w:rsid w:val="00675AE7"/>
    <w:rsid w:val="00680F86"/>
    <w:rsid w:val="00696006"/>
    <w:rsid w:val="006C54C4"/>
    <w:rsid w:val="006F0BA3"/>
    <w:rsid w:val="0071094A"/>
    <w:rsid w:val="00734F66"/>
    <w:rsid w:val="0073766B"/>
    <w:rsid w:val="00737F3B"/>
    <w:rsid w:val="0075275C"/>
    <w:rsid w:val="007A5523"/>
    <w:rsid w:val="007C047C"/>
    <w:rsid w:val="007C5A0D"/>
    <w:rsid w:val="007C7DC1"/>
    <w:rsid w:val="007F0EFC"/>
    <w:rsid w:val="007F4F92"/>
    <w:rsid w:val="008112E9"/>
    <w:rsid w:val="00820A70"/>
    <w:rsid w:val="00844635"/>
    <w:rsid w:val="00855753"/>
    <w:rsid w:val="00857382"/>
    <w:rsid w:val="00871D76"/>
    <w:rsid w:val="008758B0"/>
    <w:rsid w:val="00886F72"/>
    <w:rsid w:val="008908BA"/>
    <w:rsid w:val="008945FB"/>
    <w:rsid w:val="00897959"/>
    <w:rsid w:val="008A1EC3"/>
    <w:rsid w:val="008A44AA"/>
    <w:rsid w:val="008D772F"/>
    <w:rsid w:val="008F0AC6"/>
    <w:rsid w:val="008F6C74"/>
    <w:rsid w:val="008F725E"/>
    <w:rsid w:val="00914CD1"/>
    <w:rsid w:val="009410B6"/>
    <w:rsid w:val="009419D9"/>
    <w:rsid w:val="009603F6"/>
    <w:rsid w:val="00974738"/>
    <w:rsid w:val="009963AC"/>
    <w:rsid w:val="0099764C"/>
    <w:rsid w:val="009A2F06"/>
    <w:rsid w:val="009A7038"/>
    <w:rsid w:val="009C01E1"/>
    <w:rsid w:val="009E0B14"/>
    <w:rsid w:val="009F3F94"/>
    <w:rsid w:val="00A217D4"/>
    <w:rsid w:val="00A26521"/>
    <w:rsid w:val="00A278F6"/>
    <w:rsid w:val="00A455B0"/>
    <w:rsid w:val="00A57D88"/>
    <w:rsid w:val="00A60522"/>
    <w:rsid w:val="00A70448"/>
    <w:rsid w:val="00A7626B"/>
    <w:rsid w:val="00A80D92"/>
    <w:rsid w:val="00AA2EC9"/>
    <w:rsid w:val="00AA4FF3"/>
    <w:rsid w:val="00AE1B3E"/>
    <w:rsid w:val="00AF4345"/>
    <w:rsid w:val="00B03F84"/>
    <w:rsid w:val="00B27B7A"/>
    <w:rsid w:val="00B35644"/>
    <w:rsid w:val="00B97703"/>
    <w:rsid w:val="00BA3D66"/>
    <w:rsid w:val="00BB51AC"/>
    <w:rsid w:val="00BC484C"/>
    <w:rsid w:val="00BC533C"/>
    <w:rsid w:val="00BD28C9"/>
    <w:rsid w:val="00BD4B23"/>
    <w:rsid w:val="00BE4340"/>
    <w:rsid w:val="00BF40E4"/>
    <w:rsid w:val="00C04BFC"/>
    <w:rsid w:val="00C17229"/>
    <w:rsid w:val="00C17879"/>
    <w:rsid w:val="00C2067E"/>
    <w:rsid w:val="00C50D95"/>
    <w:rsid w:val="00C623D5"/>
    <w:rsid w:val="00C664B6"/>
    <w:rsid w:val="00C72785"/>
    <w:rsid w:val="00CB2B16"/>
    <w:rsid w:val="00CC6919"/>
    <w:rsid w:val="00CF3BE9"/>
    <w:rsid w:val="00CF6087"/>
    <w:rsid w:val="00D14BB6"/>
    <w:rsid w:val="00D15A50"/>
    <w:rsid w:val="00D33624"/>
    <w:rsid w:val="00D37DD9"/>
    <w:rsid w:val="00D520A1"/>
    <w:rsid w:val="00D60D42"/>
    <w:rsid w:val="00DB1E79"/>
    <w:rsid w:val="00DC167B"/>
    <w:rsid w:val="00DE676C"/>
    <w:rsid w:val="00DE7299"/>
    <w:rsid w:val="00E003DF"/>
    <w:rsid w:val="00E2241D"/>
    <w:rsid w:val="00E4274A"/>
    <w:rsid w:val="00E44527"/>
    <w:rsid w:val="00ED3726"/>
    <w:rsid w:val="00EF43FD"/>
    <w:rsid w:val="00F0715A"/>
    <w:rsid w:val="00F25496"/>
    <w:rsid w:val="00F301C3"/>
    <w:rsid w:val="00F315C5"/>
    <w:rsid w:val="00F514A6"/>
    <w:rsid w:val="00F538C8"/>
    <w:rsid w:val="00F57560"/>
    <w:rsid w:val="00F663E6"/>
    <w:rsid w:val="00F667CF"/>
    <w:rsid w:val="00F803BE"/>
    <w:rsid w:val="00F81BA1"/>
    <w:rsid w:val="00FB2E7B"/>
    <w:rsid w:val="00FC78E6"/>
    <w:rsid w:val="00FF2B20"/>
    <w:rsid w:val="00FF412D"/>
    <w:rsid w:val="00FF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Adrian</cp:lastModifiedBy>
  <cp:revision>2</cp:revision>
  <cp:lastPrinted>2002-04-23T07:10:00Z</cp:lastPrinted>
  <dcterms:created xsi:type="dcterms:W3CDTF">2023-10-30T12:23:00Z</dcterms:created>
  <dcterms:modified xsi:type="dcterms:W3CDTF">2023-10-30T12:23:00Z</dcterms:modified>
</cp:coreProperties>
</file>