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B1623" w14:textId="153BF017" w:rsidR="004B0EBB" w:rsidRDefault="004B0EBB" w:rsidP="004B0E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0056C">
        <w:rPr>
          <w:b/>
          <w:i/>
          <w:noProof/>
          <w:sz w:val="28"/>
        </w:rPr>
        <w:t>S3-233218</w:t>
      </w:r>
    </w:p>
    <w:p w14:paraId="1C3642FA" w14:textId="25820CC5" w:rsidR="004B0EBB" w:rsidRPr="004E52BE" w:rsidRDefault="004B0EBB" w:rsidP="004B0EBB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9AF1139" w:rsidR="001E41F3" w:rsidRDefault="00C24E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C57D5E" w:rsidR="001E41F3" w:rsidRPr="00410371" w:rsidRDefault="00CB5E0B" w:rsidP="001831D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F467E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A81322" w:rsidR="001E41F3" w:rsidRPr="002E6D91" w:rsidRDefault="002E6D91" w:rsidP="002E6D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10756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766BB6" w:rsidR="001E41F3" w:rsidRPr="000618EA" w:rsidRDefault="00A85542" w:rsidP="000618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8E2A0E" w:rsidR="001E41F3" w:rsidRPr="00410371" w:rsidRDefault="00CB5E0B" w:rsidP="000F46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F467E">
              <w:rPr>
                <w:b/>
                <w:noProof/>
                <w:sz w:val="28"/>
              </w:rPr>
              <w:t>18.</w:t>
            </w:r>
            <w:r w:rsidR="00A95E0D">
              <w:rPr>
                <w:b/>
                <w:noProof/>
                <w:sz w:val="28"/>
              </w:rPr>
              <w:t>1</w:t>
            </w:r>
            <w:r w:rsidR="000F46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DE4ADF" w:rsidR="00F25D98" w:rsidRDefault="005E72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E0CA8C" w:rsidR="001E41F3" w:rsidRDefault="00773FDD" w:rsidP="004B0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[draftCR] </w:t>
            </w:r>
            <w:r w:rsidR="00EF1C53" w:rsidRPr="00EF1C53">
              <w:rPr>
                <w:noProof/>
              </w:rPr>
              <w:t xml:space="preserve">Adding a new security sevice operation provided by the </w:t>
            </w:r>
            <w:r w:rsidR="00521C54">
              <w:rPr>
                <w:noProof/>
              </w:rPr>
              <w:t>UDM</w:t>
            </w:r>
            <w:r w:rsidR="00EF1C53" w:rsidRPr="00EF1C53">
              <w:rPr>
                <w:noProof/>
              </w:rPr>
              <w:tab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54A26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C8B57C" w:rsidR="001E41F3" w:rsidRDefault="00EF1C53" w:rsidP="008A6F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</w:t>
            </w:r>
            <w:r w:rsidR="009944B7">
              <w:rPr>
                <w:noProof/>
              </w:rPr>
              <w:t>, Lenovo</w:t>
            </w:r>
            <w:r w:rsidR="00B54A26">
              <w:rPr>
                <w:noProof/>
              </w:rPr>
              <w:t xml:space="preserve">, </w:t>
            </w:r>
            <w:r w:rsidR="008A6F85">
              <w:rPr>
                <w:noProof/>
              </w:rPr>
              <w:t>Huawei, HiSilicon</w:t>
            </w:r>
            <w:r w:rsidR="00016A1C">
              <w:rPr>
                <w:noProof/>
              </w:rPr>
              <w:t>, ZTE</w:t>
            </w:r>
            <w:r w:rsidR="008A6F85">
              <w:rPr>
                <w:noProof/>
              </w:rPr>
              <w:t xml:space="preserve">, </w:t>
            </w:r>
            <w:r w:rsidR="008A6F85">
              <w:rPr>
                <w:noProof/>
              </w:rPr>
              <w:t>Nokia, Nokia Shanghai Bell</w:t>
            </w:r>
            <w:r w:rsidR="00B54A26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8E652A">
            <w:pPr>
              <w:pStyle w:val="CRCoverPage"/>
              <w:spacing w:after="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DD2B04" w:rsidR="001E41F3" w:rsidRDefault="00EF1C53" w:rsidP="00B84D8D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HN_Auth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10DC5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EF1C53">
              <w:t>0</w:t>
            </w:r>
            <w:r w:rsidR="004B0EBB">
              <w:t>5</w:t>
            </w:r>
            <w:r w:rsidR="00EF1C53">
              <w:t>-</w:t>
            </w:r>
            <w:r w:rsidR="004B0EBB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17FD35" w:rsidR="001E41F3" w:rsidRPr="00C24E46" w:rsidRDefault="00EF1C53" w:rsidP="0058682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C24E4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36B1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F1C53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91163" w14:textId="42E7C607" w:rsidR="004B0EBB" w:rsidRDefault="004B0EBB" w:rsidP="009A11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SA3#110Adhoc-e Meeting, it was agreed that AAnF can request the UDM to trigger the primary authentication in case of AKMA usecase. In such cases, it is required to have a new UDM service. </w:t>
            </w:r>
          </w:p>
          <w:p w14:paraId="708AA7DE" w14:textId="02C20DB1" w:rsidR="00056926" w:rsidRDefault="00056926" w:rsidP="00312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D816D1" w14:textId="2D9FB813" w:rsidR="001E41F3" w:rsidRDefault="004B0EBB" w:rsidP="009A11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new clause on UDM service is added</w:t>
            </w:r>
            <w:r w:rsidR="00A27DD9">
              <w:rPr>
                <w:noProof/>
              </w:rPr>
              <w:t xml:space="preserve"> in the HNTRA living CR</w:t>
            </w:r>
            <w:r w:rsidR="00312457">
              <w:rPr>
                <w:noProof/>
              </w:rPr>
              <w:t xml:space="preserve"> based on</w:t>
            </w:r>
            <w:r w:rsidR="00E3203A">
              <w:rPr>
                <w:noProof/>
              </w:rPr>
              <w:t xml:space="preserve"> </w:t>
            </w:r>
            <w:r w:rsidR="00312457">
              <w:rPr>
                <w:noProof/>
              </w:rPr>
              <w:t>agreement in S3-232026-r7</w:t>
            </w:r>
            <w:r>
              <w:rPr>
                <w:noProof/>
              </w:rPr>
              <w:t xml:space="preserve">. </w:t>
            </w:r>
          </w:p>
          <w:p w14:paraId="31C656EC" w14:textId="014DDFC9" w:rsidR="00056926" w:rsidRDefault="00056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1AB242" w:rsidR="001E41F3" w:rsidRDefault="004B0EBB" w:rsidP="009A11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UDM service will be</w:t>
            </w:r>
            <w:r w:rsidR="00AD0DBB">
              <w:rPr>
                <w:noProof/>
              </w:rPr>
              <w:t xml:space="preserve"> i</w:t>
            </w:r>
            <w:r w:rsidR="001776BA">
              <w:rPr>
                <w:noProof/>
              </w:rPr>
              <w:t xml:space="preserve">ncomplete </w:t>
            </w:r>
            <w:r>
              <w:rPr>
                <w:noProof/>
              </w:rPr>
              <w:t>for the HNTRA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EB7A8C" w:rsidR="001E41F3" w:rsidRDefault="00E3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D0332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B02033" w:rsidR="001E41F3" w:rsidRDefault="00FD5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159EC8" w:rsidR="001E41F3" w:rsidRDefault="00FD5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791A01" w:rsidR="001E41F3" w:rsidRDefault="00FD5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F0C025" w14:textId="0B10C8FE" w:rsidR="009301CE" w:rsidRPr="00A748EB" w:rsidRDefault="009301CE" w:rsidP="00930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</w:pPr>
      <w:bookmarkStart w:id="1" w:name="_Toc19634894"/>
      <w:bookmarkStart w:id="2" w:name="_Toc26875962"/>
      <w:bookmarkStart w:id="3" w:name="_Toc35528729"/>
      <w:bookmarkStart w:id="4" w:name="_Toc35533490"/>
      <w:bookmarkStart w:id="5" w:name="_Toc45028859"/>
      <w:bookmarkStart w:id="6" w:name="_Toc45274524"/>
      <w:bookmarkStart w:id="7" w:name="_Toc45275111"/>
      <w:bookmarkStart w:id="8" w:name="_Toc51168369"/>
      <w:bookmarkStart w:id="9" w:name="_Toc106197885"/>
      <w:bookmarkStart w:id="10" w:name="_Toc120024618"/>
      <w:r>
        <w:rPr>
          <w:rFonts w:ascii="Arial" w:eastAsia="NimbusRomNo9L-Regu" w:hAnsi="Arial" w:cs="Arial"/>
          <w:color w:val="0000FF"/>
          <w:sz w:val="32"/>
          <w:szCs w:val="32"/>
        </w:rPr>
        <w:lastRenderedPageBreak/>
        <w:t>*** Start Change ***</w:t>
      </w:r>
    </w:p>
    <w:p w14:paraId="6E1DFD59" w14:textId="77777777" w:rsidR="00786A1E" w:rsidRDefault="00786A1E" w:rsidP="00786A1E">
      <w:pPr>
        <w:pStyle w:val="Heading3"/>
        <w:rPr>
          <w:lang w:eastAsia="x-none"/>
        </w:rPr>
      </w:pPr>
      <w:r>
        <w:t>6.1</w:t>
      </w:r>
      <w:proofErr w:type="gramStart"/>
      <w:r>
        <w:t>.X</w:t>
      </w:r>
      <w:proofErr w:type="gramEnd"/>
      <w:r>
        <w:tab/>
        <w:t>Home network triggered primary authentication procedure</w:t>
      </w:r>
    </w:p>
    <w:p w14:paraId="0F8D429C" w14:textId="77777777" w:rsidR="00786A1E" w:rsidRDefault="00786A1E" w:rsidP="00786A1E">
      <w:pPr>
        <w:pStyle w:val="Heading4"/>
        <w:rPr>
          <w:lang w:eastAsia="zh-CN"/>
        </w:rPr>
      </w:pPr>
      <w:r>
        <w:t>6.1</w:t>
      </w:r>
      <w:proofErr w:type="gramStart"/>
      <w:r>
        <w:t>.X.1</w:t>
      </w:r>
      <w:proofErr w:type="gramEnd"/>
      <w:r>
        <w:tab/>
      </w:r>
      <w:r>
        <w:rPr>
          <w:rFonts w:hint="eastAsia"/>
          <w:lang w:eastAsia="zh-CN"/>
        </w:rPr>
        <w:t>General</w:t>
      </w:r>
    </w:p>
    <w:p w14:paraId="39411724" w14:textId="77777777" w:rsidR="00786A1E" w:rsidRDefault="00786A1E" w:rsidP="00786A1E">
      <w:r w:rsidRPr="005C1D88">
        <w:rPr>
          <w:lang w:eastAsia="zh-CN"/>
        </w:rPr>
        <w:t>In case the HN and the SN support the services defined in clause 14.2.x, then the UDM is able to trigger a primary authentication procedure as described in the following clause.</w:t>
      </w:r>
      <w:r w:rsidRPr="005C1D88">
        <w:t xml:space="preserve"> </w:t>
      </w:r>
    </w:p>
    <w:p w14:paraId="112189F6" w14:textId="77777777" w:rsidR="00786A1E" w:rsidRDefault="00786A1E" w:rsidP="00786A1E">
      <w:pPr>
        <w:pStyle w:val="EditorsNote"/>
      </w:pPr>
      <w:r>
        <w:t xml:space="preserve">Editor's Note: The impact of HONTRA on the security related service operations in clause 14 is FFS. The above statement </w:t>
      </w:r>
      <w:proofErr w:type="spellStart"/>
      <w:r>
        <w:t>wil</w:t>
      </w:r>
      <w:proofErr w:type="spellEnd"/>
      <w:r>
        <w:t xml:space="preserve"> be updated when the service operations are agreed.  </w:t>
      </w:r>
    </w:p>
    <w:p w14:paraId="4EB65997" w14:textId="77777777" w:rsidR="00786A1E" w:rsidRPr="00F83B97" w:rsidRDefault="00786A1E" w:rsidP="00786A1E">
      <w:pPr>
        <w:pStyle w:val="EditorsNote"/>
      </w:pPr>
      <w:r>
        <w:t>Editor’s Note: It needs to be stated in this clause that the support of HONTRA in 5GC is optional.</w:t>
      </w:r>
    </w:p>
    <w:p w14:paraId="4497CAAD" w14:textId="77777777" w:rsidR="00786A1E" w:rsidRDefault="00786A1E" w:rsidP="00786A1E">
      <w:pPr>
        <w:pStyle w:val="Heading4"/>
        <w:rPr>
          <w:noProof/>
        </w:rPr>
      </w:pPr>
      <w:r>
        <w:t>6.1</w:t>
      </w:r>
      <w:proofErr w:type="gramStart"/>
      <w:r>
        <w:t>.</w:t>
      </w:r>
      <w:r>
        <w:rPr>
          <w:rFonts w:hint="eastAsia"/>
          <w:lang w:eastAsia="zh-CN"/>
        </w:rPr>
        <w:t>X</w:t>
      </w:r>
      <w:r>
        <w:t>.2</w:t>
      </w:r>
      <w:proofErr w:type="gramEnd"/>
      <w:r>
        <w:tab/>
      </w:r>
      <w:r>
        <w:rPr>
          <w:noProof/>
        </w:rPr>
        <w:t>Security mechanisms</w:t>
      </w:r>
    </w:p>
    <w:p w14:paraId="0E471A01" w14:textId="77777777" w:rsidR="00786A1E" w:rsidRDefault="00786A1E" w:rsidP="00786A1E">
      <w:pPr>
        <w:rPr>
          <w:lang w:eastAsia="zh-CN"/>
        </w:rPr>
      </w:pPr>
      <w:r>
        <w:rPr>
          <w:lang w:eastAsia="zh-CN"/>
        </w:rPr>
        <w:t xml:space="preserve">The UDM may initiate primary authentication based </w:t>
      </w:r>
      <w:proofErr w:type="spellStart"/>
      <w:r>
        <w:rPr>
          <w:lang w:eastAsia="zh-CN"/>
        </w:rPr>
        <w:t>onprocedures</w:t>
      </w:r>
      <w:proofErr w:type="spellEnd"/>
      <w:r>
        <w:rPr>
          <w:lang w:eastAsia="zh-CN"/>
        </w:rPr>
        <w:t xml:space="preserve"> initiated by the UE (e.g. UE registration in 5GC) or towards the UE (e.g.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 xml:space="preserve">/UPU) or events from other NFs, considering the local policy into account as well. </w:t>
      </w:r>
    </w:p>
    <w:p w14:paraId="58BD52F5" w14:textId="77777777" w:rsidR="00786A1E" w:rsidRDefault="00786A1E" w:rsidP="00786A1E">
      <w:pPr>
        <w:rPr>
          <w:noProof/>
        </w:rPr>
      </w:pPr>
      <w:r>
        <w:object w:dxaOrig="9225" w:dyaOrig="6045" w14:anchorId="14C53F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pt;height:302.4pt" o:ole="">
            <v:imagedata r:id="rId13" o:title="" croptop="-120f" cropbottom="9518f" cropright="10064f"/>
          </v:shape>
          <o:OLEObject Type="Embed" ProgID="Visio.Drawing.15" ShapeID="_x0000_i1025" DrawAspect="Content" ObjectID="_1746627167" r:id="rId14"/>
        </w:object>
      </w:r>
    </w:p>
    <w:p w14:paraId="72245C7D" w14:textId="77777777" w:rsidR="00786A1E" w:rsidRPr="00C86055" w:rsidRDefault="00786A1E" w:rsidP="00786A1E">
      <w:pPr>
        <w:jc w:val="center"/>
        <w:rPr>
          <w:b/>
          <w:lang w:eastAsia="zh-CN"/>
        </w:rPr>
      </w:pPr>
      <w:r w:rsidRPr="00C86055">
        <w:rPr>
          <w:rFonts w:hint="eastAsia"/>
          <w:b/>
          <w:lang w:eastAsia="zh-CN"/>
        </w:rPr>
        <w:t>F</w:t>
      </w:r>
      <w:r w:rsidRPr="00C86055">
        <w:rPr>
          <w:b/>
          <w:lang w:eastAsia="zh-CN"/>
        </w:rPr>
        <w:t>igure 6.</w:t>
      </w:r>
      <w:r>
        <w:rPr>
          <w:b/>
          <w:lang w:eastAsia="zh-CN"/>
        </w:rPr>
        <w:t>1.</w:t>
      </w:r>
      <w:r w:rsidRPr="00C86055">
        <w:rPr>
          <w:b/>
          <w:lang w:eastAsia="zh-CN"/>
        </w:rPr>
        <w:t>x.2-1 Home Network triggered primary authentication procedure</w:t>
      </w:r>
    </w:p>
    <w:p w14:paraId="77FD1F4B" w14:textId="77777777" w:rsidR="00786A1E" w:rsidRDefault="00786A1E" w:rsidP="00786A1E">
      <w:pPr>
        <w:rPr>
          <w:lang w:eastAsia="zh-CN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>a</w:t>
      </w:r>
      <w:proofErr w:type="gramStart"/>
      <w:r>
        <w:rPr>
          <w:lang w:eastAsia="zh-CN"/>
        </w:rPr>
        <w:t>.[</w:t>
      </w:r>
      <w:proofErr w:type="gramEnd"/>
      <w:r>
        <w:rPr>
          <w:lang w:eastAsia="zh-CN"/>
        </w:rPr>
        <w:t>optional] The UDM may be pre-configured with a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operator authentication  policy in order to determine when to trigger a primary authentication procedure. </w:t>
      </w:r>
    </w:p>
    <w:p w14:paraId="44A67210" w14:textId="77777777" w:rsidR="00786A1E" w:rsidRDefault="00786A1E" w:rsidP="00786A1E">
      <w:pPr>
        <w:rPr>
          <w:lang w:eastAsia="zh-CN"/>
        </w:rPr>
      </w:pPr>
      <w:r w:rsidRPr="00EB2C25">
        <w:rPr>
          <w:lang w:eastAsia="zh-CN"/>
        </w:rPr>
        <w:t>0b.</w:t>
      </w:r>
      <w:r w:rsidRPr="00EB2C25">
        <w:rPr>
          <w:lang w:eastAsia="zh-CN"/>
        </w:rPr>
        <w:tab/>
        <w:t>The UE registers to the network. As part of the registration, the serving AMF registers the UE with the UDM via the Nudm_UECM_Registration as per TS 23.502 [8], clause 4.2.2.2.2. The UDM shall create an implicit subscription for the serving AMF for the UDM to later notify the AMF for potential re-authentication.</w:t>
      </w:r>
    </w:p>
    <w:p w14:paraId="4072A65B" w14:textId="77777777" w:rsidR="00786A1E" w:rsidRPr="00875589" w:rsidRDefault="00786A1E" w:rsidP="00786A1E">
      <w:pPr>
        <w:rPr>
          <w:lang w:eastAsia="zh-CN"/>
        </w:rPr>
      </w:pPr>
      <w:r w:rsidRPr="00464F94">
        <w:rPr>
          <w:lang w:eastAsia="zh-CN"/>
        </w:rPr>
        <w:t>A prerequisite for the initiati</w:t>
      </w:r>
      <w:r>
        <w:rPr>
          <w:lang w:eastAsia="zh-CN"/>
        </w:rPr>
        <w:t>o</w:t>
      </w:r>
      <w:r w:rsidRPr="00464F94">
        <w:rPr>
          <w:lang w:eastAsia="zh-CN"/>
        </w:rPr>
        <w:t xml:space="preserve">n of Home </w:t>
      </w:r>
      <w:r>
        <w:rPr>
          <w:lang w:eastAsia="zh-CN"/>
        </w:rPr>
        <w:t xml:space="preserve">Network </w:t>
      </w:r>
      <w:r w:rsidRPr="00464F94">
        <w:rPr>
          <w:lang w:eastAsia="zh-CN"/>
        </w:rPr>
        <w:t>Triggered Primary Authentication is that the UDM already has the information about the AMF serving the UE. Otherwise</w:t>
      </w:r>
      <w:r>
        <w:rPr>
          <w:lang w:eastAsia="zh-CN"/>
        </w:rPr>
        <w:t>,</w:t>
      </w:r>
      <w:r w:rsidRPr="00464F94">
        <w:rPr>
          <w:lang w:eastAsia="zh-CN"/>
        </w:rPr>
        <w:t xml:space="preserve"> the UDM cannot contact any AMF in later steps.</w:t>
      </w:r>
    </w:p>
    <w:p w14:paraId="0964C309" w14:textId="77777777" w:rsidR="00786A1E" w:rsidRDefault="00786A1E" w:rsidP="00786A1E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</w:t>
      </w:r>
      <w:r w:rsidRPr="00C04F58">
        <w:rPr>
          <w:lang w:eastAsia="zh-CN"/>
        </w:rPr>
        <w:t>Note</w:t>
      </w:r>
      <w:r>
        <w:rPr>
          <w:lang w:eastAsia="zh-CN"/>
        </w:rPr>
        <w:t xml:space="preserve">: Whether a new UDM service is needed is FFS, whether it is needed that a consumer NF (e.g. AUSF) triggers the UDM is FFS. </w:t>
      </w:r>
    </w:p>
    <w:p w14:paraId="799AD8CD" w14:textId="39FB98F2" w:rsidR="00786A1E" w:rsidRDefault="00786A1E" w:rsidP="00786A1E">
      <w:r>
        <w:t xml:space="preserve">The UDM decides itself based on events (e.g., SoR/UPU or if AAnF requests) or authentication policy and performs home network triggers primary authentication as described in the following steps. The AAnF considers based on certain </w:t>
      </w:r>
      <w:r>
        <w:lastRenderedPageBreak/>
        <w:t xml:space="preserve">factors to </w:t>
      </w:r>
      <w:bookmarkStart w:id="11" w:name="_GoBack"/>
      <w:ins w:id="12" w:author="S3-233033-r1" w:date="2023-05-23T19:18:00Z">
        <w:r w:rsidR="00561EEF">
          <w:t xml:space="preserve">send </w:t>
        </w:r>
        <w:proofErr w:type="spellStart"/>
        <w:r w:rsidR="00561EEF">
          <w:rPr>
            <w:lang w:eastAsia="zh-CN"/>
          </w:rPr>
          <w:t>Nudm_UE</w:t>
        </w:r>
      </w:ins>
      <w:bookmarkEnd w:id="11"/>
      <w:ins w:id="13" w:author="Samsung-r4" w:date="2023-05-25T19:01:00Z">
        <w:r w:rsidR="0087302C">
          <w:rPr>
            <w:lang w:eastAsia="zh-CN"/>
          </w:rPr>
          <w:t>CM</w:t>
        </w:r>
      </w:ins>
      <w:ins w:id="14" w:author="S3-233033-r1" w:date="2023-05-23T19:18:00Z">
        <w:r w:rsidR="00561EEF">
          <w:rPr>
            <w:lang w:eastAsia="zh-CN"/>
          </w:rPr>
          <w:t>_</w:t>
        </w:r>
      </w:ins>
      <w:ins w:id="15" w:author="Samsung-r4" w:date="2023-05-25T19:57:00Z">
        <w:r w:rsidR="00734853">
          <w:rPr>
            <w:lang w:eastAsia="zh-CN"/>
          </w:rPr>
          <w:t>Auth</w:t>
        </w:r>
      </w:ins>
      <w:ins w:id="16" w:author="S3-233033-r1" w:date="2023-05-23T19:19:00Z">
        <w:r w:rsidR="00561EEF">
          <w:t>Trigger</w:t>
        </w:r>
      </w:ins>
      <w:proofErr w:type="spellEnd"/>
      <w:ins w:id="17" w:author="S3-233033-r1" w:date="2023-05-23T19:18:00Z">
        <w:r w:rsidR="00561EEF">
          <w:t xml:space="preserve"> </w:t>
        </w:r>
      </w:ins>
      <w:r>
        <w:t xml:space="preserve">request </w:t>
      </w:r>
      <w:ins w:id="18" w:author="S3-233033-r1" w:date="2023-05-23T19:18:00Z">
        <w:r w:rsidR="00561EEF">
          <w:t xml:space="preserve">to </w:t>
        </w:r>
      </w:ins>
      <w:r>
        <w:t>the UDM for primary authentication using the UDM services as described in clause 14</w:t>
      </w:r>
      <w:ins w:id="19" w:author="S3-233033-r1" w:date="2023-05-23T19:18:00Z">
        <w:r w:rsidR="00561EEF">
          <w:t>.2.X</w:t>
        </w:r>
      </w:ins>
      <w:r>
        <w:t>.</w:t>
      </w:r>
    </w:p>
    <w:p w14:paraId="447C3AF1" w14:textId="77777777" w:rsidR="00786A1E" w:rsidRPr="004F032B" w:rsidRDefault="00786A1E" w:rsidP="00786A1E">
      <w:pPr>
        <w:pStyle w:val="EditorsNote"/>
        <w:rPr>
          <w:lang w:eastAsia="zh-CN"/>
        </w:rPr>
      </w:pPr>
      <w:r>
        <w:t>Editor’s Note: The factor the AAnF considers to request UDM for primary authentication is FFS, as AAnF request(s) should not lead to signalling overload as well as the AF key expiry/refresh issue should be handled.</w:t>
      </w:r>
    </w:p>
    <w:p w14:paraId="6CEDFCCD" w14:textId="77777777" w:rsidR="00786A1E" w:rsidRDefault="00786A1E" w:rsidP="00786A1E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. </w:t>
      </w:r>
      <w:r>
        <w:t>Based on a received event and the local operator authentication policy</w:t>
      </w:r>
      <w:r>
        <w:rPr>
          <w:lang w:eastAsia="zh-CN"/>
        </w:rPr>
        <w:t>, if there is no ongoing primary authentication for the UE, and if the UDM determines to trigger the primary authentication, the UDM determines the serving AMF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SEAF of the target UE. </w:t>
      </w:r>
    </w:p>
    <w:p w14:paraId="010828BB" w14:textId="77777777" w:rsidR="00786A1E" w:rsidRDefault="00786A1E" w:rsidP="00786A1E">
      <w:pPr>
        <w:rPr>
          <w:lang w:eastAsia="zh-CN"/>
        </w:rPr>
      </w:pPr>
      <w:r>
        <w:rPr>
          <w:lang w:eastAsia="zh-CN"/>
        </w:rPr>
        <w:t xml:space="preserve">If there are different AMFs registered in the UDM for different access, and the procedure defined in 6.1X is supported, the UDM shall select one AMF to perform the reauthentication. </w:t>
      </w:r>
    </w:p>
    <w:p w14:paraId="310F42E9" w14:textId="77777777" w:rsidR="00786A1E" w:rsidRDefault="00786A1E" w:rsidP="00786A1E">
      <w:pPr>
        <w:pStyle w:val="EditorsNote"/>
        <w:rPr>
          <w:lang w:eastAsia="zh-CN"/>
        </w:rPr>
      </w:pPr>
      <w:r w:rsidRPr="00F41232">
        <w:rPr>
          <w:lang w:eastAsia="zh-CN"/>
        </w:rPr>
        <w:t>Editor’s Note: The selection of AMF is FFS, for example, whether 3GPP access type or selecting AMF based on CM state available in Access and mobility data.</w:t>
      </w:r>
    </w:p>
    <w:p w14:paraId="3186A83B" w14:textId="77777777" w:rsidR="00786A1E" w:rsidRDefault="00786A1E" w:rsidP="00786A1E">
      <w:pPr>
        <w:rPr>
          <w:lang w:eastAsia="zh-CN"/>
        </w:rPr>
      </w:pPr>
    </w:p>
    <w:p w14:paraId="15F0BEA2" w14:textId="77777777" w:rsidR="00786A1E" w:rsidRPr="004B7B34" w:rsidRDefault="00786A1E" w:rsidP="00786A1E">
      <w:pPr>
        <w:pStyle w:val="NO"/>
        <w:rPr>
          <w:lang w:eastAsia="zh-CN"/>
        </w:rPr>
      </w:pPr>
      <w:r w:rsidRPr="00FF71FA">
        <w:rPr>
          <w:lang w:eastAsia="zh-CN"/>
        </w:rPr>
        <w:t xml:space="preserve">NOTE </w:t>
      </w:r>
      <w:r>
        <w:rPr>
          <w:lang w:eastAsia="zh-CN"/>
        </w:rPr>
        <w:t>1</w:t>
      </w:r>
      <w:r w:rsidRPr="00FF71FA">
        <w:rPr>
          <w:lang w:eastAsia="zh-CN"/>
        </w:rPr>
        <w:t>:</w:t>
      </w:r>
      <w:r w:rsidRPr="00FF71FA">
        <w:rPr>
          <w:lang w:eastAsia="zh-CN"/>
        </w:rPr>
        <w:tab/>
        <w:t>The reasons for the UDM de</w:t>
      </w:r>
      <w:r>
        <w:rPr>
          <w:lang w:eastAsia="zh-CN"/>
        </w:rPr>
        <w:t>termining</w:t>
      </w:r>
      <w:r w:rsidRPr="00FF71FA">
        <w:rPr>
          <w:lang w:eastAsia="zh-CN"/>
        </w:rPr>
        <w:t xml:space="preserve"> that the UE needs to be authenticated can be different. For example, the UDM can de</w:t>
      </w:r>
      <w:r>
        <w:rPr>
          <w:lang w:eastAsia="zh-CN"/>
        </w:rPr>
        <w:t>termine to</w:t>
      </w:r>
      <w:r w:rsidRPr="00FF71FA">
        <w:rPr>
          <w:lang w:eastAsia="zh-CN"/>
        </w:rPr>
        <w:t xml:space="preserve"> initiate a primary authentication when the AMF registers the UE upon the Registration procedure</w:t>
      </w:r>
      <w:r>
        <w:rPr>
          <w:lang w:eastAsia="zh-CN"/>
        </w:rPr>
        <w:t xml:space="preserve"> during the mobility from EPC</w:t>
      </w:r>
      <w:r w:rsidRPr="00FF71FA">
        <w:rPr>
          <w:lang w:eastAsia="zh-CN"/>
        </w:rPr>
        <w:t xml:space="preserve"> or when SoR/UPU counters are about to wrap around</w:t>
      </w:r>
      <w:r>
        <w:rPr>
          <w:lang w:eastAsia="zh-CN"/>
        </w:rPr>
        <w:t>, or when required based on authenticationpolicy, or based on the request from AAnF</w:t>
      </w:r>
      <w:r w:rsidRPr="00FF71FA">
        <w:rPr>
          <w:lang w:eastAsia="zh-CN"/>
        </w:rPr>
        <w:t xml:space="preserve">. The UDM behaviour is determined by </w:t>
      </w:r>
      <w:proofErr w:type="gramStart"/>
      <w:r>
        <w:rPr>
          <w:lang w:eastAsia="zh-CN"/>
        </w:rPr>
        <w:t xml:space="preserve">operator </w:t>
      </w:r>
      <w:r w:rsidRPr="00FF71FA">
        <w:rPr>
          <w:lang w:eastAsia="zh-CN"/>
        </w:rPr>
        <w:t xml:space="preserve"> policy</w:t>
      </w:r>
      <w:proofErr w:type="gramEnd"/>
      <w:r w:rsidRPr="00FF71FA">
        <w:rPr>
          <w:lang w:eastAsia="zh-CN"/>
        </w:rPr>
        <w:t xml:space="preserve"> which takes into account the support of certain features in the PLMN. For example, if the PLMN does not support the SoR/UPU feature, then </w:t>
      </w:r>
      <w:r>
        <w:rPr>
          <w:lang w:eastAsia="zh-CN"/>
        </w:rPr>
        <w:t>SoR/UPU counter wrap around will not happen and primary authentication</w:t>
      </w:r>
      <w:r w:rsidRPr="00FF71FA">
        <w:rPr>
          <w:lang w:eastAsia="zh-CN"/>
        </w:rPr>
        <w:t xml:space="preserve"> will not be required</w:t>
      </w:r>
      <w:r>
        <w:rPr>
          <w:lang w:eastAsia="zh-CN"/>
        </w:rPr>
        <w:t xml:space="preserve"> for this case. </w:t>
      </w:r>
    </w:p>
    <w:p w14:paraId="4FCE0ADB" w14:textId="77777777" w:rsidR="00786A1E" w:rsidRDefault="00786A1E" w:rsidP="00786A1E">
      <w:pPr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 T</w:t>
      </w:r>
      <w:r w:rsidRPr="00FC28FC">
        <w:rPr>
          <w:lang w:eastAsia="zh-CN"/>
        </w:rPr>
        <w:t>he UDM sends a</w:t>
      </w:r>
      <w:r>
        <w:rPr>
          <w:lang w:eastAsia="zh-CN"/>
        </w:rPr>
        <w:t xml:space="preserve"> notification message to the AMF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SEAF with the UE’s SUPI. </w:t>
      </w:r>
    </w:p>
    <w:p w14:paraId="2E834605" w14:textId="77777777" w:rsidR="00786A1E" w:rsidRPr="004F032B" w:rsidRDefault="00786A1E" w:rsidP="00786A1E">
      <w:pPr>
        <w:pStyle w:val="EditorsNote"/>
        <w:rPr>
          <w:lang w:eastAsia="zh-CN"/>
        </w:rPr>
      </w:pPr>
      <w:r>
        <w:rPr>
          <w:lang w:eastAsia="zh-CN"/>
        </w:rPr>
        <w:t>Editor’s Note: The name of notification message between AMF and UDM is FFS.</w:t>
      </w:r>
    </w:p>
    <w:p w14:paraId="7D21F080" w14:textId="77777777" w:rsidR="00786A1E" w:rsidRDefault="00786A1E" w:rsidP="00786A1E">
      <w:pPr>
        <w:rPr>
          <w:lang w:eastAsia="zh-CN"/>
        </w:rPr>
      </w:pPr>
      <w:r>
        <w:rPr>
          <w:lang w:eastAsia="zh-CN"/>
        </w:rPr>
        <w:t xml:space="preserve">3. After receiving </w:t>
      </w:r>
      <w:r w:rsidRPr="00FC28FC">
        <w:rPr>
          <w:lang w:eastAsia="zh-CN"/>
        </w:rPr>
        <w:t>the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notification  message</w:t>
      </w:r>
      <w:proofErr w:type="gramEnd"/>
      <w:r w:rsidRPr="00FC28FC">
        <w:rPr>
          <w:lang w:eastAsia="zh-CN"/>
        </w:rPr>
        <w:t xml:space="preserve"> from the UDM, the AMF</w:t>
      </w:r>
      <w:r>
        <w:rPr>
          <w:rFonts w:hint="eastAsia"/>
          <w:lang w:eastAsia="zh-CN"/>
        </w:rPr>
        <w:t>/</w:t>
      </w:r>
      <w:r>
        <w:rPr>
          <w:lang w:eastAsia="zh-CN"/>
        </w:rPr>
        <w:t>SEAF</w:t>
      </w:r>
      <w:r w:rsidRPr="00FC28FC">
        <w:rPr>
          <w:lang w:eastAsia="zh-CN"/>
        </w:rPr>
        <w:t xml:space="preserve"> </w:t>
      </w:r>
      <w:r>
        <w:rPr>
          <w:lang w:eastAsia="zh-CN"/>
        </w:rPr>
        <w:t xml:space="preserve">shall decide whether </w:t>
      </w:r>
      <w:r w:rsidRPr="00FC28FC">
        <w:rPr>
          <w:lang w:eastAsia="zh-CN"/>
        </w:rPr>
        <w:t>run the primary authentication procedure</w:t>
      </w:r>
      <w:r>
        <w:rPr>
          <w:lang w:eastAsia="zh-CN"/>
        </w:rPr>
        <w:t xml:space="preserve"> based on its own local authentication policy,</w:t>
      </w:r>
      <w:r w:rsidRPr="00C7720D">
        <w:rPr>
          <w:lang w:eastAsia="zh-CN"/>
        </w:rPr>
        <w:t xml:space="preserve"> </w:t>
      </w:r>
      <w:r>
        <w:rPr>
          <w:lang w:eastAsia="zh-CN"/>
        </w:rPr>
        <w:t>and the UE state (e.g. if the UE is under handover, a similar way as some steps in Network Triggered Service Request (TS</w:t>
      </w:r>
      <w:r>
        <w:t> </w:t>
      </w:r>
      <w:r>
        <w:rPr>
          <w:lang w:eastAsia="zh-CN"/>
        </w:rPr>
        <w:t>23.502</w:t>
      </w:r>
      <w:r>
        <w:t> </w:t>
      </w:r>
      <w:r>
        <w:rPr>
          <w:lang w:eastAsia="zh-CN"/>
        </w:rPr>
        <w:t>[8], clause 4.2.3.3) can be reused, or if the UE is already under authentication by the AMF before receiving the authentication notification from the UDM).</w:t>
      </w:r>
      <w:r w:rsidRPr="00FC28FC">
        <w:rPr>
          <w:lang w:eastAsia="zh-CN"/>
        </w:rPr>
        <w:t xml:space="preserve"> </w:t>
      </w:r>
      <w:r>
        <w:rPr>
          <w:lang w:eastAsia="zh-CN"/>
        </w:rPr>
        <w:t xml:space="preserve">If the AMF/SEAF cannot run a primary authentication </w:t>
      </w:r>
      <w:r w:rsidRPr="00FC28FC">
        <w:rPr>
          <w:lang w:eastAsia="zh-CN"/>
        </w:rPr>
        <w:t>as described in steps</w:t>
      </w:r>
      <w:r>
        <w:rPr>
          <w:lang w:eastAsia="zh-CN"/>
        </w:rPr>
        <w:t xml:space="preserve"> 4, the AMF</w:t>
      </w:r>
      <w:r>
        <w:rPr>
          <w:rFonts w:hint="eastAsia"/>
          <w:lang w:eastAsia="zh-CN"/>
        </w:rPr>
        <w:t>/</w:t>
      </w:r>
      <w:r>
        <w:rPr>
          <w:lang w:eastAsia="zh-CN"/>
        </w:rPr>
        <w:t>SEAF sends the</w:t>
      </w:r>
      <w:r w:rsidRPr="00FC28FC">
        <w:rPr>
          <w:lang w:eastAsia="zh-CN"/>
        </w:rPr>
        <w:t xml:space="preserve"> </w:t>
      </w:r>
      <w:r>
        <w:rPr>
          <w:lang w:eastAsia="zh-CN"/>
        </w:rPr>
        <w:t>authentication response message to the UDM with an acknowledgement which includes failure cause else it is set as success.</w:t>
      </w:r>
    </w:p>
    <w:p w14:paraId="1A1451AB" w14:textId="77777777" w:rsidR="00786A1E" w:rsidRDefault="00786A1E" w:rsidP="00786A1E">
      <w:pPr>
        <w:pStyle w:val="EditorsNote"/>
        <w:rPr>
          <w:lang w:eastAsia="zh-CN"/>
        </w:rPr>
      </w:pPr>
      <w:r>
        <w:rPr>
          <w:lang w:val="en-US" w:eastAsia="zh-CN"/>
        </w:rPr>
        <w:t>Editor’s Note: Whether the AMF marks the UE as pending authentication or not is FFS.</w:t>
      </w:r>
    </w:p>
    <w:p w14:paraId="188DC7A5" w14:textId="77777777" w:rsidR="00786A1E" w:rsidRDefault="00786A1E" w:rsidP="00786A1E">
      <w:pPr>
        <w:pStyle w:val="EditorsNote"/>
        <w:rPr>
          <w:lang w:eastAsia="zh-CN"/>
        </w:rPr>
      </w:pPr>
      <w:r>
        <w:rPr>
          <w:lang w:eastAsia="zh-CN"/>
        </w:rPr>
        <w:t>Editor's Note</w:t>
      </w:r>
      <w:r>
        <w:rPr>
          <w:lang w:val="en-US" w:eastAsia="zh-CN"/>
        </w:rPr>
        <w:t>: The response message parameters and the semantics of the different cases (success, failure) are FFS.</w:t>
      </w:r>
    </w:p>
    <w:p w14:paraId="1230B31A" w14:textId="77777777" w:rsidR="00786A1E" w:rsidRDefault="00786A1E" w:rsidP="00786A1E">
      <w:pPr>
        <w:rPr>
          <w:lang w:eastAsia="zh-CN"/>
        </w:rPr>
      </w:pPr>
      <w:r>
        <w:rPr>
          <w:lang w:eastAsia="zh-CN"/>
        </w:rPr>
        <w:t>Upon receiving a failure from the AMF, the UDM may check if another AMF is available over the other access. If available, the UDM may select another AMF and send an authentication request</w:t>
      </w:r>
    </w:p>
    <w:p w14:paraId="71539BB9" w14:textId="77777777" w:rsidR="00786A1E" w:rsidRPr="00C7720D" w:rsidRDefault="00786A1E" w:rsidP="00786A1E">
      <w:pPr>
        <w:pStyle w:val="EditorsNote"/>
        <w:rPr>
          <w:lang w:val="en-US" w:eastAsia="zh-CN"/>
        </w:rPr>
      </w:pPr>
      <w:r w:rsidRPr="00C7720D">
        <w:rPr>
          <w:lang w:val="en-US" w:eastAsia="zh-CN"/>
        </w:rPr>
        <w:t>Editor’s Note: If UDM has to send authentication requests to 2 AMFs, then how can it ensure double authentication is not performed? Therefore, upon receiving the successful authentication from one AMF, sending a cancellation authentication may be required. These aspects are FFS</w:t>
      </w:r>
    </w:p>
    <w:p w14:paraId="2F89F9A6" w14:textId="77777777" w:rsidR="00786A1E" w:rsidRPr="0017428D" w:rsidRDefault="00786A1E" w:rsidP="00786A1E">
      <w:pPr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 The AMF</w:t>
      </w:r>
      <w:r>
        <w:rPr>
          <w:rFonts w:hint="eastAsia"/>
          <w:lang w:eastAsia="zh-CN"/>
        </w:rPr>
        <w:t>/</w:t>
      </w:r>
      <w:r>
        <w:rPr>
          <w:lang w:eastAsia="zh-CN"/>
        </w:rPr>
        <w:t>SEAF starts the primary authentication procedure as defined in clause 6.2.1 of the present document.</w:t>
      </w:r>
    </w:p>
    <w:p w14:paraId="5EE81F3A" w14:textId="7C6DA648" w:rsidR="00786A1E" w:rsidRDefault="00786A1E" w:rsidP="00786A1E">
      <w:pPr>
        <w:rPr>
          <w:ins w:id="20" w:author="Samsung" w:date="2023-05-05T15:19:00Z"/>
          <w:lang w:eastAsia="zh-CN"/>
        </w:rPr>
      </w:pPr>
      <w:r w:rsidRPr="002D5E55">
        <w:rPr>
          <w:lang w:eastAsia="zh-CN"/>
        </w:rPr>
        <w:t xml:space="preserve">The UDM may execute other procedures (e.g. SoR/UPU) depending on the reason that motivated the UDM triggered </w:t>
      </w:r>
      <w:r>
        <w:rPr>
          <w:lang w:eastAsia="zh-CN"/>
        </w:rPr>
        <w:t>(</w:t>
      </w:r>
      <w:r w:rsidRPr="002D5E55">
        <w:rPr>
          <w:lang w:eastAsia="zh-CN"/>
        </w:rPr>
        <w:t>re</w:t>
      </w:r>
      <w:r>
        <w:rPr>
          <w:rFonts w:hint="eastAsia"/>
          <w:lang w:eastAsia="zh-CN"/>
        </w:rPr>
        <w:t>-)</w:t>
      </w:r>
      <w:r w:rsidRPr="002D5E55">
        <w:rPr>
          <w:lang w:eastAsia="zh-CN"/>
        </w:rPr>
        <w:t>authentication procedure in step 1</w:t>
      </w:r>
      <w:r>
        <w:rPr>
          <w:lang w:eastAsia="zh-CN"/>
        </w:rPr>
        <w:t>.</w:t>
      </w:r>
    </w:p>
    <w:p w14:paraId="1591130B" w14:textId="77777777" w:rsidR="00312457" w:rsidRDefault="00312457" w:rsidP="00786A1E">
      <w:pPr>
        <w:rPr>
          <w:ins w:id="21" w:author="Samsung" w:date="2023-05-03T15:29:00Z"/>
          <w:lang w:eastAsia="zh-CN"/>
        </w:rPr>
      </w:pPr>
    </w:p>
    <w:p w14:paraId="0A02EE5B" w14:textId="7325E963" w:rsidR="00786A1E" w:rsidRDefault="00786A1E" w:rsidP="00786A1E">
      <w:pPr>
        <w:pStyle w:val="Heading3"/>
        <w:rPr>
          <w:ins w:id="22" w:author="Samsung" w:date="2023-05-03T15:29:00Z"/>
          <w:rFonts w:eastAsia="SimSun"/>
        </w:rPr>
      </w:pPr>
      <w:bookmarkStart w:id="23" w:name="_Toc122101200"/>
      <w:bookmarkStart w:id="24" w:name="_Toc20204451"/>
      <w:bookmarkStart w:id="25" w:name="_Toc27895150"/>
      <w:bookmarkStart w:id="26" w:name="_Toc36192247"/>
      <w:bookmarkStart w:id="27" w:name="_Toc45193360"/>
      <w:bookmarkStart w:id="28" w:name="_Toc47592992"/>
      <w:bookmarkStart w:id="29" w:name="_Toc51835079"/>
      <w:bookmarkStart w:id="30" w:name="_Toc91154151"/>
      <w:ins w:id="31" w:author="Samsung" w:date="2023-05-03T15:29:00Z">
        <w:r w:rsidRPr="004E0510">
          <w:rPr>
            <w:rFonts w:eastAsia="SimSun"/>
          </w:rPr>
          <w:t>14.2</w:t>
        </w:r>
        <w:proofErr w:type="gramStart"/>
        <w:r w:rsidRPr="004E0510">
          <w:rPr>
            <w:rFonts w:eastAsia="SimSun"/>
          </w:rPr>
          <w:t>.</w:t>
        </w:r>
      </w:ins>
      <w:ins w:id="32" w:author="Samsung" w:date="2023-05-05T15:20:00Z">
        <w:r w:rsidR="00E3203A">
          <w:rPr>
            <w:rFonts w:eastAsia="SimSun"/>
          </w:rPr>
          <w:t>X</w:t>
        </w:r>
      </w:ins>
      <w:proofErr w:type="gramEnd"/>
      <w:ins w:id="33" w:author="Samsung" w:date="2023-05-03T15:29:00Z"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Nudm_</w:t>
        </w:r>
      </w:ins>
      <w:ins w:id="34" w:author="Samsung" w:date="2023-05-03T15:30:00Z">
        <w:r>
          <w:rPr>
            <w:rFonts w:eastAsia="SimSun"/>
          </w:rPr>
          <w:t>UE</w:t>
        </w:r>
      </w:ins>
      <w:ins w:id="35" w:author="Samsung-r4" w:date="2023-05-25T19:31:00Z">
        <w:r w:rsidR="00196FAD">
          <w:rPr>
            <w:rFonts w:eastAsia="SimSun"/>
          </w:rPr>
          <w:t>CM</w:t>
        </w:r>
      </w:ins>
      <w:ins w:id="36" w:author="Samsung" w:date="2023-05-03T15:29:00Z">
        <w:r>
          <w:rPr>
            <w:rFonts w:eastAsia="SimSun"/>
          </w:rPr>
          <w:t>_</w:t>
        </w:r>
      </w:ins>
      <w:ins w:id="37" w:author="Samsung-r4" w:date="2023-05-25T19:57:00Z">
        <w:r w:rsidR="00734853">
          <w:rPr>
            <w:rFonts w:eastAsia="SimSun"/>
          </w:rPr>
          <w:t>Auth</w:t>
        </w:r>
      </w:ins>
      <w:ins w:id="38" w:author="Samsung" w:date="2023-05-03T15:29:00Z">
        <w:r>
          <w:t>Trigger</w:t>
        </w:r>
        <w:proofErr w:type="spellEnd"/>
        <w:r>
          <w:rPr>
            <w:rFonts w:eastAsia="SimSun"/>
          </w:rPr>
          <w:t xml:space="preserve"> service operation</w:t>
        </w:r>
        <w:bookmarkEnd w:id="23"/>
      </w:ins>
    </w:p>
    <w:bookmarkEnd w:id="24"/>
    <w:bookmarkEnd w:id="25"/>
    <w:bookmarkEnd w:id="26"/>
    <w:bookmarkEnd w:id="27"/>
    <w:bookmarkEnd w:id="28"/>
    <w:bookmarkEnd w:id="29"/>
    <w:bookmarkEnd w:id="30"/>
    <w:p w14:paraId="2D7EDD52" w14:textId="77777777" w:rsidR="00786A1E" w:rsidRPr="00C63E70" w:rsidRDefault="00786A1E" w:rsidP="00786A1E">
      <w:pPr>
        <w:rPr>
          <w:ins w:id="39" w:author="Samsung" w:date="2023-05-03T15:29:00Z"/>
        </w:rPr>
      </w:pPr>
      <w:ins w:id="40" w:author="Samsung" w:date="2023-05-03T15:29:00Z">
        <w:r w:rsidRPr="00C63E70">
          <w:t xml:space="preserve">The following table illustrates the </w:t>
        </w:r>
        <w:r>
          <w:t>authentication</w:t>
        </w:r>
        <w:r w:rsidRPr="00C63E70">
          <w:t xml:space="preserve"> related services </w:t>
        </w:r>
        <w:r>
          <w:t xml:space="preserve">for home network triggered primary (re)authentication initiation </w:t>
        </w:r>
        <w:r w:rsidRPr="00C63E70">
          <w:t xml:space="preserve">that </w:t>
        </w:r>
        <w:r>
          <w:t>UDM</w:t>
        </w:r>
        <w:r w:rsidRPr="00C63E70">
          <w:t xml:space="preserve"> provides.</w:t>
        </w:r>
      </w:ins>
    </w:p>
    <w:p w14:paraId="76FD5878" w14:textId="10777361" w:rsidR="00786A1E" w:rsidRPr="005879F5" w:rsidRDefault="00786A1E" w:rsidP="00786A1E">
      <w:pPr>
        <w:pStyle w:val="TH"/>
        <w:rPr>
          <w:ins w:id="41" w:author="Samsung" w:date="2023-05-03T15:29:00Z"/>
        </w:rPr>
      </w:pPr>
      <w:ins w:id="42" w:author="Samsung" w:date="2023-05-03T15:29:00Z">
        <w:r w:rsidRPr="00C63E70">
          <w:lastRenderedPageBreak/>
          <w:t xml:space="preserve">Table </w:t>
        </w:r>
        <w:r>
          <w:t>14</w:t>
        </w:r>
        <w:r w:rsidRPr="00C63E70">
          <w:t>.</w:t>
        </w:r>
        <w:r>
          <w:t>2</w:t>
        </w:r>
        <w:r w:rsidRPr="00C63E70">
          <w:t>.</w:t>
        </w:r>
      </w:ins>
      <w:ins w:id="43" w:author="S3-233033-r1" w:date="2023-05-23T19:21:00Z">
        <w:r w:rsidR="005B755B">
          <w:t>X</w:t>
        </w:r>
      </w:ins>
      <w:ins w:id="44" w:author="Samsung" w:date="2023-05-03T15:29:00Z">
        <w:r w:rsidRPr="00C63E70">
          <w:t xml:space="preserve">-1: NF services </w:t>
        </w:r>
        <w:r>
          <w:t xml:space="preserve">for authentication trigger </w:t>
        </w:r>
        <w:r w:rsidRPr="00C63E70">
          <w:t xml:space="preserve">provided by </w:t>
        </w:r>
        <w:r>
          <w:t>UDM</w:t>
        </w:r>
      </w:ins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8"/>
        <w:gridCol w:w="1956"/>
        <w:gridCol w:w="2552"/>
        <w:gridCol w:w="2409"/>
      </w:tblGrid>
      <w:tr w:rsidR="00786A1E" w:rsidRPr="00D26628" w14:paraId="364C2E51" w14:textId="77777777" w:rsidTr="009475C2">
        <w:trPr>
          <w:ins w:id="45" w:author="Samsung" w:date="2023-05-03T15:29:00Z"/>
        </w:trPr>
        <w:tc>
          <w:tcPr>
            <w:tcW w:w="2438" w:type="dxa"/>
            <w:tcBorders>
              <w:bottom w:val="single" w:sz="4" w:space="0" w:color="auto"/>
            </w:tcBorders>
          </w:tcPr>
          <w:p w14:paraId="7037F0F2" w14:textId="77777777" w:rsidR="00786A1E" w:rsidRPr="00D26628" w:rsidRDefault="00786A1E" w:rsidP="009475C2">
            <w:pPr>
              <w:pStyle w:val="TAH"/>
              <w:rPr>
                <w:ins w:id="46" w:author="Samsung" w:date="2023-05-03T15:29:00Z"/>
                <w:rFonts w:eastAsia="SimSun"/>
              </w:rPr>
            </w:pPr>
            <w:ins w:id="47" w:author="Samsung" w:date="2023-05-03T15:29:00Z">
              <w:r w:rsidRPr="00D26628">
                <w:rPr>
                  <w:rFonts w:eastAsia="SimSun"/>
                </w:rPr>
                <w:t>Service Name</w:t>
              </w:r>
            </w:ins>
          </w:p>
        </w:tc>
        <w:tc>
          <w:tcPr>
            <w:tcW w:w="1956" w:type="dxa"/>
          </w:tcPr>
          <w:p w14:paraId="2D236FC6" w14:textId="77777777" w:rsidR="00786A1E" w:rsidRPr="00D26628" w:rsidRDefault="00786A1E" w:rsidP="009475C2">
            <w:pPr>
              <w:pStyle w:val="TAH"/>
              <w:rPr>
                <w:ins w:id="48" w:author="Samsung" w:date="2023-05-03T15:29:00Z"/>
                <w:rFonts w:eastAsia="SimSun"/>
              </w:rPr>
            </w:pPr>
            <w:ins w:id="49" w:author="Samsung" w:date="2023-05-03T15:29:00Z">
              <w:r w:rsidRPr="00D26628">
                <w:rPr>
                  <w:rFonts w:eastAsia="SimSun"/>
                </w:rPr>
                <w:t>Service Operations</w:t>
              </w:r>
            </w:ins>
          </w:p>
        </w:tc>
        <w:tc>
          <w:tcPr>
            <w:tcW w:w="2552" w:type="dxa"/>
          </w:tcPr>
          <w:p w14:paraId="4383BC25" w14:textId="77777777" w:rsidR="00786A1E" w:rsidRPr="00D26628" w:rsidRDefault="00786A1E" w:rsidP="009475C2">
            <w:pPr>
              <w:pStyle w:val="TAH"/>
              <w:rPr>
                <w:ins w:id="50" w:author="Samsung" w:date="2023-05-03T15:29:00Z"/>
                <w:rFonts w:eastAsia="SimSun"/>
              </w:rPr>
            </w:pPr>
            <w:ins w:id="51" w:author="Samsung" w:date="2023-05-03T15:29:00Z">
              <w:r w:rsidRPr="00D26628">
                <w:rPr>
                  <w:rFonts w:eastAsia="SimSun"/>
                </w:rPr>
                <w:t>Operation</w:t>
              </w:r>
              <w:r>
                <w:rPr>
                  <w:rFonts w:eastAsia="SimSun"/>
                </w:rPr>
                <w:t xml:space="preserve"> </w:t>
              </w:r>
              <w:r w:rsidRPr="00D26628">
                <w:rPr>
                  <w:rFonts w:eastAsia="SimSun"/>
                </w:rPr>
                <w:t>Semantics</w:t>
              </w:r>
            </w:ins>
          </w:p>
        </w:tc>
        <w:tc>
          <w:tcPr>
            <w:tcW w:w="2409" w:type="dxa"/>
          </w:tcPr>
          <w:p w14:paraId="2FD5C0A4" w14:textId="77777777" w:rsidR="00786A1E" w:rsidRPr="00D26628" w:rsidRDefault="00786A1E" w:rsidP="009475C2">
            <w:pPr>
              <w:pStyle w:val="TAH"/>
              <w:rPr>
                <w:ins w:id="52" w:author="Samsung" w:date="2023-05-03T15:29:00Z"/>
                <w:rFonts w:eastAsia="SimSun"/>
              </w:rPr>
            </w:pPr>
            <w:ins w:id="53" w:author="Samsung" w:date="2023-05-03T15:29:00Z">
              <w:r w:rsidRPr="00D26628">
                <w:rPr>
                  <w:rFonts w:eastAsia="SimSun"/>
                </w:rPr>
                <w:t>Example Consumer(s)</w:t>
              </w:r>
            </w:ins>
          </w:p>
        </w:tc>
      </w:tr>
      <w:tr w:rsidR="00786A1E" w:rsidRPr="00D26628" w14:paraId="01C1B7F2" w14:textId="77777777" w:rsidTr="009475C2">
        <w:trPr>
          <w:ins w:id="54" w:author="Samsung" w:date="2023-05-03T15:29:00Z"/>
        </w:trPr>
        <w:tc>
          <w:tcPr>
            <w:tcW w:w="2438" w:type="dxa"/>
          </w:tcPr>
          <w:p w14:paraId="2399B1FE" w14:textId="2073103F" w:rsidR="00786A1E" w:rsidRPr="00D26628" w:rsidRDefault="00786A1E" w:rsidP="009475C2">
            <w:pPr>
              <w:pStyle w:val="TAL"/>
              <w:jc w:val="center"/>
              <w:rPr>
                <w:ins w:id="55" w:author="Samsung" w:date="2023-05-03T15:29:00Z"/>
                <w:rFonts w:eastAsia="SimSun"/>
              </w:rPr>
            </w:pPr>
            <w:proofErr w:type="spellStart"/>
            <w:ins w:id="56" w:author="Samsung" w:date="2023-05-03T15:29:00Z">
              <w:r w:rsidRPr="00113038">
                <w:rPr>
                  <w:rFonts w:eastAsia="SimSun"/>
                  <w:lang w:eastAsia="zh-CN"/>
                </w:rPr>
                <w:t>Nudm_</w:t>
              </w:r>
            </w:ins>
            <w:ins w:id="57" w:author="S3-233033-r1" w:date="2023-05-23T19:12:00Z">
              <w:r w:rsidR="00576C25">
                <w:rPr>
                  <w:rFonts w:eastAsia="SimSun"/>
                  <w:lang w:eastAsia="zh-CN"/>
                </w:rPr>
                <w:t>UE</w:t>
              </w:r>
            </w:ins>
            <w:ins w:id="58" w:author="Samsung-r4" w:date="2023-05-25T19:01:00Z">
              <w:r w:rsidR="0087302C">
                <w:rPr>
                  <w:rFonts w:eastAsia="SimSun"/>
                  <w:lang w:eastAsia="zh-CN"/>
                </w:rPr>
                <w:t>CM</w:t>
              </w:r>
            </w:ins>
            <w:r w:rsidRPr="00113038">
              <w:rPr>
                <w:rFonts w:eastAsia="SimSun"/>
                <w:lang w:eastAsia="zh-CN"/>
              </w:rPr>
              <w:t>_</w:t>
            </w:r>
            <w:ins w:id="59" w:author="Samsung-r4" w:date="2023-05-25T19:57:00Z">
              <w:r w:rsidR="00734853">
                <w:rPr>
                  <w:rFonts w:eastAsia="SimSun"/>
                  <w:lang w:eastAsia="zh-CN"/>
                </w:rPr>
                <w:t>Auth</w:t>
              </w:r>
            </w:ins>
            <w:ins w:id="60" w:author="Samsung" w:date="2023-05-03T15:29:00Z">
              <w:r w:rsidRPr="00113038">
                <w:rPr>
                  <w:rFonts w:eastAsia="SimSun"/>
                  <w:lang w:eastAsia="zh-CN"/>
                </w:rPr>
                <w:t>Trigger</w:t>
              </w:r>
              <w:proofErr w:type="spellEnd"/>
            </w:ins>
          </w:p>
        </w:tc>
        <w:tc>
          <w:tcPr>
            <w:tcW w:w="1956" w:type="dxa"/>
          </w:tcPr>
          <w:p w14:paraId="5A4E2B92" w14:textId="19BC38EA" w:rsidR="00786A1E" w:rsidRPr="00D26628" w:rsidRDefault="00734853" w:rsidP="009475C2">
            <w:pPr>
              <w:pStyle w:val="TAL"/>
              <w:jc w:val="center"/>
              <w:rPr>
                <w:ins w:id="61" w:author="Samsung" w:date="2023-05-03T15:29:00Z"/>
                <w:rFonts w:eastAsia="SimSun"/>
                <w:lang w:eastAsia="zh-CN"/>
              </w:rPr>
            </w:pPr>
            <w:proofErr w:type="spellStart"/>
            <w:ins w:id="62" w:author="Samsung-r4" w:date="2023-05-25T19:01:00Z">
              <w:r>
                <w:t>Auth</w:t>
              </w:r>
              <w:proofErr w:type="spellEnd"/>
              <w:r w:rsidR="0087302C">
                <w:t xml:space="preserve"> </w:t>
              </w:r>
            </w:ins>
            <w:ins w:id="63" w:author="Saurabh_2" w:date="2023-05-25T17:39:00Z">
              <w:r w:rsidR="008F28D5">
                <w:t>Trigger</w:t>
              </w:r>
            </w:ins>
          </w:p>
        </w:tc>
        <w:tc>
          <w:tcPr>
            <w:tcW w:w="2552" w:type="dxa"/>
          </w:tcPr>
          <w:p w14:paraId="03EA7921" w14:textId="77777777" w:rsidR="00786A1E" w:rsidRPr="00D26628" w:rsidRDefault="00786A1E" w:rsidP="009475C2">
            <w:pPr>
              <w:pStyle w:val="TAL"/>
              <w:jc w:val="center"/>
              <w:rPr>
                <w:ins w:id="64" w:author="Samsung" w:date="2023-05-03T15:29:00Z"/>
                <w:rFonts w:eastAsia="SimSun"/>
                <w:lang w:eastAsia="zh-CN"/>
              </w:rPr>
            </w:pPr>
            <w:ins w:id="65" w:author="Samsung" w:date="2023-05-03T15:29:00Z">
              <w:r w:rsidRPr="00D26628">
                <w:rPr>
                  <w:rFonts w:eastAsia="SimSun"/>
                </w:rPr>
                <w:t>Request/Response</w:t>
              </w:r>
            </w:ins>
          </w:p>
        </w:tc>
        <w:tc>
          <w:tcPr>
            <w:tcW w:w="2409" w:type="dxa"/>
          </w:tcPr>
          <w:p w14:paraId="5535887B" w14:textId="77777777" w:rsidR="00786A1E" w:rsidRPr="00D26628" w:rsidRDefault="00786A1E" w:rsidP="009475C2">
            <w:pPr>
              <w:pStyle w:val="TAL"/>
              <w:jc w:val="center"/>
              <w:rPr>
                <w:ins w:id="66" w:author="Samsung" w:date="2023-05-03T15:29:00Z"/>
                <w:rFonts w:eastAsia="SimSun"/>
                <w:lang w:eastAsia="zh-CN"/>
              </w:rPr>
            </w:pPr>
            <w:ins w:id="67" w:author="Samsung" w:date="2023-05-03T15:29:00Z">
              <w:r>
                <w:rPr>
                  <w:rFonts w:eastAsia="SimSun"/>
                  <w:lang w:eastAsia="zh-CN"/>
                </w:rPr>
                <w:t>AAnF</w:t>
              </w:r>
            </w:ins>
          </w:p>
        </w:tc>
      </w:tr>
    </w:tbl>
    <w:p w14:paraId="7FBA698B" w14:textId="77777777" w:rsidR="00786A1E" w:rsidRDefault="00786A1E" w:rsidP="00786A1E">
      <w:pPr>
        <w:rPr>
          <w:ins w:id="68" w:author="Samsung" w:date="2023-05-03T15:29:00Z"/>
          <w:rFonts w:eastAsia="SimSun"/>
          <w:b/>
          <w:lang w:eastAsia="zh-CN"/>
        </w:rPr>
      </w:pPr>
    </w:p>
    <w:p w14:paraId="2D700744" w14:textId="3899112A" w:rsidR="00786A1E" w:rsidRPr="00D26628" w:rsidRDefault="00786A1E" w:rsidP="00786A1E">
      <w:pPr>
        <w:rPr>
          <w:ins w:id="69" w:author="Samsung" w:date="2023-05-03T15:29:00Z"/>
          <w:rFonts w:eastAsia="SimSun"/>
          <w:b/>
          <w:lang w:eastAsia="zh-CN"/>
        </w:rPr>
      </w:pPr>
      <w:ins w:id="70" w:author="Samsung" w:date="2023-05-03T15:29:00Z">
        <w:r w:rsidRPr="00D26628">
          <w:rPr>
            <w:rFonts w:eastAsia="SimSun"/>
            <w:b/>
            <w:lang w:eastAsia="zh-CN"/>
          </w:rPr>
          <w:t xml:space="preserve">Service operation name: </w:t>
        </w:r>
        <w:proofErr w:type="spellStart"/>
        <w:r>
          <w:rPr>
            <w:rFonts w:eastAsia="SimSun"/>
          </w:rPr>
          <w:t>Nudm_</w:t>
        </w:r>
      </w:ins>
      <w:ins w:id="71" w:author="Samsung" w:date="2023-05-03T15:30:00Z">
        <w:r>
          <w:rPr>
            <w:rFonts w:eastAsia="SimSun"/>
          </w:rPr>
          <w:t>UE</w:t>
        </w:r>
      </w:ins>
      <w:ins w:id="72" w:author="Samsung-r4" w:date="2023-05-25T19:01:00Z">
        <w:r w:rsidR="0087302C">
          <w:rPr>
            <w:rFonts w:eastAsia="SimSun"/>
          </w:rPr>
          <w:t>CM</w:t>
        </w:r>
      </w:ins>
      <w:ins w:id="73" w:author="Samsung" w:date="2023-05-03T15:29:00Z">
        <w:r>
          <w:rPr>
            <w:rFonts w:eastAsia="SimSun"/>
          </w:rPr>
          <w:t>_</w:t>
        </w:r>
      </w:ins>
      <w:ins w:id="74" w:author="Samsung-r4" w:date="2023-05-25T19:57:00Z">
        <w:r w:rsidR="00734853">
          <w:t>Auth</w:t>
        </w:r>
      </w:ins>
      <w:ins w:id="75" w:author="Samsung" w:date="2023-05-03T15:29:00Z">
        <w:r>
          <w:t>Trigger</w:t>
        </w:r>
        <w:proofErr w:type="spellEnd"/>
        <w:r w:rsidRPr="00D26628">
          <w:rPr>
            <w:rFonts w:eastAsia="SimSun"/>
          </w:rPr>
          <w:t>.</w:t>
        </w:r>
      </w:ins>
    </w:p>
    <w:p w14:paraId="3DD3795F" w14:textId="63343CD1" w:rsidR="00786A1E" w:rsidRPr="00D26628" w:rsidRDefault="00786A1E" w:rsidP="00786A1E">
      <w:pPr>
        <w:rPr>
          <w:ins w:id="76" w:author="Samsung" w:date="2023-05-03T15:29:00Z"/>
          <w:rFonts w:eastAsia="SimSun"/>
        </w:rPr>
      </w:pPr>
      <w:ins w:id="77" w:author="Samsung" w:date="2023-05-03T15:29:00Z">
        <w:r w:rsidRPr="00D26628">
          <w:rPr>
            <w:rFonts w:eastAsia="SimSun"/>
            <w:b/>
            <w:lang w:eastAsia="zh-CN"/>
          </w:rPr>
          <w:t xml:space="preserve">Description: </w:t>
        </w:r>
        <w:r w:rsidRPr="00D26628">
          <w:rPr>
            <w:rFonts w:eastAsia="SimSun"/>
            <w:lang w:eastAsia="zh-CN"/>
          </w:rPr>
          <w:t>Th</w:t>
        </w:r>
        <w:r>
          <w:rPr>
            <w:rFonts w:eastAsia="SimSun"/>
            <w:lang w:eastAsia="zh-CN"/>
          </w:rPr>
          <w:t xml:space="preserve">is service operation allows the NF </w:t>
        </w:r>
        <w:r>
          <w:t>to request UDM to trigger a primary (re-)authentication as described in Clause 6.1.</w:t>
        </w:r>
      </w:ins>
      <w:ins w:id="78" w:author="Samsung-r4" w:date="2023-05-25T19:57:00Z">
        <w:r w:rsidR="00734853">
          <w:t>X</w:t>
        </w:r>
      </w:ins>
      <w:ins w:id="79" w:author="Samsung" w:date="2023-05-03T15:29:00Z">
        <w:r>
          <w:t>.</w:t>
        </w:r>
      </w:ins>
    </w:p>
    <w:p w14:paraId="74E3F7CB" w14:textId="54486480" w:rsidR="00786A1E" w:rsidRPr="00D26628" w:rsidRDefault="00786A1E" w:rsidP="00786A1E">
      <w:pPr>
        <w:rPr>
          <w:ins w:id="80" w:author="Samsung" w:date="2023-05-03T15:29:00Z"/>
          <w:rFonts w:eastAsia="SimSun"/>
          <w:lang w:eastAsia="zh-CN"/>
        </w:rPr>
      </w:pPr>
      <w:ins w:id="81" w:author="Samsung" w:date="2023-05-03T15:29:00Z">
        <w:r w:rsidRPr="00D26628">
          <w:rPr>
            <w:rFonts w:eastAsia="SimSun"/>
            <w:b/>
            <w:lang w:eastAsia="zh-CN"/>
          </w:rPr>
          <w:t xml:space="preserve">Input, Required: </w:t>
        </w:r>
        <w:r w:rsidRPr="00D26628">
          <w:rPr>
            <w:rFonts w:eastAsia="SimSun"/>
            <w:lang w:eastAsia="zh-CN"/>
          </w:rPr>
          <w:t>SUPI</w:t>
        </w:r>
        <w:r w:rsidRPr="002B709F">
          <w:rPr>
            <w:rFonts w:eastAsia="SimSun"/>
            <w:lang w:eastAsia="zh-CN"/>
          </w:rPr>
          <w:t>.</w:t>
        </w:r>
      </w:ins>
    </w:p>
    <w:p w14:paraId="68A60F1E" w14:textId="77777777" w:rsidR="00786A1E" w:rsidRPr="00D26628" w:rsidRDefault="00786A1E" w:rsidP="00786A1E">
      <w:pPr>
        <w:rPr>
          <w:ins w:id="82" w:author="Samsung" w:date="2023-05-03T15:29:00Z"/>
          <w:rFonts w:eastAsia="SimSun"/>
          <w:lang w:eastAsia="zh-CN"/>
        </w:rPr>
      </w:pPr>
      <w:ins w:id="83" w:author="Samsung" w:date="2023-05-03T15:29:00Z">
        <w:r w:rsidRPr="00D26628">
          <w:rPr>
            <w:rFonts w:eastAsia="SimSun"/>
            <w:b/>
            <w:lang w:eastAsia="zh-CN"/>
          </w:rPr>
          <w:t>Input, Optional</w:t>
        </w:r>
        <w:r w:rsidRPr="002B709F">
          <w:rPr>
            <w:rFonts w:eastAsia="SimSun"/>
            <w:b/>
            <w:lang w:eastAsia="zh-CN"/>
          </w:rPr>
          <w:t>:</w:t>
        </w:r>
        <w:r>
          <w:rPr>
            <w:rFonts w:eastAsia="SimSun"/>
            <w:lang w:eastAsia="zh-CN"/>
          </w:rPr>
          <w:t xml:space="preserve"> None.</w:t>
        </w:r>
      </w:ins>
    </w:p>
    <w:p w14:paraId="459EF326" w14:textId="5E694337" w:rsidR="00786A1E" w:rsidRPr="00D26628" w:rsidRDefault="00786A1E" w:rsidP="00786A1E">
      <w:pPr>
        <w:rPr>
          <w:ins w:id="84" w:author="Samsung" w:date="2023-05-03T15:29:00Z"/>
          <w:rFonts w:eastAsia="SimSun"/>
          <w:lang w:eastAsia="zh-CN"/>
        </w:rPr>
      </w:pPr>
      <w:ins w:id="85" w:author="Samsung" w:date="2023-05-03T15:29:00Z">
        <w:r w:rsidRPr="00D26628">
          <w:rPr>
            <w:rFonts w:eastAsia="SimSun"/>
            <w:b/>
            <w:lang w:eastAsia="zh-CN"/>
          </w:rPr>
          <w:t>Output, Required:</w:t>
        </w:r>
        <w:r w:rsidRPr="00D26628">
          <w:rPr>
            <w:rFonts w:eastAsia="SimSun"/>
            <w:lang w:eastAsia="zh-CN"/>
          </w:rPr>
          <w:t xml:space="preserve"> </w:t>
        </w:r>
      </w:ins>
      <w:ins w:id="86" w:author="Samsung-r4" w:date="2023-05-25T19:02:00Z">
        <w:r w:rsidR="00734853">
          <w:rPr>
            <w:rFonts w:eastAsia="SimSun"/>
            <w:lang w:eastAsia="zh-CN"/>
          </w:rPr>
          <w:t>S</w:t>
        </w:r>
      </w:ins>
      <w:ins w:id="87" w:author="Samsung-r4" w:date="2023-05-25T19:53:00Z">
        <w:r w:rsidR="00734853">
          <w:rPr>
            <w:rFonts w:eastAsia="SimSun"/>
            <w:lang w:eastAsia="zh-CN"/>
          </w:rPr>
          <w:t>uccess</w:t>
        </w:r>
      </w:ins>
      <w:ins w:id="88" w:author="Samsung-r4" w:date="2023-05-25T19:02:00Z">
        <w:r w:rsidR="0087302C">
          <w:rPr>
            <w:rFonts w:eastAsia="SimSun"/>
            <w:lang w:eastAsia="zh-CN"/>
          </w:rPr>
          <w:t>/F</w:t>
        </w:r>
      </w:ins>
      <w:ins w:id="89" w:author="Samsung-r4" w:date="2023-05-25T19:54:00Z">
        <w:r w:rsidR="00734853">
          <w:rPr>
            <w:rFonts w:eastAsia="SimSun"/>
            <w:lang w:eastAsia="zh-CN"/>
          </w:rPr>
          <w:t>ailure</w:t>
        </w:r>
      </w:ins>
      <w:ins w:id="90" w:author="Samsung" w:date="2023-05-03T15:29:00Z">
        <w:r w:rsidRPr="00D26628">
          <w:rPr>
            <w:rFonts w:eastAsia="SimSun"/>
          </w:rPr>
          <w:t>.</w:t>
        </w:r>
      </w:ins>
    </w:p>
    <w:p w14:paraId="5B3B2F71" w14:textId="771B0F8D" w:rsidR="00786A1E" w:rsidRPr="00786A1E" w:rsidRDefault="00786A1E" w:rsidP="00786A1E">
      <w:pPr>
        <w:rPr>
          <w:rFonts w:eastAsia="SimSun"/>
          <w:lang w:eastAsia="zh-CN"/>
        </w:rPr>
      </w:pPr>
      <w:ins w:id="91" w:author="Samsung" w:date="2023-05-03T15:29:00Z">
        <w:r w:rsidRPr="005879F5">
          <w:rPr>
            <w:rFonts w:eastAsia="SimSun"/>
            <w:b/>
            <w:lang w:eastAsia="zh-CN"/>
          </w:rPr>
          <w:t xml:space="preserve">Output, Optional: </w:t>
        </w:r>
        <w:r>
          <w:rPr>
            <w:rFonts w:eastAsia="SimSun"/>
            <w:lang w:eastAsia="zh-CN"/>
          </w:rPr>
          <w:t>None.</w:t>
        </w:r>
      </w:ins>
      <w:del w:id="92" w:author="Samsung" w:date="2023-05-03T15:30:00Z">
        <w:r w:rsidDel="00786A1E">
          <w:rPr>
            <w:lang w:eastAsia="zh-CN"/>
          </w:rPr>
          <w:delText xml:space="preserve"> </w:delText>
        </w:r>
      </w:del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B70EA55" w14:textId="77777777" w:rsidR="009301CE" w:rsidRPr="00A748EB" w:rsidRDefault="009301CE" w:rsidP="00930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</w:pPr>
      <w:r>
        <w:rPr>
          <w:rFonts w:ascii="Arial" w:eastAsia="NimbusRomNo9L-Regu" w:hAnsi="Arial" w:cs="Arial"/>
          <w:color w:val="0000FF"/>
          <w:sz w:val="32"/>
          <w:szCs w:val="32"/>
        </w:rPr>
        <w:t>*** End Change ***</w:t>
      </w:r>
    </w:p>
    <w:p w14:paraId="07AB6EA9" w14:textId="6DEDDED7" w:rsidR="00614610" w:rsidRPr="00055AFE" w:rsidRDefault="00614610" w:rsidP="00614610">
      <w:pPr>
        <w:jc w:val="center"/>
        <w:rPr>
          <w:b/>
          <w:i/>
          <w:sz w:val="24"/>
        </w:rPr>
      </w:pPr>
    </w:p>
    <w:p w14:paraId="6A48D8A0" w14:textId="77777777" w:rsidR="00614610" w:rsidRPr="00DB3A17" w:rsidRDefault="00614610" w:rsidP="001501A4">
      <w:pPr>
        <w:pStyle w:val="EditorsNote"/>
        <w:ind w:left="0" w:firstLine="0"/>
        <w:rPr>
          <w:color w:val="auto"/>
        </w:rPr>
      </w:pPr>
    </w:p>
    <w:p w14:paraId="22EF2E99" w14:textId="77777777" w:rsidR="001501A4" w:rsidRDefault="001501A4" w:rsidP="001501A4"/>
    <w:p w14:paraId="78541AB5" w14:textId="4D919182" w:rsidR="001501A4" w:rsidRDefault="001501A4" w:rsidP="001501A4"/>
    <w:p w14:paraId="6487F686" w14:textId="4F096BC3" w:rsidR="001501A4" w:rsidRDefault="001501A4" w:rsidP="001501A4"/>
    <w:p w14:paraId="3778060F" w14:textId="77777777" w:rsidR="001501A4" w:rsidRDefault="001501A4" w:rsidP="001501A4">
      <w:pPr>
        <w:rPr>
          <w:noProof/>
        </w:rPr>
      </w:pPr>
    </w:p>
    <w:sectPr w:rsidR="001501A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688475" w14:textId="77777777" w:rsidR="00CB5E0B" w:rsidRDefault="00CB5E0B">
      <w:r>
        <w:separator/>
      </w:r>
    </w:p>
  </w:endnote>
  <w:endnote w:type="continuationSeparator" w:id="0">
    <w:p w14:paraId="63C8E46C" w14:textId="77777777" w:rsidR="00CB5E0B" w:rsidRDefault="00CB5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71A19A" w14:textId="77777777" w:rsidR="00CB5E0B" w:rsidRDefault="00CB5E0B">
      <w:r>
        <w:separator/>
      </w:r>
    </w:p>
  </w:footnote>
  <w:footnote w:type="continuationSeparator" w:id="0">
    <w:p w14:paraId="233295ED" w14:textId="77777777" w:rsidR="00CB5E0B" w:rsidRDefault="00CB5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3-233033-r1">
    <w15:presenceInfo w15:providerId="None" w15:userId="S3-233033-r1"/>
  </w15:person>
  <w15:person w15:author="Samsung-r4">
    <w15:presenceInfo w15:providerId="None" w15:userId="Samsung-r4"/>
  </w15:person>
  <w15:person w15:author="Samsung">
    <w15:presenceInfo w15:providerId="None" w15:userId="Samsung"/>
  </w15:person>
  <w15:person w15:author="Saurabh_2">
    <w15:presenceInfo w15:providerId="None" w15:userId="Saurabh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6A1C"/>
    <w:rsid w:val="00022E4A"/>
    <w:rsid w:val="00056926"/>
    <w:rsid w:val="000618EA"/>
    <w:rsid w:val="00095A5C"/>
    <w:rsid w:val="000A6394"/>
    <w:rsid w:val="000B7FED"/>
    <w:rsid w:val="000C038A"/>
    <w:rsid w:val="000C6598"/>
    <w:rsid w:val="000D44B3"/>
    <w:rsid w:val="000E014D"/>
    <w:rsid w:val="000F467E"/>
    <w:rsid w:val="00113BF8"/>
    <w:rsid w:val="00125706"/>
    <w:rsid w:val="00141632"/>
    <w:rsid w:val="00145D43"/>
    <w:rsid w:val="001501A4"/>
    <w:rsid w:val="00156BE0"/>
    <w:rsid w:val="00175D66"/>
    <w:rsid w:val="001776BA"/>
    <w:rsid w:val="001831DB"/>
    <w:rsid w:val="00192C46"/>
    <w:rsid w:val="00194211"/>
    <w:rsid w:val="00196FAD"/>
    <w:rsid w:val="001A08B3"/>
    <w:rsid w:val="001A7B60"/>
    <w:rsid w:val="001B2FE2"/>
    <w:rsid w:val="001B52F0"/>
    <w:rsid w:val="001B7A65"/>
    <w:rsid w:val="001E41F3"/>
    <w:rsid w:val="002449A2"/>
    <w:rsid w:val="00254F82"/>
    <w:rsid w:val="0026004D"/>
    <w:rsid w:val="002640DD"/>
    <w:rsid w:val="00275D12"/>
    <w:rsid w:val="00284FEB"/>
    <w:rsid w:val="002860C4"/>
    <w:rsid w:val="00287118"/>
    <w:rsid w:val="002947F2"/>
    <w:rsid w:val="002B5741"/>
    <w:rsid w:val="002E472E"/>
    <w:rsid w:val="002E6D91"/>
    <w:rsid w:val="00305409"/>
    <w:rsid w:val="00312457"/>
    <w:rsid w:val="003208C6"/>
    <w:rsid w:val="0034108E"/>
    <w:rsid w:val="003609EF"/>
    <w:rsid w:val="0036231A"/>
    <w:rsid w:val="00362A25"/>
    <w:rsid w:val="00374DD4"/>
    <w:rsid w:val="003840A7"/>
    <w:rsid w:val="00392C6B"/>
    <w:rsid w:val="003B2A82"/>
    <w:rsid w:val="003C2DBE"/>
    <w:rsid w:val="003D758F"/>
    <w:rsid w:val="003E1A36"/>
    <w:rsid w:val="003E7B12"/>
    <w:rsid w:val="00410371"/>
    <w:rsid w:val="004242F1"/>
    <w:rsid w:val="00432FF2"/>
    <w:rsid w:val="00466AE8"/>
    <w:rsid w:val="004877C2"/>
    <w:rsid w:val="004A52C6"/>
    <w:rsid w:val="004B0EBB"/>
    <w:rsid w:val="004B75B7"/>
    <w:rsid w:val="004D5235"/>
    <w:rsid w:val="005009D9"/>
    <w:rsid w:val="0051580D"/>
    <w:rsid w:val="00521086"/>
    <w:rsid w:val="00521C54"/>
    <w:rsid w:val="00531F9E"/>
    <w:rsid w:val="0054520F"/>
    <w:rsid w:val="005467F8"/>
    <w:rsid w:val="00547111"/>
    <w:rsid w:val="00550765"/>
    <w:rsid w:val="00557FD5"/>
    <w:rsid w:val="00561EEF"/>
    <w:rsid w:val="00576C25"/>
    <w:rsid w:val="0058682E"/>
    <w:rsid w:val="00592D74"/>
    <w:rsid w:val="005B755B"/>
    <w:rsid w:val="005C3F0C"/>
    <w:rsid w:val="005E2C44"/>
    <w:rsid w:val="005E72CA"/>
    <w:rsid w:val="0060056C"/>
    <w:rsid w:val="00607717"/>
    <w:rsid w:val="00614610"/>
    <w:rsid w:val="00621188"/>
    <w:rsid w:val="006257ED"/>
    <w:rsid w:val="0065536E"/>
    <w:rsid w:val="00665C47"/>
    <w:rsid w:val="00695808"/>
    <w:rsid w:val="00695A6C"/>
    <w:rsid w:val="006B46FB"/>
    <w:rsid w:val="006D1EA1"/>
    <w:rsid w:val="006E21FB"/>
    <w:rsid w:val="006F3FDA"/>
    <w:rsid w:val="00715C0F"/>
    <w:rsid w:val="00726595"/>
    <w:rsid w:val="00734853"/>
    <w:rsid w:val="00773FDD"/>
    <w:rsid w:val="00785599"/>
    <w:rsid w:val="00786A1E"/>
    <w:rsid w:val="00792342"/>
    <w:rsid w:val="007977A8"/>
    <w:rsid w:val="007B4E2E"/>
    <w:rsid w:val="007B512A"/>
    <w:rsid w:val="007C2097"/>
    <w:rsid w:val="007D69BA"/>
    <w:rsid w:val="007D6A07"/>
    <w:rsid w:val="007D7170"/>
    <w:rsid w:val="007F7259"/>
    <w:rsid w:val="008040A8"/>
    <w:rsid w:val="00806004"/>
    <w:rsid w:val="00814804"/>
    <w:rsid w:val="008279FA"/>
    <w:rsid w:val="008626E7"/>
    <w:rsid w:val="00870EE7"/>
    <w:rsid w:val="0087302C"/>
    <w:rsid w:val="00880A55"/>
    <w:rsid w:val="008863B9"/>
    <w:rsid w:val="00887DA0"/>
    <w:rsid w:val="008A45A6"/>
    <w:rsid w:val="008A6F85"/>
    <w:rsid w:val="008B7764"/>
    <w:rsid w:val="008D3402"/>
    <w:rsid w:val="008D39FE"/>
    <w:rsid w:val="008E652A"/>
    <w:rsid w:val="008F28D5"/>
    <w:rsid w:val="008F3789"/>
    <w:rsid w:val="008F686C"/>
    <w:rsid w:val="009148DE"/>
    <w:rsid w:val="009301CE"/>
    <w:rsid w:val="00940E19"/>
    <w:rsid w:val="00941E30"/>
    <w:rsid w:val="009475C2"/>
    <w:rsid w:val="00957578"/>
    <w:rsid w:val="0096492D"/>
    <w:rsid w:val="009777D9"/>
    <w:rsid w:val="00991B88"/>
    <w:rsid w:val="009944B7"/>
    <w:rsid w:val="009A11CE"/>
    <w:rsid w:val="009A5753"/>
    <w:rsid w:val="009A579D"/>
    <w:rsid w:val="009B2594"/>
    <w:rsid w:val="009B34F9"/>
    <w:rsid w:val="009B6BE8"/>
    <w:rsid w:val="009E3297"/>
    <w:rsid w:val="009F734F"/>
    <w:rsid w:val="00A1069F"/>
    <w:rsid w:val="00A246B6"/>
    <w:rsid w:val="00A27DD9"/>
    <w:rsid w:val="00A40BF9"/>
    <w:rsid w:val="00A41A30"/>
    <w:rsid w:val="00A47E70"/>
    <w:rsid w:val="00A50CF0"/>
    <w:rsid w:val="00A607CD"/>
    <w:rsid w:val="00A7671C"/>
    <w:rsid w:val="00A83138"/>
    <w:rsid w:val="00A85542"/>
    <w:rsid w:val="00A95E0D"/>
    <w:rsid w:val="00AA2CBC"/>
    <w:rsid w:val="00AA70E2"/>
    <w:rsid w:val="00AB3775"/>
    <w:rsid w:val="00AC5820"/>
    <w:rsid w:val="00AD0DBB"/>
    <w:rsid w:val="00AD1CD8"/>
    <w:rsid w:val="00B10756"/>
    <w:rsid w:val="00B13F88"/>
    <w:rsid w:val="00B17971"/>
    <w:rsid w:val="00B258BB"/>
    <w:rsid w:val="00B54A26"/>
    <w:rsid w:val="00B67B97"/>
    <w:rsid w:val="00B74662"/>
    <w:rsid w:val="00B84D8D"/>
    <w:rsid w:val="00B84E02"/>
    <w:rsid w:val="00B968C8"/>
    <w:rsid w:val="00BA384F"/>
    <w:rsid w:val="00BA3EC5"/>
    <w:rsid w:val="00BA51D9"/>
    <w:rsid w:val="00BA6968"/>
    <w:rsid w:val="00BB5DFC"/>
    <w:rsid w:val="00BD279D"/>
    <w:rsid w:val="00BD2EF0"/>
    <w:rsid w:val="00BD6BB8"/>
    <w:rsid w:val="00BD7E64"/>
    <w:rsid w:val="00C12D8A"/>
    <w:rsid w:val="00C23A25"/>
    <w:rsid w:val="00C24E46"/>
    <w:rsid w:val="00C66BA2"/>
    <w:rsid w:val="00C95985"/>
    <w:rsid w:val="00CB5162"/>
    <w:rsid w:val="00CB5E0B"/>
    <w:rsid w:val="00CC5026"/>
    <w:rsid w:val="00CC68D0"/>
    <w:rsid w:val="00CE1D2D"/>
    <w:rsid w:val="00CE27A4"/>
    <w:rsid w:val="00CF5C18"/>
    <w:rsid w:val="00D03F9A"/>
    <w:rsid w:val="00D06D51"/>
    <w:rsid w:val="00D24991"/>
    <w:rsid w:val="00D272EB"/>
    <w:rsid w:val="00D3338C"/>
    <w:rsid w:val="00D50255"/>
    <w:rsid w:val="00D53343"/>
    <w:rsid w:val="00D55BE4"/>
    <w:rsid w:val="00D66520"/>
    <w:rsid w:val="00D74AA6"/>
    <w:rsid w:val="00D9340F"/>
    <w:rsid w:val="00D95F81"/>
    <w:rsid w:val="00DB3A17"/>
    <w:rsid w:val="00DC4A60"/>
    <w:rsid w:val="00DC4CB8"/>
    <w:rsid w:val="00DE0450"/>
    <w:rsid w:val="00DE34CF"/>
    <w:rsid w:val="00E13F3D"/>
    <w:rsid w:val="00E3203A"/>
    <w:rsid w:val="00E34898"/>
    <w:rsid w:val="00EB09B7"/>
    <w:rsid w:val="00EE514E"/>
    <w:rsid w:val="00EE56AE"/>
    <w:rsid w:val="00EE7D7C"/>
    <w:rsid w:val="00EF1C53"/>
    <w:rsid w:val="00F251BD"/>
    <w:rsid w:val="00F25D98"/>
    <w:rsid w:val="00F300FB"/>
    <w:rsid w:val="00F41B89"/>
    <w:rsid w:val="00FB6386"/>
    <w:rsid w:val="00FD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9C095DA-09C1-418D-9539-0AA20F445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NChar">
    <w:name w:val="EN Char"/>
    <w:aliases w:val="Editor's Note Char1,Editor's Note Char"/>
    <w:link w:val="EditorsNote"/>
    <w:locked/>
    <w:rsid w:val="001501A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6146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86A1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786A1E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786A1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533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B88B2-CBE2-4E03-9B27-53D157B0C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1220</Words>
  <Characters>6958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Samsung-r1</cp:lastModifiedBy>
  <cp:revision>2</cp:revision>
  <cp:lastPrinted>1899-12-31T23:00:00Z</cp:lastPrinted>
  <dcterms:created xsi:type="dcterms:W3CDTF">2023-05-26T11:52:00Z</dcterms:created>
  <dcterms:modified xsi:type="dcterms:W3CDTF">2023-05-26T11:52:00Z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