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SA3 111</w:t>
        <w:tab/>
        <w:t>S3-232339</w:t>
      </w:r>
    </w:p>
    <w:p>
      <w:pPr>
        <w:pStyle w:val="LSHeader"/>
      </w:pPr>
      <w:r>
        <w:t>Berlin, Germany, 22 May - 26 May,2023</w:t>
      </w:r>
      <w:r>
        <w:br/>
      </w:r>
    </w:p>
    <w:p w14:paraId="2487E384" w14:textId="19E1D933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</w:t>
      </w:r>
      <w:r w:rsidR="00A06009">
        <w:rPr>
          <w:b/>
          <w:noProof/>
          <w:sz w:val="24"/>
        </w:rPr>
        <w:t>68</w:t>
      </w:r>
      <w:bookmarkStart w:id="1" w:name="_GoBack"/>
      <w:bookmarkEnd w:id="1"/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5"/>
    <w:bookmarkEnd w:id="6"/>
    <w:bookmarkEnd w:id="7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617F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>TSG SA WG6</w:t>
      </w:r>
    </w:p>
    <w:p w14:paraId="2548326B" w14:textId="382350EF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To: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5DC2ED77" w14:textId="169A4F4D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8" w:name="OLE_LINK45"/>
      <w:bookmarkStart w:id="9" w:name="OLE_LINK46"/>
      <w:r w:rsidRPr="00617FFE">
        <w:rPr>
          <w:rFonts w:ascii="Arial" w:hAnsi="Arial" w:cs="Arial"/>
          <w:b/>
          <w:sz w:val="22"/>
          <w:szCs w:val="22"/>
          <w:lang w:val="fr-FR"/>
        </w:rPr>
        <w:t>Cc: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 xml:space="preserve">TSG SA WG1, TSG SA WG2, TSG SA WG3, 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 WG</w:t>
      </w:r>
      <w:r w:rsidR="00245E22">
        <w:rPr>
          <w:rFonts w:ascii="Arial" w:hAnsi="Arial" w:cs="Arial"/>
          <w:b/>
          <w:sz w:val="22"/>
          <w:szCs w:val="22"/>
          <w:lang w:val="fr-FR"/>
        </w:rPr>
        <w:t>5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, TSG CT</w:t>
      </w:r>
    </w:p>
    <w:bookmarkEnd w:id="8"/>
    <w:bookmarkEnd w:id="9"/>
    <w:p w14:paraId="1A1CC9B8" w14:textId="77777777" w:rsidR="00B97703" w:rsidRPr="00617F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Niranth Amogh</w:t>
      </w:r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7788D1E2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recognizes that SEAL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lastRenderedPageBreak/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EA5F4" w14:textId="77777777" w:rsidR="00746FED" w:rsidRDefault="00746FED">
      <w:pPr>
        <w:spacing w:after="0"/>
      </w:pPr>
      <w:r>
        <w:separator/>
      </w:r>
    </w:p>
  </w:endnote>
  <w:endnote w:type="continuationSeparator" w:id="0">
    <w:p w14:paraId="6906B5E4" w14:textId="77777777" w:rsidR="00746FED" w:rsidRDefault="00746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2099A" w14:textId="77777777" w:rsidR="00746FED" w:rsidRDefault="00746FED">
      <w:pPr>
        <w:spacing w:after="0"/>
      </w:pPr>
      <w:r>
        <w:separator/>
      </w:r>
    </w:p>
  </w:footnote>
  <w:footnote w:type="continuationSeparator" w:id="0">
    <w:p w14:paraId="015D2C49" w14:textId="77777777" w:rsidR="00746FED" w:rsidRDefault="00746F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20060"/>
    <w:rsid w:val="00226381"/>
    <w:rsid w:val="00245E22"/>
    <w:rsid w:val="002473B2"/>
    <w:rsid w:val="00266FF2"/>
    <w:rsid w:val="002869FE"/>
    <w:rsid w:val="002E01C1"/>
    <w:rsid w:val="002F1940"/>
    <w:rsid w:val="00322204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314B5"/>
    <w:rsid w:val="0073766B"/>
    <w:rsid w:val="00746FED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8E0B15"/>
    <w:rsid w:val="009135F7"/>
    <w:rsid w:val="00914CD1"/>
    <w:rsid w:val="00930D40"/>
    <w:rsid w:val="009603F6"/>
    <w:rsid w:val="009963AC"/>
    <w:rsid w:val="0099764C"/>
    <w:rsid w:val="009C01E1"/>
    <w:rsid w:val="00A06009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3624"/>
    <w:rsid w:val="00DC1630"/>
    <w:rsid w:val="00E2241D"/>
    <w:rsid w:val="00E66B90"/>
    <w:rsid w:val="00EE0E52"/>
    <w:rsid w:val="00EE7A4A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4</cp:revision>
  <cp:lastPrinted>2002-04-23T07:10:00Z</cp:lastPrinted>
  <dcterms:created xsi:type="dcterms:W3CDTF">2023-03-03T06:59:00Z</dcterms:created>
  <dcterms:modified xsi:type="dcterms:W3CDTF">2023-03-03T07:10:00Z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