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0E712411"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5616FC" w:rsidRPr="0061397A">
        <w:rPr>
          <w:b/>
          <w:noProof/>
          <w:sz w:val="24"/>
        </w:rPr>
        <w:t>6</w:t>
      </w:r>
      <w:r w:rsidRPr="0061397A">
        <w:rPr>
          <w:b/>
          <w:noProof/>
          <w:sz w:val="24"/>
        </w:rPr>
        <w:t>-e</w:t>
      </w:r>
      <w:r w:rsidRPr="0061397A">
        <w:rPr>
          <w:b/>
          <w:i/>
          <w:noProof/>
          <w:sz w:val="24"/>
        </w:rPr>
        <w:t xml:space="preserve"> </w:t>
      </w:r>
      <w:r w:rsidRPr="0061397A">
        <w:rPr>
          <w:b/>
          <w:i/>
          <w:noProof/>
          <w:sz w:val="28"/>
        </w:rPr>
        <w:tab/>
        <w:t>S3-21</w:t>
      </w:r>
      <w:r w:rsidR="007114A5">
        <w:rPr>
          <w:b/>
          <w:i/>
          <w:noProof/>
          <w:sz w:val="28"/>
        </w:rPr>
        <w:t>0253</w:t>
      </w:r>
    </w:p>
    <w:p w14:paraId="7CB45193" w14:textId="7A4DFC5D" w:rsidR="001E41F3" w:rsidRDefault="00D55BE4" w:rsidP="00D55BE4">
      <w:pPr>
        <w:pStyle w:val="CRCoverPage"/>
        <w:outlineLvl w:val="0"/>
        <w:rPr>
          <w:b/>
          <w:noProof/>
          <w:sz w:val="24"/>
        </w:rPr>
      </w:pPr>
      <w:r w:rsidRPr="0061397A">
        <w:rPr>
          <w:sz w:val="24"/>
        </w:rPr>
        <w:t xml:space="preserve">e-meeting, </w:t>
      </w:r>
      <w:r w:rsidR="005616FC" w:rsidRPr="0061397A">
        <w:rPr>
          <w:sz w:val="24"/>
        </w:rPr>
        <w:t>14</w:t>
      </w:r>
      <w:r w:rsidRPr="0061397A">
        <w:rPr>
          <w:sz w:val="24"/>
        </w:rPr>
        <w:t xml:space="preserve"> </w:t>
      </w:r>
      <w:r w:rsidR="005616FC" w:rsidRPr="0061397A">
        <w:rPr>
          <w:sz w:val="24"/>
        </w:rPr>
        <w:t>–</w:t>
      </w:r>
      <w:r w:rsidRPr="0061397A">
        <w:rPr>
          <w:sz w:val="24"/>
        </w:rPr>
        <w:t xml:space="preserve"> </w:t>
      </w:r>
      <w:r w:rsidR="005616FC" w:rsidRPr="0061397A">
        <w:rPr>
          <w:sz w:val="24"/>
        </w:rPr>
        <w:t>25 February</w:t>
      </w:r>
      <w:r w:rsidRPr="0061397A">
        <w:rPr>
          <w:sz w:val="24"/>
        </w:rPr>
        <w:t xml:space="preserve"> 202</w:t>
      </w:r>
      <w:r w:rsidR="005616FC" w:rsidRPr="0061397A">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61397A"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1BFB2" w:rsidR="001E41F3" w:rsidRPr="00410371" w:rsidRDefault="00C8287E" w:rsidP="00547111">
            <w:pPr>
              <w:pStyle w:val="CRCoverPage"/>
              <w:spacing w:after="0"/>
              <w:rPr>
                <w:noProof/>
              </w:rPr>
            </w:pPr>
            <w:fldSimple w:instr=" DOCPROPERTY  Cr#  \* MERGEFORMAT ">
              <w:r w:rsidR="007114A5" w:rsidRPr="007114A5">
                <w:rPr>
                  <w:b/>
                  <w:noProof/>
                  <w:sz w:val="28"/>
                </w:rPr>
                <w:t>1305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61397A"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7D41F" w:rsidR="001E41F3" w:rsidRPr="00410371" w:rsidRDefault="0061397A">
            <w:pPr>
              <w:pStyle w:val="CRCoverPage"/>
              <w:spacing w:after="0"/>
              <w:jc w:val="center"/>
              <w:rPr>
                <w:noProof/>
                <w:sz w:val="28"/>
              </w:rPr>
            </w:pPr>
            <w:fldSimple w:instr=" DOCPROPERTY  Version  \* MERGEFORMAT ">
              <w:r w:rsidR="00B66407" w:rsidRPr="00B66407">
                <w:rPr>
                  <w:b/>
                  <w:noProof/>
                  <w:sz w:val="28"/>
                </w:rPr>
                <w:t>17.4.2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46AED" w:rsidR="001E41F3" w:rsidRDefault="00D33A10" w:rsidP="005616FC">
            <w:pPr>
              <w:pStyle w:val="CRCoverPage"/>
              <w:spacing w:after="0"/>
              <w:rPr>
                <w:noProof/>
              </w:rPr>
            </w:pPr>
            <w:r>
              <w:t>Removing Editor’s note on</w:t>
            </w:r>
            <w:r w:rsidR="00FB2A6F">
              <w:t xml:space="preserve"> </w:t>
            </w:r>
            <w:r w:rsidR="00183964">
              <w:t>using only null-scheme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Default="00B14FFA">
            <w:pPr>
              <w:pStyle w:val="CRCoverPage"/>
              <w:spacing w:after="0"/>
              <w:ind w:left="100"/>
              <w:rPr>
                <w:noProof/>
              </w:rPr>
            </w:pPr>
            <w:r w:rsidRPr="00B66407">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50BECEC" w:rsidR="001E41F3" w:rsidRPr="00B66407" w:rsidRDefault="005616FC">
            <w:pPr>
              <w:pStyle w:val="CRCoverPage"/>
              <w:spacing w:after="0"/>
              <w:ind w:left="100"/>
              <w:rPr>
                <w:noProof/>
              </w:rPr>
            </w:pPr>
            <w:r w:rsidRPr="00B66407">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61397A">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5CA34" w14:textId="77777777" w:rsidR="001E41F3" w:rsidRDefault="00DD0171">
            <w:pPr>
              <w:pStyle w:val="CRCoverPage"/>
              <w:spacing w:after="0"/>
              <w:ind w:left="100"/>
              <w:rPr>
                <w:noProof/>
              </w:rPr>
            </w:pPr>
            <w:r>
              <w:rPr>
                <w:noProof/>
              </w:rPr>
              <w:t>Annex I.2 contains the Editor's Note</w:t>
            </w:r>
            <w:r w:rsidR="001A3D22">
              <w:rPr>
                <w:noProof/>
              </w:rPr>
              <w:t xml:space="preserve"> "</w:t>
            </w:r>
            <w:r w:rsidR="001A3D22" w:rsidRPr="001A3D22">
              <w:rPr>
                <w:noProof/>
              </w:rPr>
              <w:t>It is FFS if only SUCI using null scheme with anonymised SUPI should be supported for this use case.</w:t>
            </w:r>
            <w:r w:rsidR="001A3D22">
              <w:rPr>
                <w:noProof/>
              </w:rPr>
              <w:t>"</w:t>
            </w:r>
            <w:r w:rsidR="002D462B">
              <w:rPr>
                <w:noProof/>
              </w:rPr>
              <w:t xml:space="preserve"> </w:t>
            </w:r>
          </w:p>
          <w:p w14:paraId="708AA7DE" w14:textId="6142B260" w:rsidR="001A3D22" w:rsidRDefault="001A3D22">
            <w:pPr>
              <w:pStyle w:val="CRCoverPage"/>
              <w:spacing w:after="0"/>
              <w:ind w:left="100"/>
              <w:rPr>
                <w:noProof/>
              </w:rPr>
            </w:pPr>
            <w:r>
              <w:rPr>
                <w:noProof/>
              </w:rPr>
              <w:t>The use case is authentication with a Credentials Holder using AAA server for primary authentication.</w:t>
            </w:r>
            <w:r w:rsidR="004714CC">
              <w:rPr>
                <w:noProof/>
              </w:rPr>
              <w:t xml:space="preserve"> In this case, it is possible that the UE has a subscription </w:t>
            </w:r>
            <w:r w:rsidR="006C43B5">
              <w:rPr>
                <w:noProof/>
              </w:rPr>
              <w:t>at the SNPN. Therefore, it is also possible that public keys for non-null schemes</w:t>
            </w:r>
            <w:r>
              <w:rPr>
                <w:noProof/>
              </w:rPr>
              <w:t xml:space="preserve"> </w:t>
            </w:r>
            <w:r w:rsidR="006E6607">
              <w:rPr>
                <w:noProof/>
              </w:rPr>
              <w:t>have been provisioned at the UE, i.e. that also non-null schemes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232E2" w:rsidR="009C1720" w:rsidRDefault="005C6BBB">
            <w:pPr>
              <w:pStyle w:val="CRCoverPage"/>
              <w:spacing w:after="0"/>
              <w:ind w:left="100"/>
              <w:rPr>
                <w:noProof/>
              </w:rPr>
            </w:pPr>
            <w:r>
              <w:rPr>
                <w:noProof/>
              </w:rPr>
              <w:t>Removal of the Editor's Note "</w:t>
            </w:r>
            <w:r w:rsidRPr="005C6BBB">
              <w:rPr>
                <w:noProof/>
              </w:rPr>
              <w:t>It is FFS if only SUCI using null scheme with anonymised SUPI should be supported for this use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55787" w:rsidR="001E41F3" w:rsidRDefault="005C6BBB">
            <w:pPr>
              <w:pStyle w:val="CRCoverPage"/>
              <w:spacing w:after="0"/>
              <w:ind w:left="100"/>
              <w:rPr>
                <w:noProof/>
              </w:rPr>
            </w:pPr>
            <w:r w:rsidRPr="005C6BBB">
              <w:rPr>
                <w:noProof/>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5755" w:rsidR="001E41F3" w:rsidRDefault="005C6BBB">
            <w:pPr>
              <w:pStyle w:val="CRCoverPage"/>
              <w:spacing w:after="0"/>
              <w:ind w:left="100"/>
              <w:rPr>
                <w:noProof/>
              </w:rPr>
            </w:pPr>
            <w:r>
              <w:rPr>
                <w:noProof/>
              </w:rPr>
              <w:t>Annex I.2.2.2.2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708E80F6" w14:textId="77777777" w:rsidR="00BC181E" w:rsidRPr="008F331D" w:rsidRDefault="00BC181E" w:rsidP="00BC181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 w:name="_Toc92816609"/>
      <w:bookmarkEnd w:id="1"/>
      <w:bookmarkEnd w:id="2"/>
      <w:bookmarkEnd w:id="3"/>
      <w:bookmarkEnd w:id="4"/>
      <w:bookmarkEnd w:id="5"/>
      <w:bookmarkEnd w:id="6"/>
      <w:bookmarkEnd w:id="7"/>
      <w:bookmarkEnd w:id="8"/>
      <w:bookmarkEnd w:id="9"/>
      <w:r w:rsidRPr="008F331D">
        <w:rPr>
          <w:rFonts w:ascii="Arial" w:hAnsi="Arial"/>
          <w:sz w:val="24"/>
          <w:lang w:eastAsia="x-none"/>
        </w:rPr>
        <w:t>I.2.2.2.2</w:t>
      </w:r>
      <w:r w:rsidRPr="008F331D">
        <w:rPr>
          <w:rFonts w:ascii="Arial" w:hAnsi="Arial"/>
          <w:sz w:val="24"/>
          <w:lang w:eastAsia="x-none"/>
        </w:rPr>
        <w:tab/>
        <w:t>Procedure</w:t>
      </w:r>
      <w:bookmarkEnd w:id="10"/>
    </w:p>
    <w:p w14:paraId="25F65627" w14:textId="2A448CCD" w:rsidR="00BC181E" w:rsidRPr="008F331D" w:rsidRDefault="00CE72F3" w:rsidP="00BC181E">
      <w:pPr>
        <w:keepLines/>
        <w:overflowPunct w:val="0"/>
        <w:autoSpaceDE w:val="0"/>
        <w:autoSpaceDN w:val="0"/>
        <w:adjustRightInd w:val="0"/>
        <w:spacing w:after="240"/>
        <w:jc w:val="center"/>
        <w:textAlignment w:val="baseline"/>
        <w:rPr>
          <w:rFonts w:ascii="Arial" w:hAnsi="Arial"/>
          <w:b/>
          <w:lang w:val="x-none" w:eastAsia="x-none"/>
        </w:rPr>
      </w:pPr>
      <w:r>
        <w:fldChar w:fldCharType="begin"/>
      </w:r>
      <w:r w:rsidR="003D7149">
        <w:fldChar w:fldCharType="separate"/>
      </w:r>
      <w:r>
        <w:fldChar w:fldCharType="end"/>
      </w:r>
      <w:r w:rsidR="003D7149">
        <w:rPr>
          <w:rFonts w:ascii="Arial" w:hAnsi="Arial"/>
          <w:b/>
          <w:lang w:val="x-none" w:eastAsia="x-none"/>
        </w:rPr>
        <w:pict w14:anchorId="056AA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25pt;height:307.5pt">
            <v:imagedata r:id="rId22" o:title=""/>
          </v:shape>
        </w:pict>
      </w:r>
      <w:r w:rsidR="00BC181E" w:rsidRPr="008F331D">
        <w:rPr>
          <w:rFonts w:ascii="Arial" w:hAnsi="Arial"/>
          <w:b/>
          <w:lang w:val="x-none" w:eastAsia="x-none"/>
        </w:rPr>
        <w:t>Figure: I.2.2.2.2-1: Primary authentication with external domain</w:t>
      </w:r>
    </w:p>
    <w:p w14:paraId="7653E88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0.</w:t>
      </w:r>
      <w:r w:rsidRPr="008F331D">
        <w:rPr>
          <w:lang w:eastAsia="x-none"/>
        </w:rPr>
        <w:tab/>
        <w:t>The UE shall be configured with credentials from the Credentials holder e.g. SUPI containing a network-specific identifier and credentials for the key-generating EAP-method used. As part of configuration of the credentials, the UE shall also be configured with an indication that the UE shall use MSK for the derivation of K</w:t>
      </w:r>
      <w:r w:rsidRPr="008F331D">
        <w:rPr>
          <w:vertAlign w:val="subscript"/>
          <w:lang w:eastAsia="x-none"/>
        </w:rPr>
        <w:t xml:space="preserve">AUSF </w:t>
      </w:r>
      <w:r w:rsidRPr="008F331D">
        <w:rPr>
          <w:lang w:eastAsia="x-none"/>
        </w:rPr>
        <w:t>after the success of the primary authentication.  The exact procedures used to configure the UE are not specified in this document.</w:t>
      </w:r>
    </w:p>
    <w:p w14:paraId="0C0BDB5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3DEA1B8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w:t>
      </w:r>
      <w:r w:rsidRPr="008F331D">
        <w:rPr>
          <w:lang w:eastAsia="x-none"/>
        </w:rPr>
        <w:tab/>
        <w:t xml:space="preserve">The UE shall select the SNPN and initiate UE registration in the SNPN. </w:t>
      </w:r>
    </w:p>
    <w:p w14:paraId="592EE71A"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7764C136" w14:textId="52FAE771" w:rsidR="00BC181E" w:rsidRPr="008F331D" w:rsidDel="004714CC" w:rsidRDefault="00BC181E" w:rsidP="00BC181E">
      <w:pPr>
        <w:keepLines/>
        <w:overflowPunct w:val="0"/>
        <w:autoSpaceDE w:val="0"/>
        <w:autoSpaceDN w:val="0"/>
        <w:adjustRightInd w:val="0"/>
        <w:ind w:left="1135" w:hanging="851"/>
        <w:textAlignment w:val="baseline"/>
        <w:rPr>
          <w:del w:id="11" w:author="Ericsson" w:date="2022-02-01T15:35:00Z"/>
          <w:color w:val="FF0000"/>
          <w:lang w:val="x-none"/>
        </w:rPr>
      </w:pPr>
      <w:del w:id="12" w:author="Ericsson" w:date="2022-02-01T15:35:00Z">
        <w:r w:rsidRPr="008F331D" w:rsidDel="004714CC">
          <w:rPr>
            <w:color w:val="FF0000"/>
            <w:lang w:val="x-none"/>
          </w:rPr>
          <w:delText xml:space="preserve">Editor's Note: It is FFS if only SUCI using null scheme with anonymised SUPI should be supported for this use case. </w:delText>
        </w:r>
      </w:del>
    </w:p>
    <w:p w14:paraId="6F551C9D"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2.</w:t>
      </w:r>
      <w:r w:rsidRPr="008F331D">
        <w:rPr>
          <w:lang w:eastAsia="x-none"/>
        </w:rPr>
        <w:tab/>
        <w:t>The AMF within the SNPN shall initiate a primary authentication for the UE using a Nausf_UEAuthentication_Authenticate service operation with the AUSF. The AMF shall select an AUSF based on the HNI of the SUCI (</w:t>
      </w:r>
      <w:r w:rsidRPr="008F331D">
        <w:rPr>
          <w:i/>
          <w:iCs/>
          <w:lang w:eastAsia="x-none"/>
        </w:rPr>
        <w:t>i.e. realm for NSI SUPI type</w:t>
      </w:r>
      <w:r w:rsidRPr="008F331D">
        <w:rPr>
          <w:lang w:eastAsia="x-none"/>
        </w:rPr>
        <w:t>) presented by the UE as specified in TS 23.501 [2].</w:t>
      </w:r>
    </w:p>
    <w:p w14:paraId="2F37B7BC"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eastAsia="zh-CN"/>
        </w:rPr>
      </w:pPr>
      <w:r w:rsidRPr="008F331D">
        <w:rPr>
          <w:rFonts w:hint="eastAsia"/>
          <w:color w:val="FF0000"/>
          <w:lang w:val="x-none" w:eastAsia="zh-CN"/>
        </w:rPr>
        <w:t>E</w:t>
      </w:r>
      <w:r w:rsidRPr="008F331D">
        <w:rPr>
          <w:color w:val="FF0000"/>
          <w:lang w:val="x-none" w:eastAsia="zh-CN"/>
        </w:rPr>
        <w:t xml:space="preserve">ditor’s Note: It is FFS how does the AMF selects AUSF in step 2 using </w:t>
      </w:r>
      <w:r w:rsidRPr="008F331D">
        <w:rPr>
          <w:rFonts w:hint="eastAsia"/>
          <w:color w:val="FF0000"/>
          <w:lang w:val="x-none" w:eastAsia="zh-CN"/>
        </w:rPr>
        <w:t>re</w:t>
      </w:r>
      <w:r w:rsidRPr="008F331D">
        <w:rPr>
          <w:color w:val="FF0000"/>
          <w:lang w:val="x-none" w:eastAsia="zh-CN"/>
        </w:rPr>
        <w:t>alm part of SUPI which is also used for NSSAAF to select AAA server in step 7, since the AUSF and AAA server is located in different domain.</w:t>
      </w:r>
    </w:p>
    <w:p w14:paraId="07907527"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3.</w:t>
      </w:r>
      <w:r w:rsidRPr="008F331D">
        <w:rPr>
          <w:lang w:eastAsia="x-none"/>
        </w:rPr>
        <w:tab/>
        <w:t xml:space="preserve">The AUSF shall initiate a Nudm_UEAuthentication_Get service operation. The AUSF shall select a UDM also using the SUCI/SUPI provided by the AMF as specified in TS 23.501 [2]. </w:t>
      </w:r>
    </w:p>
    <w:p w14:paraId="4BEB0214"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1</w:t>
      </w:r>
      <w:r w:rsidRPr="008F331D">
        <w:rPr>
          <w:lang w:val="x-none"/>
        </w:rPr>
        <w:t xml:space="preserve">: </w:t>
      </w:r>
      <w:r w:rsidRPr="008F331D">
        <w:rPr>
          <w:lang w:val="x-none"/>
        </w:rPr>
        <w:tab/>
        <w:t>SUPI will be used instead of SUCI in the case of a re-authentication.</w:t>
      </w:r>
    </w:p>
    <w:p w14:paraId="11BB99DA"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eastAsia="x-none"/>
        </w:rPr>
        <w:lastRenderedPageBreak/>
        <w:t xml:space="preserve">4. </w:t>
      </w:r>
      <w:r w:rsidRPr="008F331D">
        <w:rPr>
          <w:lang w:eastAsia="x-none"/>
        </w:rPr>
        <w:tab/>
        <w:t xml:space="preserve">In case the UDM receives a SUCI, the UDM shall resolve the SUCI to the SUPI before checking the authentication method applicable for the SUPI. </w:t>
      </w:r>
      <w:r w:rsidRPr="008F331D">
        <w:rPr>
          <w:lang w:val="en-US" w:eastAsia="x-none"/>
        </w:rPr>
        <w:t>The UDM decides to run primary authentication with an external entity based on subscription data or by looking at the realm part of the SUPI in NAI format.</w:t>
      </w:r>
    </w:p>
    <w:p w14:paraId="6509F8D7" w14:textId="77777777" w:rsidR="00BC181E" w:rsidRPr="008F331D" w:rsidRDefault="00BC181E" w:rsidP="00BC181E">
      <w:pPr>
        <w:overflowPunct w:val="0"/>
        <w:autoSpaceDE w:val="0"/>
        <w:autoSpaceDN w:val="0"/>
        <w:adjustRightInd w:val="0"/>
        <w:ind w:left="568" w:hanging="284"/>
        <w:textAlignment w:val="baseline"/>
        <w:rPr>
          <w:lang w:val="en-US" w:eastAsia="x-none"/>
        </w:rPr>
      </w:pPr>
      <w:bookmarkStart w:id="13" w:name="_Hlk88729861"/>
      <w:r w:rsidRPr="008F331D">
        <w:rPr>
          <w:lang w:eastAsia="x-none"/>
        </w:rPr>
        <w:tab/>
        <w:t>In case the UDM receives an anonymous SUCI that does not contain the realm part,</w:t>
      </w:r>
      <w:r w:rsidRPr="008F331D">
        <w:rPr>
          <w:lang w:val="en-US" w:eastAsia="x-none"/>
        </w:rPr>
        <w:t xml:space="preserve"> the UDM shall abort the procedure. </w:t>
      </w:r>
      <w:r w:rsidRPr="008F331D">
        <w:rPr>
          <w:lang w:eastAsia="x-none"/>
        </w:rPr>
        <w:t>If contains, the UDM authorizes the UE based on realm part of SUCI and send the anonymous SUPI and the indicator to the AUSF as described in step5.</w:t>
      </w:r>
    </w:p>
    <w:p w14:paraId="4A9C363B" w14:textId="77777777" w:rsidR="00BC181E" w:rsidRPr="008F331D" w:rsidRDefault="00BC181E" w:rsidP="00BC181E">
      <w:pPr>
        <w:overflowPunct w:val="0"/>
        <w:autoSpaceDE w:val="0"/>
        <w:autoSpaceDN w:val="0"/>
        <w:adjustRightInd w:val="0"/>
        <w:ind w:left="568" w:hanging="284"/>
        <w:textAlignment w:val="baseline"/>
        <w:rPr>
          <w:lang w:val="en-US" w:eastAsia="x-none"/>
        </w:rPr>
      </w:pPr>
      <w:r w:rsidRPr="008F331D">
        <w:rPr>
          <w:lang w:val="en-US" w:eastAsia="x-none"/>
        </w:rPr>
        <w:tab/>
        <w:t xml:space="preserve">The anonymous SUPI shall </w:t>
      </w:r>
      <w:r w:rsidRPr="008F331D">
        <w:rPr>
          <w:rFonts w:hint="eastAsia"/>
          <w:lang w:val="en-US" w:eastAsia="zh-CN"/>
        </w:rPr>
        <w:t>be</w:t>
      </w:r>
      <w:r w:rsidRPr="008F331D">
        <w:rPr>
          <w:lang w:val="en-US" w:eastAsia="x-none"/>
        </w:rPr>
        <w:t xml:space="preserve"> a NAI format as described in clause </w:t>
      </w:r>
      <w:r w:rsidRPr="008F331D">
        <w:rPr>
          <w:lang w:eastAsia="zh-CN"/>
        </w:rPr>
        <w:t>B</w:t>
      </w:r>
      <w:r w:rsidRPr="008F331D">
        <w:rPr>
          <w:rFonts w:hint="eastAsia"/>
          <w:lang w:eastAsia="zh-CN"/>
        </w:rPr>
        <w:t>.</w:t>
      </w:r>
      <w:r w:rsidRPr="008F331D">
        <w:rPr>
          <w:lang w:eastAsia="zh-CN"/>
        </w:rPr>
        <w:t>2.1.2.2</w:t>
      </w:r>
      <w:r w:rsidRPr="008F331D">
        <w:rPr>
          <w:lang w:val="en-US" w:eastAsia="x-none"/>
        </w:rPr>
        <w:t xml:space="preserve">. </w:t>
      </w:r>
    </w:p>
    <w:bookmarkEnd w:id="13"/>
    <w:p w14:paraId="65D96560" w14:textId="77777777" w:rsidR="00BC181E" w:rsidRPr="008F331D" w:rsidRDefault="00BC181E" w:rsidP="00BC181E">
      <w:pPr>
        <w:keepLines/>
        <w:overflowPunct w:val="0"/>
        <w:autoSpaceDE w:val="0"/>
        <w:autoSpaceDN w:val="0"/>
        <w:adjustRightInd w:val="0"/>
        <w:ind w:left="1135" w:hanging="851"/>
        <w:textAlignment w:val="baseline"/>
        <w:rPr>
          <w:color w:val="FF0000"/>
          <w:lang w:val="en-US"/>
        </w:rPr>
      </w:pPr>
      <w:r w:rsidRPr="008F331D">
        <w:rPr>
          <w:color w:val="FF0000"/>
          <w:lang w:val="en-US"/>
        </w:rPr>
        <w:t xml:space="preserve">Editor's </w:t>
      </w:r>
      <w:r w:rsidRPr="008F331D">
        <w:rPr>
          <w:color w:val="FF0000"/>
          <w:lang w:val="x-none"/>
        </w:rPr>
        <w:t>Note</w:t>
      </w:r>
      <w:r w:rsidRPr="008F331D">
        <w:rPr>
          <w:color w:val="FF0000"/>
          <w:lang w:val="en-US"/>
        </w:rPr>
        <w:t>: It is FFS why the existing UDM service with mandatory IE 'Authentication method' need to be invoked for an authentication based on credentials held by an external entity.</w:t>
      </w:r>
    </w:p>
    <w:p w14:paraId="6012FBF3"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5.</w:t>
      </w:r>
      <w:r w:rsidRPr="008F331D">
        <w:rPr>
          <w:lang w:eastAsia="x-none"/>
        </w:rPr>
        <w:tab/>
        <w:t xml:space="preserve">The UDM shall provide the AUSF with the UE </w:t>
      </w:r>
      <w:r w:rsidRPr="008F331D">
        <w:rPr>
          <w:rFonts w:hint="eastAsia"/>
          <w:lang w:eastAsia="zh-CN"/>
        </w:rPr>
        <w:t>real</w:t>
      </w:r>
      <w:r w:rsidRPr="008F331D">
        <w:rPr>
          <w:lang w:eastAsia="x-none"/>
        </w:rPr>
        <w:t xml:space="preserve"> SUPI </w:t>
      </w:r>
      <w:bookmarkStart w:id="14" w:name="_Hlk88729916"/>
      <w:r w:rsidRPr="008F331D">
        <w:rPr>
          <w:lang w:eastAsia="x-none"/>
        </w:rPr>
        <w:t>or anonymous SUPI</w:t>
      </w:r>
      <w:bookmarkEnd w:id="14"/>
      <w:r w:rsidRPr="008F331D">
        <w:rPr>
          <w:lang w:eastAsia="x-none"/>
        </w:rPr>
        <w:t xml:space="preserve"> and shall indicate to the AUSF to run primary authentication with an external Credentials holder. </w:t>
      </w:r>
    </w:p>
    <w:p w14:paraId="53587E94"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ab/>
        <w:t>When a Credentials Holder using AAA Server is used for primary authentication, the AUSF uses the MSK to derive K</w:t>
      </w:r>
      <w:r w:rsidRPr="008F331D">
        <w:rPr>
          <w:vertAlign w:val="subscript"/>
          <w:lang w:eastAsia="x-none"/>
        </w:rPr>
        <w:t>AUSF</w:t>
      </w:r>
      <w:r w:rsidRPr="008F331D">
        <w:rPr>
          <w:lang w:eastAsia="x-none"/>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4FCE3CA" w14:textId="77777777" w:rsidR="00BC181E" w:rsidRPr="008F331D" w:rsidRDefault="00BC181E" w:rsidP="00BC181E">
      <w:pPr>
        <w:keepLines/>
        <w:overflowPunct w:val="0"/>
        <w:autoSpaceDE w:val="0"/>
        <w:autoSpaceDN w:val="0"/>
        <w:adjustRightInd w:val="0"/>
        <w:ind w:left="1135" w:hanging="851"/>
        <w:textAlignment w:val="baseline"/>
        <w:rPr>
          <w:lang w:val="x-none"/>
        </w:rPr>
      </w:pPr>
      <w:r w:rsidRPr="008F331D">
        <w:rPr>
          <w:lang w:val="x-none"/>
        </w:rPr>
        <w:t xml:space="preserve">NOTE </w:t>
      </w:r>
      <w:r w:rsidRPr="008F331D">
        <w:t>2</w:t>
      </w:r>
      <w:r w:rsidRPr="008F331D">
        <w:rPr>
          <w:lang w:val="x-none"/>
        </w:rPr>
        <w:t xml:space="preserve">: </w:t>
      </w:r>
      <w:r w:rsidRPr="008F331D">
        <w:rPr>
          <w:lang w:val="x-none"/>
        </w:rPr>
        <w:tab/>
        <w:t>MSKs obtained from the non-5G network could be used to impersonate the 5G SNPN towards the UE.</w:t>
      </w:r>
    </w:p>
    <w:p w14:paraId="74BB5E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6.</w:t>
      </w:r>
      <w:r w:rsidRPr="008F331D">
        <w:rPr>
          <w:lang w:eastAsia="x-none"/>
        </w:rPr>
        <w:tab/>
        <w:t>Based on the indication from the UDM, the AUSF shall select an NSSAAF as defined in 3GPP TS 23.501 [2] and initiate a Nnssaaf_AIWF_Authenticate service operation towards that NSSAAF as defined in clause 14.4.</w:t>
      </w:r>
      <w:r w:rsidRPr="008F331D">
        <w:rPr>
          <w:highlight w:val="yellow"/>
          <w:lang w:eastAsia="x-none"/>
        </w:rPr>
        <w:t>x</w:t>
      </w:r>
      <w:r w:rsidRPr="008F331D">
        <w:rPr>
          <w:lang w:eastAsia="x-none"/>
        </w:rPr>
        <w:t xml:space="preserve">. </w:t>
      </w:r>
    </w:p>
    <w:p w14:paraId="532CDA35" w14:textId="7A3DA25A"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 xml:space="preserve">7.   The NSSAAF shall select AAA Server based on the domain name corresponding to the realm part of the SUPI. The NSSAAF shall perform related protocol conversion and relay EAP messages to the AAA Server.   </w:t>
      </w:r>
    </w:p>
    <w:p w14:paraId="7ABC13B8" w14:textId="5ED0A82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Editor's Note: It is FFS if the SUPI needs to be sent to the external entity (AAA).</w:t>
      </w:r>
    </w:p>
    <w:p w14:paraId="1C4D6C56" w14:textId="14ABBDDB"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6141E7B2"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8.</w:t>
      </w:r>
      <w:r w:rsidRPr="008F331D">
        <w:rPr>
          <w:lang w:eastAsia="x-none"/>
        </w:rPr>
        <w:tab/>
        <w:t>The UE and AAA Server shall perform mutual authentication. The AAA Server shall act as the EAP Server for the purpose of primary authentication.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38628A4E"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9.</w:t>
      </w:r>
      <w:r w:rsidRPr="008F331D">
        <w:rPr>
          <w:lang w:eastAsia="x-none"/>
        </w:rPr>
        <w:tab/>
        <w:t xml:space="preserve">After successful authentication, the MSK and the SUPI (i.e., the UE identifier that is used for the successful EAP authentication) shall be provided from the AAA Server to the NSSAAF. </w:t>
      </w:r>
    </w:p>
    <w:p w14:paraId="3760A8BB"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10.</w:t>
      </w:r>
      <w:r w:rsidRPr="008F331D">
        <w:rPr>
          <w:lang w:eastAsia="x-none"/>
        </w:rPr>
        <w:tab/>
        <w:t>The NSSAAF returns the MSK and the SUPI to the AUSF using the Nnssaaf_AIWF_Authenticate service operation response message. The SUPI received from the AAA shall be used when deriving 5G keys (e.g., K</w:t>
      </w:r>
      <w:r w:rsidRPr="008F331D">
        <w:rPr>
          <w:vertAlign w:val="subscript"/>
          <w:lang w:eastAsia="x-none"/>
        </w:rPr>
        <w:t>AMF</w:t>
      </w:r>
      <w:r w:rsidRPr="008F331D">
        <w:rPr>
          <w:lang w:eastAsia="x-none"/>
        </w:rPr>
        <w:t>) that requires SUPI as an input for the key derivation.</w:t>
      </w:r>
    </w:p>
    <w:p w14:paraId="1235D1F9" w14:textId="46F4C713"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en-US"/>
        </w:rPr>
        <w:t>Editor's Note: The details of the interface and protocol between AUSF and AAA are FFS.</w:t>
      </w:r>
    </w:p>
    <w:p w14:paraId="35C4EE3C"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11. The AUSF shall use the most significant 256 bits of MSK as the K</w:t>
      </w:r>
      <w:r w:rsidRPr="008F331D">
        <w:rPr>
          <w:vertAlign w:val="subscript"/>
          <w:lang w:eastAsia="x-none"/>
        </w:rPr>
        <w:t>AUSF</w:t>
      </w:r>
      <w:r w:rsidRPr="008F331D">
        <w:rPr>
          <w:lang w:eastAsia="x-none"/>
        </w:rPr>
        <w:t>. The AUSF shall also derive K</w:t>
      </w:r>
      <w:r w:rsidRPr="008F331D">
        <w:rPr>
          <w:vertAlign w:val="subscript"/>
          <w:lang w:eastAsia="x-none"/>
        </w:rPr>
        <w:t>SEAF</w:t>
      </w:r>
      <w:r w:rsidRPr="008F331D">
        <w:rPr>
          <w:lang w:eastAsia="x-none"/>
        </w:rPr>
        <w:t xml:space="preserve"> from the K</w:t>
      </w:r>
      <w:r w:rsidRPr="008F331D">
        <w:rPr>
          <w:vertAlign w:val="subscript"/>
          <w:lang w:eastAsia="x-none"/>
        </w:rPr>
        <w:t>AUSF</w:t>
      </w:r>
      <w:r w:rsidRPr="008F331D">
        <w:rPr>
          <w:lang w:eastAsia="x-none"/>
        </w:rPr>
        <w:t xml:space="preserve"> as defined in Annex A.6.</w:t>
      </w:r>
    </w:p>
    <w:p w14:paraId="5EF4572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12. The AUSF shall send the successful indication together with the SUPI of the UE to the AMF together with the resulting K</w:t>
      </w:r>
      <w:r w:rsidRPr="008F331D">
        <w:rPr>
          <w:vertAlign w:val="subscript"/>
          <w:lang w:eastAsia="x-none"/>
        </w:rPr>
        <w:t>SEAF</w:t>
      </w:r>
      <w:r w:rsidRPr="008F331D">
        <w:rPr>
          <w:lang w:eastAsia="x-none"/>
        </w:rPr>
        <w:t xml:space="preserve">. </w:t>
      </w:r>
    </w:p>
    <w:p w14:paraId="5EC04776" w14:textId="77777777" w:rsidR="00BC181E" w:rsidRPr="008F331D" w:rsidRDefault="00BC181E" w:rsidP="00BC181E">
      <w:pPr>
        <w:overflowPunct w:val="0"/>
        <w:autoSpaceDE w:val="0"/>
        <w:autoSpaceDN w:val="0"/>
        <w:adjustRightInd w:val="0"/>
        <w:ind w:left="568" w:hanging="284"/>
        <w:textAlignment w:val="baseline"/>
        <w:rPr>
          <w:lang w:eastAsia="x-none"/>
        </w:rPr>
      </w:pPr>
      <w:r w:rsidRPr="008F331D">
        <w:rPr>
          <w:lang w:eastAsia="x-none"/>
        </w:rPr>
        <w:t>13. The AMF shall send the EAP success in a NAS message.</w:t>
      </w:r>
    </w:p>
    <w:p w14:paraId="118260F9" w14:textId="77777777" w:rsidR="00BC181E" w:rsidRPr="008F331D" w:rsidRDefault="00BC181E" w:rsidP="00BC181E">
      <w:pPr>
        <w:overflowPunct w:val="0"/>
        <w:autoSpaceDE w:val="0"/>
        <w:autoSpaceDN w:val="0"/>
        <w:adjustRightInd w:val="0"/>
        <w:ind w:left="568" w:hanging="284"/>
        <w:textAlignment w:val="baseline"/>
        <w:rPr>
          <w:color w:val="FF0000"/>
          <w:lang w:eastAsia="x-none"/>
        </w:rPr>
      </w:pPr>
      <w:r w:rsidRPr="008F331D">
        <w:rPr>
          <w:lang w:eastAsia="x-none"/>
        </w:rPr>
        <w:t>14. The UE shall derive the K</w:t>
      </w:r>
      <w:r w:rsidRPr="008F331D">
        <w:rPr>
          <w:vertAlign w:val="subscript"/>
          <w:lang w:eastAsia="x-none"/>
        </w:rPr>
        <w:t>AUSF</w:t>
      </w:r>
      <w:r w:rsidRPr="008F331D">
        <w:rPr>
          <w:lang w:eastAsia="x-none"/>
        </w:rPr>
        <w:t xml:space="preserve"> from MSK as described in step 11 according to the pre-configured indication as described in step 0. </w:t>
      </w:r>
    </w:p>
    <w:p w14:paraId="51CEE189" w14:textId="77777777" w:rsidR="00BC181E" w:rsidRPr="008F331D" w:rsidRDefault="00BC181E" w:rsidP="00BC181E">
      <w:pPr>
        <w:keepLines/>
        <w:overflowPunct w:val="0"/>
        <w:autoSpaceDE w:val="0"/>
        <w:autoSpaceDN w:val="0"/>
        <w:adjustRightInd w:val="0"/>
        <w:ind w:left="1135" w:hanging="851"/>
        <w:textAlignment w:val="baseline"/>
        <w:rPr>
          <w:color w:val="FF0000"/>
          <w:lang w:val="x-none"/>
        </w:rPr>
      </w:pPr>
      <w:r w:rsidRPr="008F331D">
        <w:rPr>
          <w:color w:val="FF0000"/>
          <w:lang w:val="x-none"/>
        </w:rPr>
        <w:t>Editor's note:</w:t>
      </w:r>
      <w:r w:rsidRPr="008F331D">
        <w:rPr>
          <w:color w:val="FF0000"/>
          <w:lang w:val="en-US"/>
        </w:rPr>
        <w:t xml:space="preserve"> It is FFS if and how clause 1.2.2.3 aligns with TS 23.501 5.30.2.9.2 Credentials Holder using AAA Server for primary authentication and authorization.</w:t>
      </w:r>
    </w:p>
    <w:p w14:paraId="4BA86BB5" w14:textId="24D6D1FC" w:rsidR="00E56A3C" w:rsidRPr="00E56A3C" w:rsidRDefault="00AA33C1" w:rsidP="00AA33C1">
      <w:pPr>
        <w:pStyle w:val="Heading2"/>
        <w:jc w:val="center"/>
        <w:rPr>
          <w:color w:val="FF0000"/>
        </w:rPr>
      </w:pPr>
      <w:r>
        <w:br w:type="page"/>
      </w:r>
    </w:p>
    <w:p w14:paraId="56CC7CEE" w14:textId="59DE9935" w:rsidR="006B0AB3" w:rsidRPr="006B0AB3" w:rsidRDefault="006B0AB3" w:rsidP="006B0AB3">
      <w:pPr>
        <w:pStyle w:val="Heading2"/>
        <w:jc w:val="center"/>
        <w:rPr>
          <w:color w:val="FF0000"/>
          <w:lang w:val="fr-FR"/>
        </w:rPr>
      </w:pPr>
      <w:r w:rsidRPr="006B0AB3">
        <w:rPr>
          <w:color w:val="FF0000"/>
          <w:lang w:val="fr-FR"/>
        </w:rPr>
        <w:lastRenderedPageBreak/>
        <w:t>******* END OF CHANGES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D2F87" w14:textId="77777777" w:rsidR="003D7149" w:rsidRDefault="003D7149">
      <w:r>
        <w:separator/>
      </w:r>
    </w:p>
  </w:endnote>
  <w:endnote w:type="continuationSeparator" w:id="0">
    <w:p w14:paraId="3734B030" w14:textId="77777777" w:rsidR="003D7149" w:rsidRDefault="003D7149">
      <w:r>
        <w:continuationSeparator/>
      </w:r>
    </w:p>
  </w:endnote>
  <w:endnote w:type="continuationNotice" w:id="1">
    <w:p w14:paraId="75982F45" w14:textId="77777777" w:rsidR="003D7149" w:rsidRDefault="003D7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647B" w14:textId="77777777" w:rsidR="00466576" w:rsidRDefault="00466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8F14" w14:textId="77777777" w:rsidR="00466576" w:rsidRDefault="00466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E124" w14:textId="77777777" w:rsidR="00466576" w:rsidRDefault="00466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5668" w14:textId="77777777" w:rsidR="003D7149" w:rsidRDefault="003D7149">
      <w:r>
        <w:separator/>
      </w:r>
    </w:p>
  </w:footnote>
  <w:footnote w:type="continuationSeparator" w:id="0">
    <w:p w14:paraId="0E40818A" w14:textId="77777777" w:rsidR="003D7149" w:rsidRDefault="003D7149">
      <w:r>
        <w:continuationSeparator/>
      </w:r>
    </w:p>
  </w:footnote>
  <w:footnote w:type="continuationNotice" w:id="1">
    <w:p w14:paraId="7CCE52D6" w14:textId="77777777" w:rsidR="003D7149" w:rsidRDefault="003D71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3EB3" w14:textId="77777777" w:rsidR="00466576" w:rsidRDefault="00466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58D6" w14:textId="77777777" w:rsidR="00466576" w:rsidRDefault="00466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77322"/>
    <w:rsid w:val="000A6394"/>
    <w:rsid w:val="000B7FED"/>
    <w:rsid w:val="000C038A"/>
    <w:rsid w:val="000C0FE9"/>
    <w:rsid w:val="000C5E3F"/>
    <w:rsid w:val="000C6598"/>
    <w:rsid w:val="000C7D92"/>
    <w:rsid w:val="000D44B3"/>
    <w:rsid w:val="000E014D"/>
    <w:rsid w:val="000E1A57"/>
    <w:rsid w:val="000E1C80"/>
    <w:rsid w:val="000E51E7"/>
    <w:rsid w:val="00123F71"/>
    <w:rsid w:val="001355A1"/>
    <w:rsid w:val="001451FA"/>
    <w:rsid w:val="00145D43"/>
    <w:rsid w:val="00156BE0"/>
    <w:rsid w:val="001633BC"/>
    <w:rsid w:val="001745BE"/>
    <w:rsid w:val="00183964"/>
    <w:rsid w:val="00192C46"/>
    <w:rsid w:val="00194B15"/>
    <w:rsid w:val="00195117"/>
    <w:rsid w:val="001A08B3"/>
    <w:rsid w:val="001A3D22"/>
    <w:rsid w:val="001A7B60"/>
    <w:rsid w:val="001B52F0"/>
    <w:rsid w:val="001B7A65"/>
    <w:rsid w:val="001D3504"/>
    <w:rsid w:val="001E41F3"/>
    <w:rsid w:val="0020595B"/>
    <w:rsid w:val="0020597B"/>
    <w:rsid w:val="002059DA"/>
    <w:rsid w:val="00221C91"/>
    <w:rsid w:val="00221E62"/>
    <w:rsid w:val="00227AFC"/>
    <w:rsid w:val="00230083"/>
    <w:rsid w:val="00231D6A"/>
    <w:rsid w:val="00236DE7"/>
    <w:rsid w:val="002415AA"/>
    <w:rsid w:val="00247D80"/>
    <w:rsid w:val="00254E09"/>
    <w:rsid w:val="0026004D"/>
    <w:rsid w:val="00263731"/>
    <w:rsid w:val="002640DD"/>
    <w:rsid w:val="00275D12"/>
    <w:rsid w:val="00284FEB"/>
    <w:rsid w:val="002860C4"/>
    <w:rsid w:val="00292E11"/>
    <w:rsid w:val="002957F2"/>
    <w:rsid w:val="002A62C8"/>
    <w:rsid w:val="002B5741"/>
    <w:rsid w:val="002C7501"/>
    <w:rsid w:val="002D15C7"/>
    <w:rsid w:val="002D462B"/>
    <w:rsid w:val="002D5598"/>
    <w:rsid w:val="002E4557"/>
    <w:rsid w:val="002E472E"/>
    <w:rsid w:val="002E6C30"/>
    <w:rsid w:val="002F659E"/>
    <w:rsid w:val="0030364D"/>
    <w:rsid w:val="00305409"/>
    <w:rsid w:val="003067D8"/>
    <w:rsid w:val="00312B28"/>
    <w:rsid w:val="0031788A"/>
    <w:rsid w:val="00324058"/>
    <w:rsid w:val="003320D4"/>
    <w:rsid w:val="0033586C"/>
    <w:rsid w:val="0033793F"/>
    <w:rsid w:val="0034108E"/>
    <w:rsid w:val="003430E6"/>
    <w:rsid w:val="00353D41"/>
    <w:rsid w:val="00353F8A"/>
    <w:rsid w:val="003609EF"/>
    <w:rsid w:val="003613C4"/>
    <w:rsid w:val="0036231A"/>
    <w:rsid w:val="00371610"/>
    <w:rsid w:val="00374DD4"/>
    <w:rsid w:val="003929C3"/>
    <w:rsid w:val="00392E23"/>
    <w:rsid w:val="003B247B"/>
    <w:rsid w:val="003B6EE2"/>
    <w:rsid w:val="003C4AF1"/>
    <w:rsid w:val="003C54AE"/>
    <w:rsid w:val="003C6474"/>
    <w:rsid w:val="003D7149"/>
    <w:rsid w:val="003E1A36"/>
    <w:rsid w:val="003F1C14"/>
    <w:rsid w:val="003F4048"/>
    <w:rsid w:val="00410371"/>
    <w:rsid w:val="00412C24"/>
    <w:rsid w:val="004242F1"/>
    <w:rsid w:val="00434F33"/>
    <w:rsid w:val="00440AC1"/>
    <w:rsid w:val="00466576"/>
    <w:rsid w:val="004714CC"/>
    <w:rsid w:val="004747A7"/>
    <w:rsid w:val="004822AE"/>
    <w:rsid w:val="004A52C6"/>
    <w:rsid w:val="004B738A"/>
    <w:rsid w:val="004B75B7"/>
    <w:rsid w:val="004D52E1"/>
    <w:rsid w:val="004E1401"/>
    <w:rsid w:val="005009D9"/>
    <w:rsid w:val="00500A79"/>
    <w:rsid w:val="00511248"/>
    <w:rsid w:val="00514161"/>
    <w:rsid w:val="0051580D"/>
    <w:rsid w:val="00547111"/>
    <w:rsid w:val="005616FC"/>
    <w:rsid w:val="00566682"/>
    <w:rsid w:val="00567B54"/>
    <w:rsid w:val="005812C5"/>
    <w:rsid w:val="00583B55"/>
    <w:rsid w:val="005863A0"/>
    <w:rsid w:val="0058797F"/>
    <w:rsid w:val="00591E16"/>
    <w:rsid w:val="00592D74"/>
    <w:rsid w:val="00596D7E"/>
    <w:rsid w:val="005C6BBB"/>
    <w:rsid w:val="005C79BF"/>
    <w:rsid w:val="005C7AD3"/>
    <w:rsid w:val="005C7FF1"/>
    <w:rsid w:val="005D0F44"/>
    <w:rsid w:val="005D28B4"/>
    <w:rsid w:val="005E2C44"/>
    <w:rsid w:val="005F1186"/>
    <w:rsid w:val="005F4B6B"/>
    <w:rsid w:val="005F7327"/>
    <w:rsid w:val="006058FA"/>
    <w:rsid w:val="00612561"/>
    <w:rsid w:val="0061397A"/>
    <w:rsid w:val="00621188"/>
    <w:rsid w:val="006257ED"/>
    <w:rsid w:val="00634275"/>
    <w:rsid w:val="00640FD6"/>
    <w:rsid w:val="00645495"/>
    <w:rsid w:val="006504F7"/>
    <w:rsid w:val="0065536E"/>
    <w:rsid w:val="00665C47"/>
    <w:rsid w:val="006939F7"/>
    <w:rsid w:val="00695808"/>
    <w:rsid w:val="006B0AB3"/>
    <w:rsid w:val="006B3FE1"/>
    <w:rsid w:val="006B46FB"/>
    <w:rsid w:val="006B734B"/>
    <w:rsid w:val="006C43B5"/>
    <w:rsid w:val="006C6ABB"/>
    <w:rsid w:val="006D096F"/>
    <w:rsid w:val="006E21FB"/>
    <w:rsid w:val="006E6607"/>
    <w:rsid w:val="0071041C"/>
    <w:rsid w:val="007114A5"/>
    <w:rsid w:val="00716A2D"/>
    <w:rsid w:val="00724C0F"/>
    <w:rsid w:val="00726B63"/>
    <w:rsid w:val="0073773B"/>
    <w:rsid w:val="00742DA7"/>
    <w:rsid w:val="007702BA"/>
    <w:rsid w:val="007712AF"/>
    <w:rsid w:val="00774B5D"/>
    <w:rsid w:val="00785599"/>
    <w:rsid w:val="00792342"/>
    <w:rsid w:val="007977A8"/>
    <w:rsid w:val="007A0663"/>
    <w:rsid w:val="007B512A"/>
    <w:rsid w:val="007C2097"/>
    <w:rsid w:val="007D0B28"/>
    <w:rsid w:val="007D2A5D"/>
    <w:rsid w:val="007D6889"/>
    <w:rsid w:val="007D6A07"/>
    <w:rsid w:val="007F7259"/>
    <w:rsid w:val="008040A8"/>
    <w:rsid w:val="00820113"/>
    <w:rsid w:val="00821B8A"/>
    <w:rsid w:val="0082620C"/>
    <w:rsid w:val="008279FA"/>
    <w:rsid w:val="00832619"/>
    <w:rsid w:val="00841AD0"/>
    <w:rsid w:val="008626E7"/>
    <w:rsid w:val="00870EE7"/>
    <w:rsid w:val="00871053"/>
    <w:rsid w:val="00880A55"/>
    <w:rsid w:val="008863B9"/>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48DE"/>
    <w:rsid w:val="009238F9"/>
    <w:rsid w:val="009258A6"/>
    <w:rsid w:val="00941E30"/>
    <w:rsid w:val="009538BD"/>
    <w:rsid w:val="00957850"/>
    <w:rsid w:val="00957F61"/>
    <w:rsid w:val="00970FA8"/>
    <w:rsid w:val="009736EE"/>
    <w:rsid w:val="009777D9"/>
    <w:rsid w:val="0098269B"/>
    <w:rsid w:val="00991B88"/>
    <w:rsid w:val="00994EE5"/>
    <w:rsid w:val="0099794C"/>
    <w:rsid w:val="009A5753"/>
    <w:rsid w:val="009A579D"/>
    <w:rsid w:val="009C1720"/>
    <w:rsid w:val="009C246D"/>
    <w:rsid w:val="009E1CBD"/>
    <w:rsid w:val="009E3297"/>
    <w:rsid w:val="009F734F"/>
    <w:rsid w:val="00A0788F"/>
    <w:rsid w:val="00A1069F"/>
    <w:rsid w:val="00A113B5"/>
    <w:rsid w:val="00A246B6"/>
    <w:rsid w:val="00A2674A"/>
    <w:rsid w:val="00A27A74"/>
    <w:rsid w:val="00A368D1"/>
    <w:rsid w:val="00A47E70"/>
    <w:rsid w:val="00A50CF0"/>
    <w:rsid w:val="00A51A6F"/>
    <w:rsid w:val="00A613E9"/>
    <w:rsid w:val="00A67EE5"/>
    <w:rsid w:val="00A7671C"/>
    <w:rsid w:val="00A855D9"/>
    <w:rsid w:val="00A85DB4"/>
    <w:rsid w:val="00A931A6"/>
    <w:rsid w:val="00AA2CBC"/>
    <w:rsid w:val="00AA33C1"/>
    <w:rsid w:val="00AB0C10"/>
    <w:rsid w:val="00AC5820"/>
    <w:rsid w:val="00AD1C54"/>
    <w:rsid w:val="00AD1CD8"/>
    <w:rsid w:val="00AD1E56"/>
    <w:rsid w:val="00AD4751"/>
    <w:rsid w:val="00AE1AEF"/>
    <w:rsid w:val="00AE382F"/>
    <w:rsid w:val="00AE5CB5"/>
    <w:rsid w:val="00AF21CC"/>
    <w:rsid w:val="00AF3E52"/>
    <w:rsid w:val="00B13F88"/>
    <w:rsid w:val="00B14FFA"/>
    <w:rsid w:val="00B258BB"/>
    <w:rsid w:val="00B363A7"/>
    <w:rsid w:val="00B66407"/>
    <w:rsid w:val="00B67B97"/>
    <w:rsid w:val="00B67D79"/>
    <w:rsid w:val="00B75BBC"/>
    <w:rsid w:val="00B968C8"/>
    <w:rsid w:val="00B97105"/>
    <w:rsid w:val="00BA2884"/>
    <w:rsid w:val="00BA3EC5"/>
    <w:rsid w:val="00BA51D9"/>
    <w:rsid w:val="00BA79ED"/>
    <w:rsid w:val="00BB5DFC"/>
    <w:rsid w:val="00BC11FA"/>
    <w:rsid w:val="00BC181E"/>
    <w:rsid w:val="00BD279D"/>
    <w:rsid w:val="00BD6BB8"/>
    <w:rsid w:val="00BE3ADC"/>
    <w:rsid w:val="00C00881"/>
    <w:rsid w:val="00C12D8A"/>
    <w:rsid w:val="00C14248"/>
    <w:rsid w:val="00C17DB7"/>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E72F3"/>
    <w:rsid w:val="00CF2A54"/>
    <w:rsid w:val="00CF5C18"/>
    <w:rsid w:val="00CF6A29"/>
    <w:rsid w:val="00D03F9A"/>
    <w:rsid w:val="00D057FB"/>
    <w:rsid w:val="00D06D51"/>
    <w:rsid w:val="00D06EEC"/>
    <w:rsid w:val="00D0701E"/>
    <w:rsid w:val="00D15586"/>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90598"/>
    <w:rsid w:val="00DA0A04"/>
    <w:rsid w:val="00DB2717"/>
    <w:rsid w:val="00DB3FF5"/>
    <w:rsid w:val="00DD0171"/>
    <w:rsid w:val="00DD76A1"/>
    <w:rsid w:val="00DE34CF"/>
    <w:rsid w:val="00DE4974"/>
    <w:rsid w:val="00E06862"/>
    <w:rsid w:val="00E069F4"/>
    <w:rsid w:val="00E13F3D"/>
    <w:rsid w:val="00E21819"/>
    <w:rsid w:val="00E34898"/>
    <w:rsid w:val="00E378FE"/>
    <w:rsid w:val="00E457B1"/>
    <w:rsid w:val="00E529B0"/>
    <w:rsid w:val="00E53B68"/>
    <w:rsid w:val="00E56A3C"/>
    <w:rsid w:val="00E63100"/>
    <w:rsid w:val="00E631AE"/>
    <w:rsid w:val="00E725B1"/>
    <w:rsid w:val="00E9531C"/>
    <w:rsid w:val="00EA4C32"/>
    <w:rsid w:val="00EA5A14"/>
    <w:rsid w:val="00EA7608"/>
    <w:rsid w:val="00EB00E9"/>
    <w:rsid w:val="00EB09B7"/>
    <w:rsid w:val="00EC4FAE"/>
    <w:rsid w:val="00ED30D0"/>
    <w:rsid w:val="00EE7D7C"/>
    <w:rsid w:val="00EF3A18"/>
    <w:rsid w:val="00EF4DF3"/>
    <w:rsid w:val="00EF7D8B"/>
    <w:rsid w:val="00F104BD"/>
    <w:rsid w:val="00F114D6"/>
    <w:rsid w:val="00F25D98"/>
    <w:rsid w:val="00F300FB"/>
    <w:rsid w:val="00F33414"/>
    <w:rsid w:val="00F33E51"/>
    <w:rsid w:val="00F4162B"/>
    <w:rsid w:val="00F70073"/>
    <w:rsid w:val="00F90405"/>
    <w:rsid w:val="00FB2A6F"/>
    <w:rsid w:val="00FB6386"/>
    <w:rsid w:val="00FC324B"/>
    <w:rsid w:val="00FC753F"/>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3E2D8D-6D79-4A2F-9BB3-3F03E6E5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ADQ376F6HWTR-1074192144-3205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https://ericsson.sharepoint.com/sites/SRT/3GPP/_layouts/15/DocIdRedir.aspx?ID=ADQ376F6HWTR-1074192144-3205</Url>
      <Description>ADQ376F6HWTR-1074192144-3205</Description>
    </_dlc_DocIdUrl>
    <TaxCatchAllLabel xmlns="d8762117-8292-4133-b1c7-eab5c6487cfd" xsi:nil="true"/>
    <TaxCatchAll xmlns="d8762117-8292-4133-b1c7-eab5c6487cf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FC6730-6F19-4E08-8558-27B8D69441ED}">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969DCE8-160F-41D4-B94B-B98E9FB8301F}">
  <ds:schemaRefs>
    <ds:schemaRef ds:uri="http://schemas.microsoft.com/sharepoint/events"/>
  </ds:schemaRefs>
</ds:datastoreItem>
</file>

<file path=customXml/itemProps4.xml><?xml version="1.0" encoding="utf-8"?>
<ds:datastoreItem xmlns:ds="http://schemas.openxmlformats.org/officeDocument/2006/customXml" ds:itemID="{4C0C52EE-8572-4014-A401-C743B22FCEA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855B991F-4219-424E-9D56-C183C6414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643325-62F0-4280-8ACE-B6F41E6AF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1302</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 3</cp:lastModifiedBy>
  <cp:revision>56</cp:revision>
  <cp:lastPrinted>1900-01-01T17:00:00Z</cp:lastPrinted>
  <dcterms:created xsi:type="dcterms:W3CDTF">2022-01-31T19:31:00Z</dcterms:created>
  <dcterms:modified xsi:type="dcterms:W3CDTF">2022-02-07T13:18:00Z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5cf8e1d6-f434-4750-978a-6f37bdd18994</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