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86E386" w14:textId="69552872" w:rsidR="00DB50FC" w:rsidRDefault="006F7AEA">
      <w:pPr>
        <w:pStyle w:val="CRCoverPage"/>
        <w:tabs>
          <w:tab w:val="right" w:pos="9639"/>
        </w:tabs>
        <w:spacing w:after="0"/>
        <w:rPr>
          <w:b/>
          <w:i/>
          <w:noProof/>
          <w:sz w:val="28"/>
        </w:rPr>
      </w:pPr>
      <w:r>
        <w:rPr>
          <w:b/>
          <w:noProof/>
          <w:sz w:val="24"/>
        </w:rPr>
        <w:t>3GPP TSG-SA3 Meeting #10</w:t>
      </w:r>
      <w:r w:rsidR="007E658B">
        <w:rPr>
          <w:b/>
          <w:noProof/>
          <w:sz w:val="24"/>
        </w:rPr>
        <w:t>5</w:t>
      </w:r>
      <w:r w:rsidR="009779E9">
        <w:rPr>
          <w:b/>
          <w:noProof/>
          <w:sz w:val="24"/>
        </w:rPr>
        <w:t>e</w:t>
      </w:r>
      <w:r>
        <w:rPr>
          <w:b/>
          <w:i/>
          <w:noProof/>
          <w:sz w:val="28"/>
        </w:rPr>
        <w:tab/>
        <w:t>S3-</w:t>
      </w:r>
      <w:r w:rsidR="000260A1">
        <w:rPr>
          <w:b/>
          <w:i/>
          <w:noProof/>
          <w:sz w:val="28"/>
        </w:rPr>
        <w:t>21</w:t>
      </w:r>
      <w:r w:rsidR="00E73C12">
        <w:rPr>
          <w:b/>
          <w:i/>
          <w:noProof/>
          <w:sz w:val="28"/>
        </w:rPr>
        <w:t>446</w:t>
      </w:r>
      <w:r w:rsidR="00744982">
        <w:rPr>
          <w:b/>
          <w:i/>
          <w:noProof/>
          <w:sz w:val="28"/>
        </w:rPr>
        <w:t>5</w:t>
      </w:r>
    </w:p>
    <w:p w14:paraId="59D34560" w14:textId="65F648BC" w:rsidR="00DB50FC" w:rsidRDefault="006F7AEA">
      <w:pPr>
        <w:pStyle w:val="CRCoverPage"/>
        <w:outlineLvl w:val="0"/>
        <w:rPr>
          <w:b/>
          <w:noProof/>
          <w:sz w:val="24"/>
        </w:rPr>
      </w:pPr>
      <w:r>
        <w:rPr>
          <w:b/>
          <w:sz w:val="24"/>
        </w:rPr>
        <w:t xml:space="preserve">e-meeting, </w:t>
      </w:r>
      <w:r w:rsidR="007E658B">
        <w:rPr>
          <w:b/>
          <w:sz w:val="24"/>
        </w:rPr>
        <w:t>8</w:t>
      </w:r>
      <w:r>
        <w:rPr>
          <w:b/>
          <w:sz w:val="24"/>
        </w:rPr>
        <w:t xml:space="preserve"> - </w:t>
      </w:r>
      <w:r w:rsidR="007E658B">
        <w:rPr>
          <w:b/>
          <w:sz w:val="24"/>
        </w:rPr>
        <w:t>19</w:t>
      </w:r>
      <w:r>
        <w:rPr>
          <w:b/>
          <w:sz w:val="24"/>
        </w:rPr>
        <w:t xml:space="preserve"> </w:t>
      </w:r>
      <w:r w:rsidR="007E658B">
        <w:rPr>
          <w:b/>
          <w:sz w:val="24"/>
        </w:rPr>
        <w:t>Nov</w:t>
      </w:r>
      <w:r>
        <w:rPr>
          <w:b/>
          <w:sz w:val="24"/>
        </w:rPr>
        <w:t>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E658B">
        <w:rPr>
          <w:noProof/>
        </w:rPr>
        <w:t xml:space="preserve"> </w:t>
      </w:r>
      <w:r w:rsidR="00395C74">
        <w:rPr>
          <w:noProof/>
        </w:rPr>
        <w:t xml:space="preserve">merger of </w:t>
      </w:r>
      <w:r w:rsidR="00E73C12">
        <w:rPr>
          <w:noProof/>
        </w:rPr>
        <w:t>S</w:t>
      </w:r>
      <w:r w:rsidR="00744982">
        <w:rPr>
          <w:noProof/>
        </w:rPr>
        <w:t>3-21</w:t>
      </w:r>
      <w:r w:rsidR="00395C74">
        <w:rPr>
          <w:noProof/>
        </w:rPr>
        <w:t xml:space="preserve">3924, </w:t>
      </w:r>
      <w:r w:rsidR="00744982">
        <w:rPr>
          <w:noProof/>
        </w:rPr>
        <w:t>S3-21</w:t>
      </w:r>
      <w:r w:rsidR="00395C74">
        <w:rPr>
          <w:noProof/>
        </w:rPr>
        <w:t xml:space="preserve">4126, </w:t>
      </w:r>
      <w:r w:rsidR="00744982">
        <w:rPr>
          <w:noProof/>
        </w:rPr>
        <w:t>S3-21</w:t>
      </w:r>
      <w:r w:rsidR="00395C74">
        <w:rPr>
          <w:noProof/>
        </w:rPr>
        <w:t>4162</w:t>
      </w:r>
    </w:p>
    <w:p w14:paraId="19194879" w14:textId="77777777" w:rsidR="00DB50FC" w:rsidRDefault="00DB50FC">
      <w:pPr>
        <w:keepNext/>
        <w:pBdr>
          <w:bottom w:val="single" w:sz="4" w:space="1" w:color="auto"/>
        </w:pBdr>
        <w:tabs>
          <w:tab w:val="right" w:pos="9639"/>
        </w:tabs>
        <w:outlineLvl w:val="0"/>
        <w:rPr>
          <w:rFonts w:ascii="Arial" w:hAnsi="Arial" w:cs="Arial"/>
          <w:b/>
          <w:sz w:val="24"/>
        </w:rPr>
      </w:pPr>
    </w:p>
    <w:p w14:paraId="79FE0034" w14:textId="6C2419CB" w:rsidR="00DB50FC" w:rsidRDefault="006F7AEA">
      <w:pPr>
        <w:keepNext/>
        <w:tabs>
          <w:tab w:val="left" w:pos="2127"/>
        </w:tabs>
        <w:spacing w:after="0"/>
        <w:ind w:left="2126" w:hanging="2126"/>
        <w:outlineLvl w:val="0"/>
        <w:rPr>
          <w:rFonts w:ascii="Arial" w:hAnsi="Arial"/>
          <w:b/>
          <w:lang w:val="en-SG" w:eastAsia="zh-CN"/>
        </w:rPr>
      </w:pPr>
      <w:r>
        <w:rPr>
          <w:rFonts w:ascii="Arial" w:hAnsi="Arial"/>
          <w:b/>
          <w:lang w:val="en-US"/>
        </w:rPr>
        <w:t>Source:</w:t>
      </w:r>
      <w:r>
        <w:rPr>
          <w:rFonts w:ascii="Arial" w:hAnsi="Arial"/>
          <w:b/>
          <w:lang w:val="en-US"/>
        </w:rPr>
        <w:tab/>
        <w:t>Huawei, HiSilicon</w:t>
      </w:r>
      <w:r w:rsidR="00395C74">
        <w:rPr>
          <w:rFonts w:ascii="Arial" w:hAnsi="Arial"/>
          <w:b/>
          <w:lang w:val="en-US"/>
        </w:rPr>
        <w:t xml:space="preserve">, </w:t>
      </w:r>
      <w:r w:rsidR="00395C74" w:rsidRPr="00395C74">
        <w:rPr>
          <w:rFonts w:ascii="Arial" w:hAnsi="Arial"/>
          <w:b/>
          <w:lang w:val="en-US"/>
        </w:rPr>
        <w:t>Lenovo, Motorola Mobility</w:t>
      </w:r>
      <w:r w:rsidR="00395C74">
        <w:rPr>
          <w:rFonts w:ascii="Arial" w:hAnsi="Arial"/>
          <w:b/>
          <w:lang w:val="en-US"/>
        </w:rPr>
        <w:t>, Qualcomm</w:t>
      </w:r>
      <w:r w:rsidR="00B33AEE">
        <w:rPr>
          <w:rFonts w:ascii="Arial" w:hAnsi="Arial"/>
          <w:b/>
          <w:lang w:val="en-US"/>
        </w:rPr>
        <w:t>, Interdigital</w:t>
      </w:r>
    </w:p>
    <w:p w14:paraId="205AB837" w14:textId="3240453A" w:rsidR="00DB50FC" w:rsidRDefault="006F7AE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UUAA procedure during PDU session establishment</w:t>
      </w:r>
    </w:p>
    <w:p w14:paraId="5359CA0E" w14:textId="77777777" w:rsidR="00DB50FC" w:rsidRDefault="006F7AE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6A95E24" w14:textId="0B964B64" w:rsidR="00DB50FC" w:rsidRDefault="006F7AE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w:t>
      </w:r>
      <w:r w:rsidR="009779E9">
        <w:rPr>
          <w:rFonts w:ascii="Arial" w:hAnsi="Arial"/>
          <w:b/>
        </w:rPr>
        <w:t>6</w:t>
      </w:r>
      <w:r>
        <w:rPr>
          <w:rFonts w:ascii="Arial" w:hAnsi="Arial"/>
          <w:b/>
        </w:rPr>
        <w:t xml:space="preserve"> ID_UAS</w:t>
      </w:r>
    </w:p>
    <w:p w14:paraId="1A8D69DD" w14:textId="77777777" w:rsidR="00DB50FC" w:rsidRDefault="006F7AEA">
      <w:pPr>
        <w:pStyle w:val="Heading1"/>
      </w:pPr>
      <w:r>
        <w:t>1</w:t>
      </w:r>
      <w:r>
        <w:tab/>
        <w:t>Decision/action requested</w:t>
      </w:r>
    </w:p>
    <w:p w14:paraId="3E231482" w14:textId="77777777" w:rsidR="00DB50FC" w:rsidRDefault="006F7AEA">
      <w:pPr>
        <w:pBdr>
          <w:top w:val="single" w:sz="4" w:space="1" w:color="auto"/>
          <w:left w:val="single" w:sz="4" w:space="4" w:color="auto"/>
          <w:bottom w:val="single" w:sz="4" w:space="1" w:color="auto"/>
          <w:right w:val="single" w:sz="4" w:space="4" w:color="auto"/>
        </w:pBdr>
        <w:shd w:val="clear" w:color="auto" w:fill="FFFF99"/>
        <w:rPr>
          <w:b/>
          <w:lang w:val="en-SG" w:eastAsia="zh-CN"/>
        </w:rPr>
      </w:pPr>
      <w:r>
        <w:rPr>
          <w:b/>
          <w:i/>
        </w:rPr>
        <w:t>Approve the proposed pCR as normative text</w:t>
      </w:r>
    </w:p>
    <w:p w14:paraId="62D6952B" w14:textId="77777777" w:rsidR="00DB50FC" w:rsidRDefault="006F7AEA">
      <w:pPr>
        <w:pStyle w:val="Heading1"/>
      </w:pPr>
      <w:r>
        <w:t>2</w:t>
      </w:r>
      <w:r>
        <w:tab/>
        <w:t>References</w:t>
      </w:r>
    </w:p>
    <w:p w14:paraId="5D257992" w14:textId="77777777" w:rsidR="00DB50FC" w:rsidRDefault="006F7AEA">
      <w:pPr>
        <w:pStyle w:val="Reference"/>
      </w:pPr>
      <w:r>
        <w:t>[1]</w:t>
      </w:r>
      <w:r>
        <w:tab/>
      </w:r>
    </w:p>
    <w:p w14:paraId="01B5C5E9" w14:textId="77777777" w:rsidR="00DB50FC" w:rsidRDefault="006F7AEA">
      <w:pPr>
        <w:pStyle w:val="Heading1"/>
      </w:pPr>
      <w:r>
        <w:t>3</w:t>
      </w:r>
      <w:r>
        <w:tab/>
        <w:t>Rationale</w:t>
      </w:r>
    </w:p>
    <w:p w14:paraId="35763664" w14:textId="66AC808F" w:rsidR="00DB50FC" w:rsidRDefault="006F7AEA">
      <w:pPr>
        <w:jc w:val="both"/>
        <w:rPr>
          <w:lang w:eastAsia="zh-CN"/>
        </w:rPr>
      </w:pPr>
      <w:r>
        <w:rPr>
          <w:lang w:eastAsia="zh-CN"/>
        </w:rPr>
        <w:t xml:space="preserve">This contribution proposes the UUAA procedure based on the agreed principle in the study. It is in-line with SA2’s procedure as well. </w:t>
      </w:r>
    </w:p>
    <w:p w14:paraId="13115D65" w14:textId="77777777" w:rsidR="00DB50FC" w:rsidRDefault="006F7AEA">
      <w:pPr>
        <w:pStyle w:val="Heading1"/>
      </w:pPr>
      <w:r>
        <w:t>4</w:t>
      </w:r>
      <w:r>
        <w:tab/>
        <w:t>Detailed proposal</w:t>
      </w:r>
    </w:p>
    <w:p w14:paraId="1C38A59D" w14:textId="77777777" w:rsidR="00DB50FC" w:rsidRDefault="006F7AEA">
      <w:pPr>
        <w:tabs>
          <w:tab w:val="left" w:pos="937"/>
        </w:tabs>
        <w:rPr>
          <w:sz w:val="24"/>
          <w:szCs w:val="24"/>
          <w:lang w:eastAsia="zh-CN"/>
        </w:rPr>
      </w:pPr>
      <w:bookmarkStart w:id="0" w:name="_Toc72825761"/>
      <w:r>
        <w:rPr>
          <w:sz w:val="24"/>
          <w:szCs w:val="24"/>
        </w:rPr>
        <w:t>pCR</w:t>
      </w:r>
    </w:p>
    <w:p w14:paraId="44363B2C" w14:textId="77777777" w:rsidR="00DB50FC" w:rsidRDefault="006F7AEA">
      <w:pPr>
        <w:jc w:val="center"/>
        <w:rPr>
          <w:rFonts w:cs="Arial"/>
          <w:noProof/>
          <w:sz w:val="24"/>
          <w:szCs w:val="24"/>
        </w:rPr>
      </w:pPr>
      <w:r>
        <w:rPr>
          <w:rFonts w:cs="Arial"/>
          <w:noProof/>
          <w:sz w:val="24"/>
          <w:szCs w:val="24"/>
        </w:rPr>
        <w:t>***</w:t>
      </w:r>
      <w:r>
        <w:rPr>
          <w:rFonts w:cs="Arial"/>
          <w:noProof/>
          <w:sz w:val="24"/>
          <w:szCs w:val="24"/>
        </w:rPr>
        <w:tab/>
        <w:t xml:space="preserve">BEGINNING OF CHANGES </w:t>
      </w:r>
      <w:r>
        <w:rPr>
          <w:rFonts w:cs="Arial"/>
          <w:noProof/>
          <w:sz w:val="24"/>
          <w:szCs w:val="24"/>
          <w:highlight w:val="yellow"/>
        </w:rPr>
        <w:t>(all text new)</w:t>
      </w:r>
      <w:r>
        <w:rPr>
          <w:rFonts w:cs="Arial"/>
          <w:noProof/>
          <w:sz w:val="24"/>
          <w:szCs w:val="24"/>
        </w:rPr>
        <w:t xml:space="preserve">  ***</w:t>
      </w:r>
    </w:p>
    <w:p w14:paraId="6F88D73B" w14:textId="5179B4DE" w:rsidR="00DB50FC" w:rsidRDefault="000260A1">
      <w:pPr>
        <w:pStyle w:val="Heading3"/>
        <w:rPr>
          <w:lang w:val="en-US"/>
        </w:rPr>
      </w:pPr>
      <w:bookmarkStart w:id="1" w:name="_Toc73974983"/>
      <w:r w:rsidRPr="009779E9">
        <w:rPr>
          <w:lang w:val="en-US"/>
        </w:rPr>
        <w:t>5</w:t>
      </w:r>
      <w:r w:rsidR="006F7AEA" w:rsidRPr="009779E9">
        <w:rPr>
          <w:lang w:val="en-US"/>
        </w:rPr>
        <w:t>.</w:t>
      </w:r>
      <w:r w:rsidRPr="009779E9">
        <w:rPr>
          <w:lang w:val="en-US"/>
        </w:rPr>
        <w:t>2</w:t>
      </w:r>
      <w:r w:rsidR="006F7AEA" w:rsidRPr="009779E9">
        <w:rPr>
          <w:lang w:val="en-US"/>
        </w:rPr>
        <w:t>.</w:t>
      </w:r>
      <w:r w:rsidRPr="009779E9">
        <w:rPr>
          <w:lang w:val="en-US"/>
        </w:rPr>
        <w:t>1</w:t>
      </w:r>
      <w:r w:rsidR="006F7AEA" w:rsidRPr="009779E9">
        <w:rPr>
          <w:lang w:val="en-US"/>
        </w:rPr>
        <w:t>.3</w:t>
      </w:r>
      <w:r w:rsidR="006F7AEA" w:rsidRPr="009779E9">
        <w:rPr>
          <w:lang w:val="en-US"/>
        </w:rPr>
        <w:tab/>
      </w:r>
      <w:bookmarkEnd w:id="1"/>
      <w:r w:rsidR="006F7AEA" w:rsidRPr="009779E9">
        <w:rPr>
          <w:lang w:val="en-US"/>
        </w:rPr>
        <w:t>UUAA Procedure during PDU Session Establishment</w:t>
      </w:r>
    </w:p>
    <w:p w14:paraId="6FB5E0E0" w14:textId="6F2DACF5" w:rsidR="00DB50FC" w:rsidRDefault="006F7AEA">
      <w:r>
        <w:t>The SMF may trigger a UUAA procedure during the PDU session establishment procedure with details described below</w:t>
      </w:r>
      <w:r w:rsidR="00B403FB">
        <w:t xml:space="preserve">, which </w:t>
      </w:r>
      <w:r>
        <w:t>considers only the security related (</w:t>
      </w:r>
      <w:r w:rsidR="00B403FB">
        <w:t xml:space="preserve">see TS 23.256 [3] </w:t>
      </w:r>
      <w:r>
        <w:t>for full det</w:t>
      </w:r>
      <w:r w:rsidR="000260A1">
        <w:t>ails of the flows</w:t>
      </w:r>
      <w:r>
        <w:t>).</w:t>
      </w:r>
    </w:p>
    <w:p w14:paraId="1D1D7A9F" w14:textId="77777777" w:rsidR="00676F0B" w:rsidRDefault="00676F0B"/>
    <w:p w14:paraId="0D6B6B82" w14:textId="77777777" w:rsidR="00E06D17" w:rsidRDefault="00D0588A" w:rsidP="00E06D17">
      <w:pPr>
        <w:jc w:val="center"/>
        <w:rPr>
          <w:lang w:val="en-US"/>
        </w:rPr>
      </w:pPr>
      <w:r>
        <w:object w:dxaOrig="12336" w:dyaOrig="7284" w14:anchorId="4A969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6pt;height:230.4pt" o:ole="">
            <v:imagedata r:id="rId10" o:title=""/>
          </v:shape>
          <o:OLEObject Type="Embed" ProgID="Visio.Drawing.15" ShapeID="_x0000_i1025" DrawAspect="Content" ObjectID="_1698870342" r:id="rId11"/>
        </w:object>
      </w:r>
    </w:p>
    <w:p w14:paraId="6D081079" w14:textId="77777777" w:rsidR="00E06D17" w:rsidRDefault="00E06D17" w:rsidP="00E06D17">
      <w:pPr>
        <w:pStyle w:val="TF"/>
        <w:rPr>
          <w:lang w:val="en-US"/>
        </w:rPr>
      </w:pPr>
      <w:r w:rsidRPr="009779E9">
        <w:t>Figure 5.2.1.3-1: U</w:t>
      </w:r>
      <w:r w:rsidRPr="009779E9">
        <w:rPr>
          <w:lang w:val="en-US"/>
        </w:rPr>
        <w:t>UAA Procedure during PDU Session Establishment</w:t>
      </w:r>
    </w:p>
    <w:p w14:paraId="5E0886ED" w14:textId="77777777" w:rsidR="00676F0B" w:rsidRDefault="00676F0B" w:rsidP="00411C86">
      <w:pPr>
        <w:pStyle w:val="EditorsNote"/>
        <w:rPr>
          <w:color w:val="auto"/>
        </w:rPr>
      </w:pPr>
    </w:p>
    <w:p w14:paraId="4AEE17AA" w14:textId="5B3488B2" w:rsidR="00411C86" w:rsidRPr="00646A95" w:rsidRDefault="00411C86" w:rsidP="00411C86">
      <w:pPr>
        <w:pStyle w:val="EditorsNote"/>
      </w:pPr>
      <w:r w:rsidRPr="00676F0B">
        <w:lastRenderedPageBreak/>
        <w:t>Editor's Note:</w:t>
      </w:r>
      <w:r w:rsidRPr="00676F0B">
        <w:tab/>
      </w:r>
      <w:r w:rsidRPr="00676F0B">
        <w:rPr>
          <w:lang w:val="en-US"/>
        </w:rPr>
        <w:t>It is FFS, how the SMF during PDU session establishment knows that a UAV has been previously performed successful UUAA with the AMF during registration.</w:t>
      </w:r>
    </w:p>
    <w:p w14:paraId="2F80E7B0" w14:textId="0EC6539F" w:rsidR="00DB50FC" w:rsidRDefault="006F7AEA">
      <w:pPr>
        <w:pStyle w:val="B1"/>
        <w:ind w:left="0" w:firstLine="0"/>
      </w:pPr>
      <w:r>
        <w:t xml:space="preserve">1. The SMF determines </w:t>
      </w:r>
      <w:r w:rsidR="00FC6AFA">
        <w:t xml:space="preserve">whether </w:t>
      </w:r>
      <w:r>
        <w:t xml:space="preserve">UUAA </w:t>
      </w:r>
      <w:r w:rsidR="00FC6AFA">
        <w:t xml:space="preserve">is required </w:t>
      </w:r>
      <w:r>
        <w:t xml:space="preserve">as described in the </w:t>
      </w:r>
      <w:r w:rsidRPr="003E5FA5">
        <w:t xml:space="preserve">clause </w:t>
      </w:r>
      <w:r w:rsidR="003E5FA5" w:rsidRPr="003E5FA5">
        <w:t>5</w:t>
      </w:r>
      <w:r w:rsidRPr="003E5FA5">
        <w:t>.</w:t>
      </w:r>
      <w:r w:rsidR="003E5FA5" w:rsidRPr="003E5FA5">
        <w:t>2</w:t>
      </w:r>
      <w:r w:rsidRPr="003E5FA5">
        <w:t>.</w:t>
      </w:r>
      <w:r w:rsidR="003E5FA5" w:rsidRPr="003E5FA5">
        <w:t>1</w:t>
      </w:r>
      <w:r w:rsidRPr="003E5FA5">
        <w:t>.1</w:t>
      </w:r>
      <w:r w:rsidR="007750CC">
        <w:t xml:space="preserve"> and if the UUAA</w:t>
      </w:r>
      <w:r w:rsidR="00304359">
        <w:t xml:space="preserve"> result</w:t>
      </w:r>
      <w:r w:rsidR="007750CC">
        <w:t xml:space="preserve"> is not </w:t>
      </w:r>
      <w:r w:rsidR="00304359">
        <w:t>received from the AMF</w:t>
      </w:r>
      <w:r>
        <w:t xml:space="preserve">, </w:t>
      </w:r>
      <w:r w:rsidR="00294396">
        <w:t xml:space="preserve">if </w:t>
      </w:r>
      <w:r>
        <w:t>the UE provide</w:t>
      </w:r>
      <w:r w:rsidR="00294396">
        <w:t>s</w:t>
      </w:r>
      <w:r>
        <w:t xml:space="preserve"> </w:t>
      </w:r>
      <w:r>
        <w:rPr>
          <w:lang w:eastAsia="zh-CN"/>
        </w:rPr>
        <w:t xml:space="preserve">a </w:t>
      </w:r>
      <w:r>
        <w:t>CAA-</w:t>
      </w:r>
      <w:r w:rsidRPr="00487D0A">
        <w:t>Level UAV ID</w:t>
      </w:r>
      <w:r w:rsidRPr="00487D0A">
        <w:rPr>
          <w:lang w:eastAsia="zh-CN"/>
        </w:rPr>
        <w:t xml:space="preserve"> indicating UAS services</w:t>
      </w:r>
      <w:r w:rsidRPr="00487D0A">
        <w:t xml:space="preserve"> and optionally </w:t>
      </w:r>
      <w:r w:rsidR="006144C9">
        <w:t>the Aviation Payload if provided by the UE</w:t>
      </w:r>
      <w:r w:rsidR="006144C9" w:rsidRPr="00487D0A" w:rsidDel="006144C9">
        <w:t xml:space="preserve"> </w:t>
      </w:r>
      <w:r w:rsidR="00C77E75" w:rsidRPr="00B5325D">
        <w:t>for USS to authenticate the UAV</w:t>
      </w:r>
      <w:r w:rsidR="00C77E75" w:rsidRPr="00487D0A">
        <w:t xml:space="preserve"> </w:t>
      </w:r>
      <w:r w:rsidRPr="00487D0A">
        <w:t xml:space="preserve">in the PDU Session Establishment request. The SMF triggers a UUAA procecure after the determination in step 7 in the clause </w:t>
      </w:r>
      <w:r w:rsidR="00487D0A" w:rsidRPr="00487D0A">
        <w:t>5</w:t>
      </w:r>
      <w:r w:rsidRPr="00487D0A">
        <w:t>.</w:t>
      </w:r>
      <w:r w:rsidR="00487D0A" w:rsidRPr="00487D0A">
        <w:t>2</w:t>
      </w:r>
      <w:r w:rsidRPr="00487D0A">
        <w:t>.</w:t>
      </w:r>
      <w:r w:rsidR="00487D0A" w:rsidRPr="00487D0A">
        <w:t>1</w:t>
      </w:r>
      <w:r w:rsidRPr="00487D0A">
        <w:t>.1.</w:t>
      </w:r>
      <w:r>
        <w:t xml:space="preserve"> </w:t>
      </w:r>
    </w:p>
    <w:p w14:paraId="7F451D94" w14:textId="6E55215C" w:rsidR="00DB50FC" w:rsidRDefault="006F7AEA">
      <w:pPr>
        <w:pStyle w:val="B1"/>
        <w:ind w:left="0" w:firstLine="0"/>
      </w:pPr>
      <w:r>
        <w:t xml:space="preserve">2. The SMF sends a message Nnef_Auth_Req to the UAS NF, including the GPSI and the CAA-Level UAV ID, and </w:t>
      </w:r>
      <w:r w:rsidR="00D0588A">
        <w:t>the</w:t>
      </w:r>
      <w:r>
        <w:t xml:space="preserve"> </w:t>
      </w:r>
      <w:r>
        <w:rPr>
          <w:lang w:val="en-SG" w:eastAsia="zh-CN"/>
        </w:rPr>
        <w:t>transparent container</w:t>
      </w:r>
      <w:r>
        <w:t xml:space="preserve"> if provided by the UE. The SMF may include other information in the request </w:t>
      </w:r>
      <w:r w:rsidR="00AA270C">
        <w:t>as in</w:t>
      </w:r>
      <w:r>
        <w:t xml:space="preserve"> TS 23.256 [</w:t>
      </w:r>
      <w:r w:rsidR="00B833DB">
        <w:t>3</w:t>
      </w:r>
      <w:r w:rsidR="00AA270C">
        <w:t>]</w:t>
      </w:r>
      <w:r>
        <w:t>.</w:t>
      </w:r>
    </w:p>
    <w:p w14:paraId="4856A2C4" w14:textId="323DE30F" w:rsidR="00DB50FC" w:rsidRDefault="006F7AEA">
      <w:pPr>
        <w:pStyle w:val="B1"/>
        <w:ind w:left="0" w:firstLine="0"/>
      </w:pPr>
      <w:r>
        <w:t>3. The UAS NF resolves the USS address based on CAA-Level UAV ID or uses the provided USS address. Only authorised USS shall be used in order to ensure only legitimate entities can provide authorisation for UAVs. The UAS NF sends an Authentication Request to the USS which includes the GPSI, the CAA-Level UAV ID</w:t>
      </w:r>
      <w:r w:rsidR="0045054A">
        <w:t xml:space="preserve">, </w:t>
      </w:r>
      <w:r w:rsidR="0045054A" w:rsidRPr="0045054A">
        <w:t>the UAS NF Routing information (e.g., a FQDN or IP address) which uniquely identifies the NF located in the 3GPP network that handles the UAV related messages exchanges with the corresponding external USS/UTM</w:t>
      </w:r>
      <w:r w:rsidR="0045054A">
        <w:t>,</w:t>
      </w:r>
      <w:r>
        <w:t xml:space="preserve"> and the transparent container. Other information may also be included in this message (see TS 23.256 [</w:t>
      </w:r>
      <w:r w:rsidR="00B833DB">
        <w:t>3</w:t>
      </w:r>
      <w:r>
        <w:t>]).</w:t>
      </w:r>
    </w:p>
    <w:p w14:paraId="3EAF17C3" w14:textId="5B55C215" w:rsidR="00DB50FC" w:rsidRDefault="006F7AEA">
      <w:pPr>
        <w:pStyle w:val="B1"/>
        <w:ind w:left="0" w:firstLine="0"/>
      </w:pPr>
      <w:r>
        <w:t>4. The USS and the UE exchange multiple Authentication messages:</w:t>
      </w:r>
    </w:p>
    <w:p w14:paraId="11F0FB49" w14:textId="02D2D004" w:rsidR="009B59D1" w:rsidRDefault="009B59D1">
      <w:pPr>
        <w:pStyle w:val="B1"/>
        <w:ind w:left="0" w:firstLine="0"/>
        <w:rPr>
          <w:highlight w:val="green"/>
        </w:rPr>
      </w:pPr>
      <w:r>
        <w:t xml:space="preserve">NOTE: Multiple round-trip messages (4a to 4f) may be needed as required by the authentication method used by the USS. The method used to authenticate the UE (e.g. whether over EAP or not) and the content of Authentication Messages (e.g. EAP packets) to support that method are out of scope of </w:t>
      </w:r>
      <w:r w:rsidR="002E209A" w:rsidRPr="00DE5B6E">
        <w:t>3GPP</w:t>
      </w:r>
      <w:bookmarkStart w:id="2" w:name="_GoBack"/>
      <w:bookmarkEnd w:id="2"/>
      <w:r>
        <w:t>. The USS determines the authentication method used.</w:t>
      </w:r>
    </w:p>
    <w:p w14:paraId="5E2F7685" w14:textId="11AF0B56" w:rsidR="00DB50FC" w:rsidRDefault="006F7AEA">
      <w:pPr>
        <w:pStyle w:val="B1"/>
        <w:ind w:left="0" w:firstLine="0"/>
      </w:pPr>
      <w:r>
        <w:t xml:space="preserve">4a. The USS replies to UAS NF with the Authentication Response message. It shall include the GPSI, a transparent container composed of </w:t>
      </w:r>
      <w:r w:rsidRPr="00B5325D">
        <w:t>an authentication message</w:t>
      </w:r>
      <w:r>
        <w:t xml:space="preserve">. </w:t>
      </w:r>
    </w:p>
    <w:p w14:paraId="5DE2AE9F" w14:textId="1D1790CF" w:rsidR="00DB50FC" w:rsidRDefault="006F7AEA">
      <w:pPr>
        <w:pStyle w:val="B1"/>
        <w:ind w:left="0" w:firstLine="0"/>
      </w:pPr>
      <w:r>
        <w:t xml:space="preserve">4b. The UAS NF sends the transparent container to the SMF. </w:t>
      </w:r>
    </w:p>
    <w:p w14:paraId="5C51EF96" w14:textId="77777777" w:rsidR="00DB50FC" w:rsidRDefault="006F7AEA">
      <w:pPr>
        <w:pStyle w:val="B1"/>
        <w:ind w:left="0" w:firstLine="0"/>
      </w:pPr>
      <w:r>
        <w:t xml:space="preserve">4c. The SMF forwards the transparent container to the AMF, which then forwards to the UE over a NAS MM transport message. </w:t>
      </w:r>
    </w:p>
    <w:p w14:paraId="4E6147ED" w14:textId="2C1B254D" w:rsidR="00DB50FC" w:rsidRDefault="006F7AEA">
      <w:pPr>
        <w:pStyle w:val="B1"/>
        <w:ind w:left="0" w:firstLine="0"/>
      </w:pPr>
      <w:r>
        <w:t xml:space="preserve">4d. The UE responses the AMF with an Authentication message embedded in a transparent container over a NAS MM transport message. The AMF forwards to the SMF. </w:t>
      </w:r>
    </w:p>
    <w:p w14:paraId="0511214C" w14:textId="1CA34D67" w:rsidR="00DB50FC" w:rsidRDefault="006F7AEA">
      <w:pPr>
        <w:pStyle w:val="B1"/>
        <w:ind w:left="0" w:firstLine="0"/>
      </w:pPr>
      <w:r>
        <w:t xml:space="preserve">4e. The SMF sends a message Nnef_Auth_Req to the UAS NF, including the GPSI and the CAA-Level UAV ID, and the </w:t>
      </w:r>
      <w:r>
        <w:rPr>
          <w:lang w:val="en-SG" w:eastAsia="zh-CN"/>
        </w:rPr>
        <w:t>transparent container</w:t>
      </w:r>
      <w:r>
        <w:t xml:space="preserve"> provided by the UE.</w:t>
      </w:r>
    </w:p>
    <w:p w14:paraId="7D371E0C" w14:textId="77777777" w:rsidR="00DB50FC" w:rsidRDefault="006F7AEA">
      <w:pPr>
        <w:pStyle w:val="B1"/>
        <w:ind w:left="0" w:firstLine="0"/>
      </w:pPr>
      <w:r>
        <w:t>4f. The UAS NF sends an Authentication Request to the USS. The Authentication Request shall include the GPSI, the CAA-Level UAV ID and the transparent container.</w:t>
      </w:r>
    </w:p>
    <w:p w14:paraId="4688B077" w14:textId="20BD5119" w:rsidR="00DB50FC" w:rsidRDefault="006F7AEA">
      <w:pPr>
        <w:pStyle w:val="B1"/>
        <w:ind w:left="0" w:firstLine="284"/>
      </w:pPr>
      <w:r>
        <w:t>NOTE: Multiple round-trip messages (4a to 4f) may be needed as required by the authentication method used by USS. The method used to authenticate the UE and the content of Auth</w:t>
      </w:r>
      <w:r w:rsidR="00395C74">
        <w:t>entication</w:t>
      </w:r>
      <w:r>
        <w:t xml:space="preserve"> Message</w:t>
      </w:r>
      <w:r w:rsidR="00395C74">
        <w:t>s</w:t>
      </w:r>
      <w:r>
        <w:t xml:space="preserve"> are out of scope of 3GPP.</w:t>
      </w:r>
    </w:p>
    <w:p w14:paraId="5D20078F" w14:textId="75F17FA1" w:rsidR="00081B9B" w:rsidRDefault="006F7AEA" w:rsidP="00081B9B">
      <w:pPr>
        <w:pStyle w:val="B1"/>
        <w:ind w:left="0" w:firstLine="0"/>
      </w:pPr>
      <w:r>
        <w:t>5. The USS sends the UAS NF an Authentication Response message. The Authentication Response shall include the GPSI, the UUAA result (success/failure), the authorized CAA-level UAV ID,</w:t>
      </w:r>
      <w:r w:rsidR="0045054A">
        <w:t xml:space="preserve"> </w:t>
      </w:r>
      <w:r>
        <w:t xml:space="preserve">and a </w:t>
      </w:r>
      <w:r w:rsidR="00653516" w:rsidRPr="0039625A">
        <w:t xml:space="preserve">UUAA Authorization Payload that </w:t>
      </w:r>
      <w:r w:rsidR="00081B9B" w:rsidRPr="0039625A">
        <w:t>contain</w:t>
      </w:r>
      <w:r w:rsidR="00653516" w:rsidRPr="0039625A">
        <w:t>s</w:t>
      </w:r>
      <w:r w:rsidR="00081B9B" w:rsidRPr="0039625A">
        <w:t xml:space="preserve"> UAS security information</w:t>
      </w:r>
      <w:r w:rsidR="00653516" w:rsidRPr="0039625A">
        <w:t xml:space="preserve"> if the USS has such information to send</w:t>
      </w:r>
      <w:r w:rsidR="00081B9B" w:rsidRPr="0039625A">
        <w:t xml:space="preserve"> </w:t>
      </w:r>
      <w:r w:rsidR="00827B09" w:rsidRPr="0039625A">
        <w:t>to the UAV</w:t>
      </w:r>
      <w:r w:rsidRPr="0039625A">
        <w:t>.</w:t>
      </w:r>
      <w:r w:rsidR="00081B9B">
        <w:t xml:space="preserve"> </w:t>
      </w:r>
    </w:p>
    <w:p w14:paraId="1CBC5ADF" w14:textId="57D5C73E" w:rsidR="00DB50FC" w:rsidRDefault="00081B9B" w:rsidP="00081B9B">
      <w:pPr>
        <w:pStyle w:val="B1"/>
      </w:pPr>
      <w:r>
        <w:t xml:space="preserve">NOTE: </w:t>
      </w:r>
      <w:r w:rsidRPr="0072792E">
        <w:t>The content of security information (e.g.</w:t>
      </w:r>
      <w:r w:rsidR="00304359">
        <w:t>,</w:t>
      </w:r>
      <w:r w:rsidRPr="0072792E">
        <w:t xml:space="preserve"> key material to help establish security between UAV and USS/UTM) is not in 3GPP scope.</w:t>
      </w:r>
    </w:p>
    <w:p w14:paraId="4B6258B5" w14:textId="77777777" w:rsidR="00933929" w:rsidRPr="00646A95" w:rsidRDefault="00933929" w:rsidP="00933929">
      <w:pPr>
        <w:pStyle w:val="EditorsNote"/>
      </w:pPr>
      <w:r w:rsidRPr="00646A95">
        <w:t>Editor's Note:</w:t>
      </w:r>
      <w:r w:rsidRPr="00646A95">
        <w:tab/>
        <w:t xml:space="preserve">Sending the </w:t>
      </w:r>
      <w:r>
        <w:t>Authentication Response message</w:t>
      </w:r>
      <w:r w:rsidRPr="00646A95">
        <w:t xml:space="preserve"> also allows UAS-NF to identify the USS, e.g. through sending the USS identifier in the </w:t>
      </w:r>
      <w:r>
        <w:t>Authentication Response message</w:t>
      </w:r>
      <w:r w:rsidRPr="00646A95">
        <w:t xml:space="preserve"> or based on other identification information exchanged through the interface between UAS NF and USS. Whether the identifier of the USS is sent will depend on the security solution chosen for the UAS NF to USS interface which is FFS</w:t>
      </w:r>
      <w:r>
        <w:t>.</w:t>
      </w:r>
    </w:p>
    <w:p w14:paraId="0451A638" w14:textId="16F1F199" w:rsidR="00933929" w:rsidRDefault="00933929" w:rsidP="00081B9B">
      <w:pPr>
        <w:pStyle w:val="B1"/>
      </w:pPr>
    </w:p>
    <w:p w14:paraId="00F6DCA1" w14:textId="76A684A8" w:rsidR="00DB50FC" w:rsidRDefault="006F7AEA">
      <w:r>
        <w:rPr>
          <w:lang w:val="en-US"/>
        </w:rPr>
        <w:t>If UUAA successful, the UAS NF stores the UAV UEs’ UUAA context, includ</w:t>
      </w:r>
      <w:r w:rsidR="00827B09">
        <w:rPr>
          <w:lang w:val="en-US"/>
        </w:rPr>
        <w:t>ing</w:t>
      </w:r>
      <w:r>
        <w:t xml:space="preserve"> the GPSI, USS Identif</w:t>
      </w:r>
      <w:r w:rsidR="00E06D17">
        <w:t>i</w:t>
      </w:r>
      <w:r>
        <w:t xml:space="preserve">er (and the binding with the GPSI) and the CAA-level UAV ID (and the binding with the GPSI). </w:t>
      </w:r>
    </w:p>
    <w:p w14:paraId="64DB99E6" w14:textId="0AB153AE" w:rsidR="00DB50FC" w:rsidRDefault="006F7AEA">
      <w:pPr>
        <w:pStyle w:val="B1"/>
        <w:ind w:left="0" w:firstLine="0"/>
      </w:pPr>
      <w:r>
        <w:t xml:space="preserve">6. The UAS NF sends the SMF an Authentication Response message, including the GPSI, the UUAA result (success/failure), the authorized CAA-level UAV ID, and the </w:t>
      </w:r>
      <w:r w:rsidR="00933929">
        <w:t xml:space="preserve">UUAA Authorization Payload </w:t>
      </w:r>
      <w:r>
        <w:t xml:space="preserve">received in step 5.  </w:t>
      </w:r>
    </w:p>
    <w:p w14:paraId="57ABF47B" w14:textId="0780EB02" w:rsidR="00DB50FC" w:rsidRDefault="006F7AEA">
      <w:pPr>
        <w:pStyle w:val="B1"/>
        <w:ind w:left="0" w:firstLine="0"/>
      </w:pPr>
      <w:r>
        <w:t xml:space="preserve">The SMF stores the results, together with the GPSI and the </w:t>
      </w:r>
      <w:r>
        <w:rPr>
          <w:lang w:val="en-US"/>
        </w:rPr>
        <w:t xml:space="preserve">CAA-level UAV </w:t>
      </w:r>
      <w:r w:rsidR="00D112E5">
        <w:rPr>
          <w:lang w:val="en-US"/>
        </w:rPr>
        <w:t xml:space="preserve">ID. </w:t>
      </w:r>
    </w:p>
    <w:p w14:paraId="6EF5C69E" w14:textId="17113880" w:rsidR="00DB50FC" w:rsidRDefault="006F7AEA">
      <w:pPr>
        <w:pStyle w:val="B1"/>
        <w:ind w:left="0" w:firstLine="0"/>
      </w:pPr>
      <w:r>
        <w:t>7. The SMF sends the UUAA result (success/failure)</w:t>
      </w:r>
      <w:r w:rsidR="0045054A">
        <w:t>,</w:t>
      </w:r>
      <w:r>
        <w:t xml:space="preserve"> and </w:t>
      </w:r>
      <w:r w:rsidR="00D112E5">
        <w:t xml:space="preserve">the </w:t>
      </w:r>
      <w:r w:rsidR="00933929">
        <w:t xml:space="preserve">UUAA Authorization Payload </w:t>
      </w:r>
      <w:r>
        <w:t xml:space="preserve">received in step 5 to the UE. The message(s) used in step 7 and any further actions the </w:t>
      </w:r>
      <w:r w:rsidR="00D112E5">
        <w:t xml:space="preserve">UE and </w:t>
      </w:r>
      <w:r>
        <w:t>SMF take are given in TS 23.256 [</w:t>
      </w:r>
      <w:r w:rsidR="00417904">
        <w:t>3</w:t>
      </w:r>
      <w:r>
        <w:t>].</w:t>
      </w:r>
    </w:p>
    <w:p w14:paraId="484ED0F3" w14:textId="765F004A" w:rsidR="0045054A" w:rsidRDefault="0045054A">
      <w:pPr>
        <w:pStyle w:val="B1"/>
        <w:ind w:left="0" w:firstLine="0"/>
      </w:pPr>
      <w:r>
        <w:t xml:space="preserve">8. </w:t>
      </w:r>
      <w:r w:rsidRPr="0045054A">
        <w:t>The UE on receiving the UUAA result as success, shall store the authorization information if received such as, CAA-level UAV ID, and UAS Security information.</w:t>
      </w:r>
    </w:p>
    <w:p w14:paraId="29D1DD50" w14:textId="77777777" w:rsidR="00303876" w:rsidRPr="00660FA8" w:rsidRDefault="00303876" w:rsidP="00303876">
      <w:pPr>
        <w:pStyle w:val="EditorsNote"/>
      </w:pPr>
      <w:r w:rsidRPr="0039625A">
        <w:lastRenderedPageBreak/>
        <w:t>Editor's Note:</w:t>
      </w:r>
      <w:r w:rsidRPr="0039625A">
        <w:tab/>
        <w:t>If is FFS whether the inclusion of CAA level ID in step 6 and its storage at step 7 align with TS 23.256. As they were added for alignment purposes only, no action on this functionality is needed in stage 3 until this EN is resolved.</w:t>
      </w:r>
    </w:p>
    <w:p w14:paraId="04B933D3" w14:textId="77777777" w:rsidR="0045054A" w:rsidRDefault="0045054A">
      <w:pPr>
        <w:pStyle w:val="B1"/>
        <w:ind w:left="0" w:firstLine="0"/>
      </w:pPr>
    </w:p>
    <w:bookmarkEnd w:id="0"/>
    <w:p w14:paraId="0CA8737F" w14:textId="4BEC2A80" w:rsidR="00DB50FC" w:rsidRDefault="006F7AEA">
      <w:pPr>
        <w:jc w:val="center"/>
        <w:rPr>
          <w:i/>
        </w:rPr>
      </w:pPr>
      <w:r>
        <w:rPr>
          <w:rFonts w:cs="Arial"/>
          <w:noProof/>
          <w:sz w:val="24"/>
          <w:szCs w:val="24"/>
        </w:rPr>
        <w:t>***</w:t>
      </w:r>
      <w:r>
        <w:rPr>
          <w:rFonts w:cs="Arial"/>
          <w:noProof/>
          <w:sz w:val="24"/>
          <w:szCs w:val="24"/>
        </w:rPr>
        <w:tab/>
        <w:t>END OF CHANGES   ***</w:t>
      </w:r>
    </w:p>
    <w:sectPr w:rsidR="00DB50F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67CF32" w14:textId="77777777" w:rsidR="00672088" w:rsidRDefault="00672088">
      <w:r>
        <w:separator/>
      </w:r>
    </w:p>
  </w:endnote>
  <w:endnote w:type="continuationSeparator" w:id="0">
    <w:p w14:paraId="543FFDC2" w14:textId="77777777" w:rsidR="00672088" w:rsidRDefault="00672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3A23E" w14:textId="77777777" w:rsidR="00672088" w:rsidRDefault="00672088">
      <w:r>
        <w:separator/>
      </w:r>
    </w:p>
  </w:footnote>
  <w:footnote w:type="continuationSeparator" w:id="0">
    <w:p w14:paraId="0ABC4DDF" w14:textId="77777777" w:rsidR="00672088" w:rsidRDefault="006720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7C06A4"/>
    <w:multiLevelType w:val="hybridMultilevel"/>
    <w:tmpl w:val="4A6A1B90"/>
    <w:lvl w:ilvl="0" w:tplc="6EECACB0">
      <w:start w:val="7"/>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2"/>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50FC"/>
    <w:rsid w:val="000260A1"/>
    <w:rsid w:val="000608C2"/>
    <w:rsid w:val="00081242"/>
    <w:rsid w:val="00081B9B"/>
    <w:rsid w:val="00086AB3"/>
    <w:rsid w:val="00176ADE"/>
    <w:rsid w:val="00231795"/>
    <w:rsid w:val="002926CE"/>
    <w:rsid w:val="00294396"/>
    <w:rsid w:val="002A1634"/>
    <w:rsid w:val="002E209A"/>
    <w:rsid w:val="002F6077"/>
    <w:rsid w:val="00303876"/>
    <w:rsid w:val="00304359"/>
    <w:rsid w:val="0031210E"/>
    <w:rsid w:val="00337B08"/>
    <w:rsid w:val="0034590F"/>
    <w:rsid w:val="00395C74"/>
    <w:rsid w:val="00395EC8"/>
    <w:rsid w:val="0039625A"/>
    <w:rsid w:val="003E5FA5"/>
    <w:rsid w:val="00411C86"/>
    <w:rsid w:val="00417904"/>
    <w:rsid w:val="0045054A"/>
    <w:rsid w:val="00487D0A"/>
    <w:rsid w:val="004D261B"/>
    <w:rsid w:val="005970D1"/>
    <w:rsid w:val="005F23AE"/>
    <w:rsid w:val="005F5F95"/>
    <w:rsid w:val="0061177D"/>
    <w:rsid w:val="006144C9"/>
    <w:rsid w:val="00653516"/>
    <w:rsid w:val="00672088"/>
    <w:rsid w:val="00676F0B"/>
    <w:rsid w:val="006F7AEA"/>
    <w:rsid w:val="00744982"/>
    <w:rsid w:val="007750CC"/>
    <w:rsid w:val="007D77C9"/>
    <w:rsid w:val="007E658B"/>
    <w:rsid w:val="00827B09"/>
    <w:rsid w:val="008A5BED"/>
    <w:rsid w:val="00906FCF"/>
    <w:rsid w:val="00914B53"/>
    <w:rsid w:val="00933929"/>
    <w:rsid w:val="009779E9"/>
    <w:rsid w:val="009B59D1"/>
    <w:rsid w:val="00A34C40"/>
    <w:rsid w:val="00AA270C"/>
    <w:rsid w:val="00B33AEE"/>
    <w:rsid w:val="00B403FB"/>
    <w:rsid w:val="00B5325D"/>
    <w:rsid w:val="00B833DB"/>
    <w:rsid w:val="00B92272"/>
    <w:rsid w:val="00C47506"/>
    <w:rsid w:val="00C77E75"/>
    <w:rsid w:val="00C8183B"/>
    <w:rsid w:val="00D0588A"/>
    <w:rsid w:val="00D112E5"/>
    <w:rsid w:val="00D53139"/>
    <w:rsid w:val="00DB4894"/>
    <w:rsid w:val="00DB50FC"/>
    <w:rsid w:val="00DE5B6E"/>
    <w:rsid w:val="00E0073B"/>
    <w:rsid w:val="00E06D17"/>
    <w:rsid w:val="00E1489D"/>
    <w:rsid w:val="00E73C12"/>
    <w:rsid w:val="00E92B1F"/>
    <w:rsid w:val="00EB2BB4"/>
    <w:rsid w:val="00F1118B"/>
    <w:rsid w:val="00F63204"/>
    <w:rsid w:val="00FC6AFA"/>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FCC30D"/>
  <w15:chartTrackingRefBased/>
  <w15:docId w15:val="{DE91AFCE-FEB9-4659-B21F-31544B270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Pr>
      <w:rFonts w:ascii="Arial" w:hAnsi="Arial"/>
      <w:b/>
      <w:noProof/>
      <w:sz w:val="18"/>
      <w:lang w:eastAsia="en-US"/>
    </w:rPr>
  </w:style>
  <w:style w:type="paragraph" w:styleId="ListParagraph">
    <w:name w:val="List Paragraph"/>
    <w:basedOn w:val="Normal"/>
    <w:uiPriority w:val="34"/>
    <w:qFormat/>
    <w:pPr>
      <w:ind w:left="720"/>
      <w:contextualSpacing/>
    </w:p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link w:val="CommentSubject"/>
    <w:semiHidden/>
    <w:rPr>
      <w:rFonts w:ascii="Times New Roman" w:hAnsi="Times New Roman"/>
      <w:b/>
      <w:bCs/>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8759725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4798527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27677715">
      <w:bodyDiv w:val="1"/>
      <w:marLeft w:val="0"/>
      <w:marRight w:val="0"/>
      <w:marTop w:val="0"/>
      <w:marBottom w:val="0"/>
      <w:divBdr>
        <w:top w:val="none" w:sz="0" w:space="0" w:color="auto"/>
        <w:left w:val="none" w:sz="0" w:space="0" w:color="auto"/>
        <w:bottom w:val="none" w:sz="0" w:space="0" w:color="auto"/>
        <w:right w:val="none" w:sz="0" w:space="0" w:color="auto"/>
      </w:divBdr>
    </w:div>
    <w:div w:id="179668241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C638AB-A957-4531-9C25-0E2FE2E142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B44C8F-46A2-427A-B965-E5461D644642}">
  <ds:schemaRefs>
    <ds:schemaRef ds:uri="http://schemas.microsoft.com/sharepoint/v3/contenttype/forms"/>
  </ds:schemaRefs>
</ds:datastoreItem>
</file>

<file path=customXml/itemProps3.xml><?xml version="1.0" encoding="utf-8"?>
<ds:datastoreItem xmlns:ds="http://schemas.openxmlformats.org/officeDocument/2006/customXml" ds:itemID="{B5B3C767-45D7-44F9-9F5F-E01E3AAE71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874</Words>
  <Characters>4983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5846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6</cp:revision>
  <cp:lastPrinted>1900-01-01T05:00:00Z</cp:lastPrinted>
  <dcterms:created xsi:type="dcterms:W3CDTF">2021-11-19T15:33:00Z</dcterms:created>
  <dcterms:modified xsi:type="dcterms:W3CDTF">2021-11-19T15:38:00Z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(3)C9PJ7G6X3oPVLd0APWZQEj2Kte83dN2Mg6qnM7SY3mobXAl2P4l61SBXWS0x7KodSpF4V58h
7ojeiSaQ6NJrjL5pvy6uejUVJdzUFUpU0g64MwaCEoHHDJ1Vx0xhzS1/L385RbfAMsaaRIo6
SSDFQw561sveTANNYHUFhE96xwIGOwdQWPaoYf4Nyy6LdjGSNpswTSREJplCI5UvgS1FEkqn
6G3VsLqdR4UMripew0</vt:lpwstr>
  </property>
  <property fmtid="{D5CDD505-2E9C-101B-9397-08002B2CF9AE}" pid="4" name="_2015_ms_pID_7253431">
    <vt:lpwstr>XTQnpCnyTTeeZ1a3bYoVyhJrAFIuLCF/dpkIgSsORa+s/yo+rZ/Fwe
Nti6t0+aN8+UyNlvV7fzm/YqV4pDtvFxMhoahtL4RB/IvkTyE99qxrd84jYRFnaeR7mefOLY
rNUTpxVWoDKYuZoyNzzgznS8DJjX8H0kP9hkgZI0aVMa56nuGqrKwD0pBis+qtfwW8/150kM
oH7d3grhsy7+zHSWWGAlOTmokxtWn9h7Y70G</vt:lpwstr>
  </property>
  <property fmtid="{D5CDD505-2E9C-101B-9397-08002B2CF9AE}" pid="5" name="_2015_ms_pID_7253432">
    <vt:lpwstr>eA==</vt:lpwstr>
  </property>
  <property fmtid="{D5CDD505-2E9C-101B-9397-08002B2CF9AE}" pid="6" name="ContentTypeId">
    <vt:lpwstr>0x0101006C8E648E97429F4A9C700CA2B719F885</vt:lpwstr>
  </property>
</Properties>
</file>