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BCE5D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E7D1F" w:rsidRPr="002E7D1F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E7D1F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E7D1F" w:rsidRPr="002E7D1F">
        <w:rPr>
          <w:rFonts w:cs="Arial"/>
          <w:noProof w:val="0"/>
          <w:sz w:val="22"/>
          <w:szCs w:val="22"/>
        </w:rPr>
        <w:t>#10</w:t>
      </w:r>
      <w:r w:rsidR="002E7D1F">
        <w:rPr>
          <w:rFonts w:cs="Arial"/>
          <w:noProof w:val="0"/>
          <w:sz w:val="22"/>
          <w:szCs w:val="22"/>
        </w:rPr>
        <w:t>4</w:t>
      </w:r>
      <w:r w:rsidR="002E7D1F" w:rsidRPr="002E7D1F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335242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E7D1F" w:rsidRPr="002E7D1F">
        <w:rPr>
          <w:rFonts w:cs="Arial"/>
          <w:noProof w:val="0"/>
          <w:sz w:val="22"/>
          <w:szCs w:val="22"/>
        </w:rPr>
        <w:t>S3-21</w:t>
      </w:r>
      <w:r w:rsidR="00E037E2">
        <w:rPr>
          <w:rFonts w:cs="Arial"/>
          <w:noProof w:val="0"/>
          <w:sz w:val="22"/>
          <w:szCs w:val="22"/>
        </w:rPr>
        <w:t>3036</w:t>
      </w:r>
    </w:p>
    <w:p w14:paraId="3A18B1AF" w14:textId="124B215E" w:rsidR="002E7D1F" w:rsidRPr="002E7D1F" w:rsidRDefault="002E7D1F" w:rsidP="002E7D1F">
      <w:pPr>
        <w:pStyle w:val="Header"/>
        <w:rPr>
          <w:sz w:val="22"/>
          <w:szCs w:val="22"/>
        </w:rPr>
      </w:pPr>
      <w:r w:rsidRPr="002E7D1F">
        <w:rPr>
          <w:sz w:val="22"/>
          <w:szCs w:val="22"/>
        </w:rPr>
        <w:t>e-meeting, 1</w:t>
      </w:r>
      <w:r w:rsidR="001758BC">
        <w:rPr>
          <w:sz w:val="22"/>
          <w:szCs w:val="22"/>
        </w:rPr>
        <w:t>6</w:t>
      </w:r>
      <w:r w:rsidRPr="002E7D1F">
        <w:rPr>
          <w:sz w:val="22"/>
          <w:szCs w:val="22"/>
        </w:rPr>
        <w:t xml:space="preserve"> - 2</w:t>
      </w:r>
      <w:r w:rsidR="001758BC">
        <w:rPr>
          <w:sz w:val="22"/>
          <w:szCs w:val="22"/>
        </w:rPr>
        <w:t>7</w:t>
      </w:r>
      <w:r w:rsidRPr="002E7D1F">
        <w:rPr>
          <w:sz w:val="22"/>
          <w:szCs w:val="22"/>
        </w:rPr>
        <w:t xml:space="preserve"> </w:t>
      </w:r>
      <w:r w:rsidR="001758BC">
        <w:rPr>
          <w:sz w:val="22"/>
          <w:szCs w:val="22"/>
        </w:rPr>
        <w:t>August</w:t>
      </w:r>
      <w:r w:rsidRPr="002E7D1F">
        <w:rPr>
          <w:sz w:val="22"/>
          <w:szCs w:val="22"/>
        </w:rPr>
        <w:t xml:space="preserve"> 2021</w:t>
      </w:r>
    </w:p>
    <w:p w14:paraId="60654FA1" w14:textId="77777777" w:rsidR="00B97703" w:rsidRDefault="00B97703">
      <w:pPr>
        <w:rPr>
          <w:rFonts w:ascii="Arial" w:hAnsi="Arial" w:cs="Arial"/>
        </w:rPr>
      </w:pPr>
    </w:p>
    <w:p w14:paraId="29ACB12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0D6368">
        <w:rPr>
          <w:rFonts w:ascii="Arial" w:hAnsi="Arial" w:cs="Arial"/>
          <w:b/>
          <w:sz w:val="22"/>
          <w:szCs w:val="22"/>
        </w:rPr>
        <w:t xml:space="preserve"> </w:t>
      </w:r>
      <w:r w:rsidR="00C67F85">
        <w:rPr>
          <w:rFonts w:ascii="Arial" w:hAnsi="Arial" w:cs="Arial"/>
          <w:b/>
          <w:sz w:val="22"/>
          <w:szCs w:val="22"/>
        </w:rPr>
        <w:t>NSAC procedure</w:t>
      </w:r>
    </w:p>
    <w:p w14:paraId="6114DA9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812C03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6368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0266389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7F85" w:rsidRPr="00C67F85">
        <w:rPr>
          <w:rFonts w:ascii="Arial" w:hAnsi="Arial" w:cs="Arial"/>
          <w:b/>
          <w:bCs/>
          <w:sz w:val="22"/>
          <w:szCs w:val="22"/>
        </w:rPr>
        <w:t xml:space="preserve">Study on enhanced security for network slicing Phase 2 </w:t>
      </w:r>
      <w:r w:rsidR="009F2DC6">
        <w:rPr>
          <w:rFonts w:ascii="Arial" w:hAnsi="Arial" w:cs="Arial"/>
          <w:b/>
          <w:bCs/>
          <w:sz w:val="22"/>
          <w:szCs w:val="22"/>
        </w:rPr>
        <w:t>(</w:t>
      </w:r>
      <w:r w:rsidR="00C67F85" w:rsidRPr="00C67F85">
        <w:rPr>
          <w:rFonts w:ascii="Arial" w:hAnsi="Arial" w:cs="Arial"/>
          <w:b/>
          <w:bCs/>
          <w:sz w:val="22"/>
          <w:szCs w:val="22"/>
        </w:rPr>
        <w:t>FS_eNS2_SEC</w:t>
      </w:r>
      <w:r w:rsidR="009F2DC6">
        <w:rPr>
          <w:rFonts w:ascii="Arial" w:hAnsi="Arial" w:cs="Arial"/>
          <w:b/>
          <w:bCs/>
          <w:sz w:val="22"/>
          <w:szCs w:val="22"/>
        </w:rPr>
        <w:t>)</w:t>
      </w:r>
    </w:p>
    <w:p w14:paraId="2695842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FC4FDF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605F">
        <w:rPr>
          <w:rFonts w:ascii="Arial" w:hAnsi="Arial" w:cs="Arial"/>
          <w:b/>
          <w:sz w:val="22"/>
          <w:szCs w:val="22"/>
        </w:rPr>
        <w:t>SA3</w:t>
      </w:r>
    </w:p>
    <w:p w14:paraId="7A90FE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7F85">
        <w:rPr>
          <w:rFonts w:ascii="Arial" w:hAnsi="Arial" w:cs="Arial"/>
          <w:b/>
          <w:bCs/>
          <w:sz w:val="22"/>
          <w:szCs w:val="22"/>
        </w:rPr>
        <w:t>SA2</w:t>
      </w:r>
    </w:p>
    <w:p w14:paraId="27758C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3AA41D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BE3F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605F" w:rsidRPr="001F605F">
        <w:rPr>
          <w:rFonts w:ascii="Arial" w:hAnsi="Arial" w:cs="Arial"/>
          <w:b/>
          <w:bCs/>
          <w:sz w:val="22"/>
          <w:szCs w:val="22"/>
        </w:rPr>
        <w:t>Zander Lei</w:t>
      </w:r>
    </w:p>
    <w:p w14:paraId="7E5549E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605F" w:rsidRPr="001F605F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29020914" w14:textId="77777777" w:rsidR="001F605F" w:rsidRDefault="001F60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2301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EB75A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0DA17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605F">
        <w:rPr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="001F605F">
        <w:rPr>
          <w:b/>
          <w:color w:val="0070C0"/>
        </w:rPr>
        <w:t xml:space="preserve"> </w:t>
      </w:r>
    </w:p>
    <w:p w14:paraId="60F95B7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365492" w14:textId="787F5F58" w:rsidR="0056051C" w:rsidRDefault="00667256" w:rsidP="00703DFE">
      <w:pPr>
        <w:rPr>
          <w:lang w:val="en-US" w:eastAsia="zh-CN"/>
        </w:rPr>
      </w:pPr>
      <w:r w:rsidRPr="00667256">
        <w:t xml:space="preserve">SA3 </w:t>
      </w:r>
      <w:r w:rsidR="009C4743">
        <w:t>is investigating potential security issues with respect to the NSAC procedures specified in TS</w:t>
      </w:r>
      <w:r w:rsidR="006D5FC6">
        <w:t xml:space="preserve"> </w:t>
      </w:r>
      <w:r w:rsidR="009C4743">
        <w:t>23.501 and TS</w:t>
      </w:r>
      <w:r w:rsidR="006D5FC6">
        <w:t xml:space="preserve"> </w:t>
      </w:r>
      <w:r w:rsidR="009C4743">
        <w:t>23.50</w:t>
      </w:r>
      <w:r w:rsidR="006D5FC6">
        <w:t>2</w:t>
      </w:r>
      <w:r w:rsidR="009C4743">
        <w:t>. S</w:t>
      </w:r>
      <w:r w:rsidR="00FC2D8E">
        <w:rPr>
          <w:lang w:val="en-US" w:eastAsia="zh-CN"/>
        </w:rPr>
        <w:t xml:space="preserve">A3 would like to seek feedback from </w:t>
      </w:r>
      <w:r w:rsidR="009C4743">
        <w:rPr>
          <w:lang w:val="en-US" w:eastAsia="zh-CN"/>
        </w:rPr>
        <w:t xml:space="preserve">SA2 for the following issues, </w:t>
      </w:r>
      <w:r w:rsidR="009E2BBE">
        <w:rPr>
          <w:lang w:val="en-US" w:eastAsia="zh-CN"/>
        </w:rPr>
        <w:t>with more descriptions</w:t>
      </w:r>
      <w:r w:rsidR="009C4743">
        <w:rPr>
          <w:lang w:val="en-US" w:eastAsia="zh-CN"/>
        </w:rPr>
        <w:t xml:space="preserve"> in TR</w:t>
      </w:r>
      <w:r w:rsidR="006D5FC6">
        <w:rPr>
          <w:lang w:val="en-US" w:eastAsia="zh-CN"/>
        </w:rPr>
        <w:t xml:space="preserve"> </w:t>
      </w:r>
      <w:r w:rsidR="009C4743">
        <w:rPr>
          <w:lang w:val="en-US" w:eastAsia="zh-CN"/>
        </w:rPr>
        <w:t>33.</w:t>
      </w:r>
      <w:r w:rsidR="00CA741C">
        <w:rPr>
          <w:lang w:val="en-US" w:eastAsia="zh-CN"/>
        </w:rPr>
        <w:t>874</w:t>
      </w:r>
      <w:r w:rsidR="009C4743">
        <w:rPr>
          <w:lang w:val="en-US" w:eastAsia="zh-CN"/>
        </w:rPr>
        <w:t xml:space="preserve"> (KI</w:t>
      </w:r>
      <w:r w:rsidR="00961C5E">
        <w:rPr>
          <w:lang w:val="en-US" w:eastAsia="zh-CN"/>
        </w:rPr>
        <w:t xml:space="preserve"> </w:t>
      </w:r>
      <w:r w:rsidR="009C4743">
        <w:rPr>
          <w:lang w:val="en-US" w:eastAsia="zh-CN"/>
        </w:rPr>
        <w:t>#</w:t>
      </w:r>
      <w:r w:rsidR="00961C5E">
        <w:rPr>
          <w:lang w:val="en-US" w:eastAsia="zh-CN"/>
        </w:rPr>
        <w:t>2</w:t>
      </w:r>
      <w:r w:rsidR="009C4743">
        <w:rPr>
          <w:lang w:val="en-US" w:eastAsia="zh-CN"/>
        </w:rPr>
        <w:t>)</w:t>
      </w:r>
      <w:r w:rsidR="00FC2D8E">
        <w:rPr>
          <w:lang w:val="en-US" w:eastAsia="zh-CN"/>
        </w:rPr>
        <w:t xml:space="preserve">: </w:t>
      </w:r>
      <w:r w:rsidR="0056051C">
        <w:rPr>
          <w:lang w:val="en-US" w:eastAsia="zh-CN"/>
        </w:rPr>
        <w:t xml:space="preserve"> </w:t>
      </w:r>
    </w:p>
    <w:p w14:paraId="1457404E" w14:textId="123F5B72" w:rsidR="009E2BBE" w:rsidRPr="009E2BBE" w:rsidRDefault="00CD4954" w:rsidP="00961C5E">
      <w:pPr>
        <w:pStyle w:val="B1"/>
      </w:pPr>
      <w:r>
        <w:rPr>
          <w:lang w:val="en-SG"/>
        </w:rPr>
        <w:t>1.</w:t>
      </w:r>
      <w:r>
        <w:rPr>
          <w:lang w:val="en-SG"/>
        </w:rPr>
        <w:tab/>
      </w:r>
      <w:r w:rsidR="009E2BBE">
        <w:rPr>
          <w:lang w:val="en-SG"/>
        </w:rPr>
        <w:t xml:space="preserve">Once </w:t>
      </w:r>
      <w:r>
        <w:rPr>
          <w:lang w:val="en-SG"/>
        </w:rPr>
        <w:t xml:space="preserve">a </w:t>
      </w:r>
      <w:r w:rsidR="009E2BBE">
        <w:rPr>
          <w:lang w:val="en-SG"/>
        </w:rPr>
        <w:t>UE is registered to a slice, it is always counted in NSACF quota even if the UE never us</w:t>
      </w:r>
      <w:r>
        <w:rPr>
          <w:lang w:val="en-SG"/>
        </w:rPr>
        <w:t>es</w:t>
      </w:r>
      <w:r w:rsidR="009E2BBE">
        <w:rPr>
          <w:lang w:val="en-SG"/>
        </w:rPr>
        <w:t xml:space="preserve"> the slice. This may cause </w:t>
      </w:r>
      <w:r>
        <w:rPr>
          <w:lang w:val="en-SG"/>
        </w:rPr>
        <w:t xml:space="preserve">the </w:t>
      </w:r>
      <w:r w:rsidR="009E2BBE">
        <w:rPr>
          <w:lang w:val="en-SG"/>
        </w:rPr>
        <w:t xml:space="preserve">slice </w:t>
      </w:r>
      <w:r>
        <w:rPr>
          <w:lang w:val="en-SG"/>
        </w:rPr>
        <w:t xml:space="preserve">to be </w:t>
      </w:r>
      <w:r w:rsidR="009E2BBE">
        <w:rPr>
          <w:lang w:val="en-SG"/>
        </w:rPr>
        <w:t>underutilized especially when many legitimate/malicious UEs register to many slices</w:t>
      </w:r>
      <w:r>
        <w:rPr>
          <w:lang w:val="en-SG"/>
        </w:rPr>
        <w:t>.</w:t>
      </w:r>
    </w:p>
    <w:p w14:paraId="02176AFA" w14:textId="64BDFB57" w:rsidR="00CD4954" w:rsidRPr="009E2BBE" w:rsidRDefault="00CD4954" w:rsidP="00961C5E">
      <w:pPr>
        <w:pStyle w:val="B2"/>
      </w:pPr>
      <w:r>
        <w:t>-</w:t>
      </w:r>
      <w:r>
        <w:tab/>
      </w:r>
      <w:r w:rsidR="009E2BBE">
        <w:rPr>
          <w:lang w:val="en-SG"/>
        </w:rPr>
        <w:t xml:space="preserve">One potential solution is to consider </w:t>
      </w:r>
      <w:r>
        <w:rPr>
          <w:lang w:val="en-SG"/>
        </w:rPr>
        <w:t xml:space="preserve">the </w:t>
      </w:r>
      <w:r w:rsidR="009E2BBE">
        <w:rPr>
          <w:lang w:val="en-SG"/>
        </w:rPr>
        <w:t xml:space="preserve">UE usage of a slice, e.g. whether there is any PDU session established. Is it feasible?  </w:t>
      </w:r>
    </w:p>
    <w:p w14:paraId="35D9E475" w14:textId="6C62A911" w:rsidR="00FC2B58" w:rsidRDefault="00CD4954" w:rsidP="00961C5E">
      <w:pPr>
        <w:pStyle w:val="B1"/>
        <w:rPr>
          <w:lang w:val="en-US"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</w:r>
      <w:r w:rsidR="00FC2B58" w:rsidRPr="00961C5E">
        <w:rPr>
          <w:lang w:val="en-SG"/>
        </w:rPr>
        <w:t>SA3</w:t>
      </w:r>
      <w:r w:rsidR="00FC2B58">
        <w:rPr>
          <w:lang w:val="en-US" w:eastAsia="en-US"/>
        </w:rPr>
        <w:t xml:space="preserve"> has identified some unclear aspects when the </w:t>
      </w:r>
      <w:r w:rsidR="00984CA1">
        <w:rPr>
          <w:lang w:val="en-US" w:eastAsia="en-US"/>
        </w:rPr>
        <w:t xml:space="preserve">NSSAA, the </w:t>
      </w:r>
      <w:r w:rsidR="00FC2B58">
        <w:rPr>
          <w:lang w:val="en-US" w:eastAsia="en-US"/>
        </w:rPr>
        <w:t xml:space="preserve">NSAC, </w:t>
      </w:r>
      <w:r w:rsidR="00984CA1">
        <w:rPr>
          <w:lang w:val="en-US" w:eastAsia="en-US"/>
        </w:rPr>
        <w:t>with the EAC feature enabled, and the EAC</w:t>
      </w:r>
      <w:r w:rsidR="00FC2B58">
        <w:rPr>
          <w:lang w:val="en-US" w:eastAsia="en-US"/>
        </w:rPr>
        <w:t xml:space="preserve"> procedures interact with each other. SA3 would appreciate if these aspects are clarified: </w:t>
      </w:r>
    </w:p>
    <w:p w14:paraId="031E31DA" w14:textId="41AE95C7" w:rsidR="006D5FC6" w:rsidRDefault="00CD4954" w:rsidP="00961C5E">
      <w:pPr>
        <w:pStyle w:val="B2"/>
      </w:pPr>
      <w:r>
        <w:t>-</w:t>
      </w:r>
      <w:r>
        <w:tab/>
      </w:r>
      <w:r w:rsidR="00D1630C" w:rsidRPr="00D1630C">
        <w:t>Assumin</w:t>
      </w:r>
      <w:r w:rsidR="00D1630C">
        <w:t xml:space="preserve">g NSSAA is executed before NSAC, </w:t>
      </w:r>
      <w:r w:rsidR="00D1630C" w:rsidRPr="00D1630C">
        <w:t>then</w:t>
      </w:r>
      <w:r w:rsidR="00D1630C">
        <w:t xml:space="preserve"> if</w:t>
      </w:r>
      <w:r w:rsidR="00D1630C" w:rsidRPr="00D1630C">
        <w:t xml:space="preserve"> </w:t>
      </w:r>
      <w:r w:rsidR="009E2BBE">
        <w:t xml:space="preserve">NSSAA is successful but NSACF quota </w:t>
      </w:r>
      <w:r w:rsidR="00D1630C">
        <w:t xml:space="preserve">has been </w:t>
      </w:r>
      <w:r w:rsidR="009E2BBE" w:rsidRPr="00961C5E">
        <w:rPr>
          <w:lang w:val="en-SG"/>
        </w:rPr>
        <w:t>reached</w:t>
      </w:r>
      <w:r w:rsidR="009E2BBE">
        <w:t>, UE will be rejected</w:t>
      </w:r>
      <w:r w:rsidR="00D1630C">
        <w:t>,</w:t>
      </w:r>
      <w:r w:rsidR="00D1630C" w:rsidRPr="00D1630C">
        <w:t xml:space="preserve"> is this assumption correct</w:t>
      </w:r>
      <w:r w:rsidR="00FC2B58">
        <w:t>?</w:t>
      </w:r>
      <w:r w:rsidR="009E2BBE">
        <w:t xml:space="preserve"> When UE registers again, does NSSAA need to be performed again?</w:t>
      </w:r>
      <w:r w:rsidR="00D1630C" w:rsidRPr="00D1630C">
        <w:t xml:space="preserve"> </w:t>
      </w:r>
    </w:p>
    <w:p w14:paraId="386B2767" w14:textId="5D57281A" w:rsidR="009E2BBE" w:rsidRDefault="00CD4954" w:rsidP="00961C5E">
      <w:pPr>
        <w:pStyle w:val="B2"/>
      </w:pPr>
      <w:r>
        <w:t>-</w:t>
      </w:r>
      <w:r>
        <w:tab/>
      </w:r>
      <w:r w:rsidR="009E2BBE">
        <w:t>A</w:t>
      </w:r>
      <w:r w:rsidR="009E2BBE" w:rsidRPr="006A68D6">
        <w:t xml:space="preserve"> </w:t>
      </w:r>
      <w:r w:rsidR="00FC2B58" w:rsidRPr="00961C5E">
        <w:rPr>
          <w:lang w:val="en-SG"/>
        </w:rPr>
        <w:t>burst</w:t>
      </w:r>
      <w:r w:rsidR="00FC2B58">
        <w:t xml:space="preserve"> in the number of UEs attempting to register </w:t>
      </w:r>
      <w:r w:rsidR="009E2BBE">
        <w:t>under EAC mode</w:t>
      </w:r>
      <w:r w:rsidR="00FC2B58">
        <w:t xml:space="preserve"> inactive</w:t>
      </w:r>
      <w:r w:rsidR="009E2BBE">
        <w:t xml:space="preserve"> may cause </w:t>
      </w:r>
      <w:r w:rsidR="00984CA1" w:rsidRPr="00984CA1">
        <w:t>potentially circumvention of access/admission control in race condition</w:t>
      </w:r>
      <w:r w:rsidR="009E2BBE">
        <w:t xml:space="preserve">. </w:t>
      </w:r>
      <w:r w:rsidR="00FC2B58" w:rsidRPr="00FC2B58">
        <w:t>Is there an issue with the EAC procedure u</w:t>
      </w:r>
      <w:r w:rsidR="00FC2B58">
        <w:t>pon a burst of UE registrations</w:t>
      </w:r>
      <w:r w:rsidR="00FC2B58" w:rsidRPr="00FC2B58">
        <w:t>?</w:t>
      </w:r>
    </w:p>
    <w:p w14:paraId="01D3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4DE5628" w14:textId="73AA62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57E2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09C12B5" w14:textId="77777777" w:rsidR="00B97703" w:rsidRPr="008F6824" w:rsidRDefault="00B97703">
      <w:pPr>
        <w:spacing w:after="120"/>
        <w:ind w:left="993" w:hanging="993"/>
        <w:rPr>
          <w:rFonts w:ascii="Arial" w:hAnsi="Arial" w:cs="Arial"/>
        </w:rPr>
      </w:pPr>
      <w:r w:rsidRPr="008F6824">
        <w:rPr>
          <w:rFonts w:ascii="Arial" w:hAnsi="Arial" w:cs="Arial"/>
          <w:b/>
        </w:rPr>
        <w:t xml:space="preserve">ACTION: </w:t>
      </w:r>
      <w:r w:rsidRPr="008F6824">
        <w:rPr>
          <w:rFonts w:ascii="Arial" w:hAnsi="Arial" w:cs="Arial"/>
          <w:b/>
        </w:rPr>
        <w:tab/>
      </w:r>
      <w:r w:rsidR="008F6824" w:rsidRPr="009C3061">
        <w:t xml:space="preserve">SA3 kindly requests </w:t>
      </w:r>
      <w:r w:rsidR="009C4743" w:rsidRPr="009C3061">
        <w:t>SA2</w:t>
      </w:r>
      <w:r w:rsidR="008F6824" w:rsidRPr="009C3061">
        <w:t xml:space="preserve"> to </w:t>
      </w:r>
      <w:r w:rsidR="008F6824" w:rsidRPr="009C3061">
        <w:rPr>
          <w:bCs/>
        </w:rPr>
        <w:t xml:space="preserve">take the above information into </w:t>
      </w:r>
      <w:r w:rsidR="008F6824" w:rsidRPr="009C3061">
        <w:t xml:space="preserve">account and </w:t>
      </w:r>
      <w:r w:rsidR="00FC2D8E" w:rsidRPr="009C3061">
        <w:t xml:space="preserve">provide feedback on the </w:t>
      </w:r>
      <w:r w:rsidR="009C4743" w:rsidRPr="009C3061">
        <w:t>three</w:t>
      </w:r>
      <w:r w:rsidR="00FC2D8E" w:rsidRPr="009C3061">
        <w:t xml:space="preserve"> concerned issues.</w:t>
      </w:r>
      <w:r w:rsidR="00FC2D8E">
        <w:rPr>
          <w:rFonts w:ascii="Arial" w:hAnsi="Arial" w:cs="Arial"/>
        </w:rPr>
        <w:t xml:space="preserve"> </w:t>
      </w:r>
      <w:r w:rsidR="008F6824">
        <w:rPr>
          <w:rFonts w:ascii="Arial" w:hAnsi="Arial" w:cs="Arial"/>
        </w:rPr>
        <w:t xml:space="preserve"> </w:t>
      </w:r>
      <w:r w:rsidR="008F6824" w:rsidRPr="008F6824">
        <w:t xml:space="preserve"> </w:t>
      </w:r>
    </w:p>
    <w:p w14:paraId="7E86498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E519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E519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DF2D63" w14:textId="66152F91" w:rsidR="003B1EBD" w:rsidRPr="00BE519D" w:rsidRDefault="003B1EBD" w:rsidP="003B1EBD">
      <w:pPr>
        <w:tabs>
          <w:tab w:val="left" w:pos="5103"/>
        </w:tabs>
        <w:spacing w:after="120"/>
        <w:ind w:left="2268" w:hanging="2268"/>
        <w:rPr>
          <w:bCs/>
          <w:lang w:val="es-ES"/>
        </w:rPr>
      </w:pPr>
      <w:r w:rsidRPr="00BE519D">
        <w:rPr>
          <w:bCs/>
          <w:lang w:val="es-ES"/>
        </w:rPr>
        <w:t>SA3#10</w:t>
      </w:r>
      <w:r>
        <w:rPr>
          <w:bCs/>
          <w:lang w:val="es-ES"/>
        </w:rPr>
        <w:t>4-Adhoc-</w:t>
      </w:r>
      <w:r w:rsidRPr="00BE519D">
        <w:rPr>
          <w:bCs/>
          <w:lang w:val="es-ES"/>
        </w:rPr>
        <w:t>e</w:t>
      </w:r>
      <w:r w:rsidRPr="00BE519D">
        <w:rPr>
          <w:bCs/>
          <w:lang w:val="es-ES"/>
        </w:rPr>
        <w:tab/>
      </w:r>
      <w:r>
        <w:rPr>
          <w:bCs/>
          <w:lang w:val="es-ES"/>
        </w:rPr>
        <w:t>27</w:t>
      </w:r>
      <w:r w:rsidRPr="00BE519D">
        <w:rPr>
          <w:bCs/>
          <w:lang w:val="es-ES"/>
        </w:rPr>
        <w:t xml:space="preserve"> - </w:t>
      </w:r>
      <w:r>
        <w:rPr>
          <w:bCs/>
          <w:lang w:val="es-ES"/>
        </w:rPr>
        <w:t>30</w:t>
      </w:r>
      <w:r w:rsidRPr="00BE519D">
        <w:rPr>
          <w:bCs/>
          <w:lang w:val="es-ES"/>
        </w:rPr>
        <w:t xml:space="preserve"> </w:t>
      </w:r>
      <w:r>
        <w:rPr>
          <w:bCs/>
          <w:lang w:val="es-ES"/>
        </w:rPr>
        <w:t>September</w:t>
      </w:r>
      <w:r w:rsidRPr="00BE519D">
        <w:rPr>
          <w:bCs/>
          <w:lang w:val="es-ES"/>
        </w:rPr>
        <w:t xml:space="preserve"> 202</w:t>
      </w:r>
      <w:r>
        <w:rPr>
          <w:bCs/>
          <w:lang w:val="es-ES"/>
        </w:rPr>
        <w:t>1</w:t>
      </w:r>
      <w:r>
        <w:rPr>
          <w:bCs/>
          <w:lang w:val="es-ES"/>
        </w:rPr>
        <w:tab/>
        <w:t>e-meeting</w:t>
      </w:r>
    </w:p>
    <w:p w14:paraId="00BF7420" w14:textId="022783F8" w:rsidR="002F1940" w:rsidRPr="00BE519D" w:rsidRDefault="00BE519D" w:rsidP="00BE519D">
      <w:pPr>
        <w:tabs>
          <w:tab w:val="left" w:pos="5103"/>
        </w:tabs>
        <w:spacing w:after="120"/>
        <w:ind w:left="2268" w:hanging="2268"/>
        <w:rPr>
          <w:bCs/>
          <w:lang w:val="es-ES"/>
        </w:rPr>
      </w:pPr>
      <w:bookmarkStart w:id="10" w:name="_GoBack"/>
      <w:r w:rsidRPr="00BE519D">
        <w:rPr>
          <w:bCs/>
          <w:lang w:val="es-ES"/>
        </w:rPr>
        <w:t>SA3#10</w:t>
      </w:r>
      <w:r>
        <w:rPr>
          <w:bCs/>
          <w:lang w:val="es-ES"/>
        </w:rPr>
        <w:t>5</w:t>
      </w:r>
      <w:r w:rsidR="009C3061">
        <w:rPr>
          <w:bCs/>
          <w:lang w:val="es-ES"/>
        </w:rPr>
        <w:t>-</w:t>
      </w:r>
      <w:r w:rsidRPr="00BE519D">
        <w:rPr>
          <w:bCs/>
          <w:lang w:val="es-ES"/>
        </w:rPr>
        <w:t>e</w:t>
      </w:r>
      <w:r w:rsidRPr="00BE519D">
        <w:rPr>
          <w:bCs/>
          <w:lang w:val="es-ES"/>
        </w:rPr>
        <w:tab/>
      </w:r>
      <w:r>
        <w:rPr>
          <w:bCs/>
          <w:lang w:val="es-ES"/>
        </w:rPr>
        <w:t>8</w:t>
      </w:r>
      <w:r w:rsidRPr="00BE519D">
        <w:rPr>
          <w:bCs/>
          <w:lang w:val="es-ES"/>
        </w:rPr>
        <w:t xml:space="preserve"> - </w:t>
      </w:r>
      <w:r w:rsidR="003B1EBD">
        <w:rPr>
          <w:bCs/>
          <w:lang w:val="es-ES"/>
        </w:rPr>
        <w:t>1</w:t>
      </w:r>
      <w:r w:rsidR="003B1EBD">
        <w:rPr>
          <w:bCs/>
          <w:lang w:val="es-ES"/>
        </w:rPr>
        <w:t>9</w:t>
      </w:r>
      <w:r w:rsidR="003B1EBD" w:rsidRPr="00BE519D">
        <w:rPr>
          <w:bCs/>
          <w:lang w:val="es-ES"/>
        </w:rPr>
        <w:t xml:space="preserve"> </w:t>
      </w:r>
      <w:r w:rsidRPr="00BE519D">
        <w:rPr>
          <w:bCs/>
          <w:lang w:val="es-ES"/>
        </w:rPr>
        <w:t>November 202</w:t>
      </w:r>
      <w:r>
        <w:rPr>
          <w:bCs/>
          <w:lang w:val="es-ES"/>
        </w:rPr>
        <w:t>1</w:t>
      </w:r>
      <w:r>
        <w:rPr>
          <w:bCs/>
          <w:lang w:val="es-ES"/>
        </w:rPr>
        <w:tab/>
        <w:t>e-meeting</w:t>
      </w:r>
      <w:bookmarkEnd w:id="10"/>
    </w:p>
    <w:sectPr w:rsidR="002F1940" w:rsidRPr="00BE51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A3E4" w16cex:dateUtc="2021-08-23T20:47:00Z"/>
  <w16cex:commentExtensible w16cex:durableId="24CEA3F3" w16cex:dateUtc="2021-08-23T2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8F7F44" w16cid:durableId="24CEA3E4"/>
  <w16cid:commentId w16cid:paraId="353C6269" w16cid:durableId="24CEA3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3E3AC" w14:textId="77777777" w:rsidR="00CC5BAF" w:rsidRDefault="00CC5BAF">
      <w:pPr>
        <w:spacing w:after="0"/>
      </w:pPr>
      <w:r>
        <w:separator/>
      </w:r>
    </w:p>
  </w:endnote>
  <w:endnote w:type="continuationSeparator" w:id="0">
    <w:p w14:paraId="65C9DD06" w14:textId="77777777" w:rsidR="00CC5BAF" w:rsidRDefault="00CC5B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8E283" w14:textId="77777777" w:rsidR="00CC5BAF" w:rsidRDefault="00CC5BAF">
      <w:pPr>
        <w:spacing w:after="0"/>
      </w:pPr>
      <w:r>
        <w:separator/>
      </w:r>
    </w:p>
  </w:footnote>
  <w:footnote w:type="continuationSeparator" w:id="0">
    <w:p w14:paraId="2D9E2502" w14:textId="77777777" w:rsidR="00CC5BAF" w:rsidRDefault="00CC5B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ADA1E75"/>
    <w:multiLevelType w:val="hybridMultilevel"/>
    <w:tmpl w:val="2C5892EA"/>
    <w:lvl w:ilvl="0" w:tplc="9B5A753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9054174"/>
    <w:multiLevelType w:val="hybridMultilevel"/>
    <w:tmpl w:val="EABAA346"/>
    <w:lvl w:ilvl="0" w:tplc="FA9027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302793"/>
    <w:multiLevelType w:val="hybridMultilevel"/>
    <w:tmpl w:val="C0D05CE2"/>
    <w:lvl w:ilvl="0" w:tplc="E29896D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2634CC"/>
    <w:multiLevelType w:val="hybridMultilevel"/>
    <w:tmpl w:val="4418A92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2D3DF5"/>
    <w:multiLevelType w:val="hybridMultilevel"/>
    <w:tmpl w:val="F0F44AC8"/>
    <w:lvl w:ilvl="0" w:tplc="A02064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9"/>
  </w:num>
  <w:num w:numId="8">
    <w:abstractNumId w:val="3"/>
  </w:num>
  <w:num w:numId="9">
    <w:abstractNumId w:val="2"/>
  </w:num>
  <w:num w:numId="10">
    <w:abstractNumId w:val="8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SG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74ED"/>
    <w:rsid w:val="000A3C90"/>
    <w:rsid w:val="000D6368"/>
    <w:rsid w:val="000F6242"/>
    <w:rsid w:val="001758BC"/>
    <w:rsid w:val="001F605F"/>
    <w:rsid w:val="002711B3"/>
    <w:rsid w:val="002C3C54"/>
    <w:rsid w:val="002E3837"/>
    <w:rsid w:val="002E7D1F"/>
    <w:rsid w:val="002F1940"/>
    <w:rsid w:val="00335242"/>
    <w:rsid w:val="00383545"/>
    <w:rsid w:val="003B1EBD"/>
    <w:rsid w:val="003B63E8"/>
    <w:rsid w:val="00423DCC"/>
    <w:rsid w:val="00433500"/>
    <w:rsid w:val="00433F71"/>
    <w:rsid w:val="00435951"/>
    <w:rsid w:val="00440D43"/>
    <w:rsid w:val="004E3939"/>
    <w:rsid w:val="004E61EC"/>
    <w:rsid w:val="0056051C"/>
    <w:rsid w:val="005F77E5"/>
    <w:rsid w:val="0060358B"/>
    <w:rsid w:val="00667256"/>
    <w:rsid w:val="0068083B"/>
    <w:rsid w:val="006D5FC6"/>
    <w:rsid w:val="007010E0"/>
    <w:rsid w:val="00703DFE"/>
    <w:rsid w:val="00733191"/>
    <w:rsid w:val="007A5D63"/>
    <w:rsid w:val="007F4F92"/>
    <w:rsid w:val="00877977"/>
    <w:rsid w:val="008A7B29"/>
    <w:rsid w:val="008D772F"/>
    <w:rsid w:val="008F6824"/>
    <w:rsid w:val="0093092D"/>
    <w:rsid w:val="00961C5E"/>
    <w:rsid w:val="00984CA1"/>
    <w:rsid w:val="0099764C"/>
    <w:rsid w:val="009C3061"/>
    <w:rsid w:val="009C4743"/>
    <w:rsid w:val="009E2BBE"/>
    <w:rsid w:val="009F2DC6"/>
    <w:rsid w:val="00A63C16"/>
    <w:rsid w:val="00AB34F1"/>
    <w:rsid w:val="00B97703"/>
    <w:rsid w:val="00BE519D"/>
    <w:rsid w:val="00C67F85"/>
    <w:rsid w:val="00CA741C"/>
    <w:rsid w:val="00CC5BAF"/>
    <w:rsid w:val="00CD4954"/>
    <w:rsid w:val="00CF6087"/>
    <w:rsid w:val="00D1630C"/>
    <w:rsid w:val="00D93730"/>
    <w:rsid w:val="00E037E2"/>
    <w:rsid w:val="00E20864"/>
    <w:rsid w:val="00EE271A"/>
    <w:rsid w:val="00F17692"/>
    <w:rsid w:val="00F57E24"/>
    <w:rsid w:val="00FC2B58"/>
    <w:rsid w:val="00FC2D8E"/>
    <w:rsid w:val="00FD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701F7"/>
  <w15:chartTrackingRefBased/>
  <w15:docId w15:val="{E8A3E786-B8EA-48F2-A029-5EAFC152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03DFE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C9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A3C9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3C9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0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Zander Lei</dc:creator>
  <cp:keywords/>
  <dc:description/>
  <cp:lastModifiedBy>Lei Zhongding (Zander)</cp:lastModifiedBy>
  <cp:revision>7</cp:revision>
  <cp:lastPrinted>2002-04-23T07:10:00Z</cp:lastPrinted>
  <dcterms:created xsi:type="dcterms:W3CDTF">2021-08-28T03:54:00Z</dcterms:created>
  <dcterms:modified xsi:type="dcterms:W3CDTF">2021-08-28T08:58:00Z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(3)8pTMby40DrDPKEORcoIVZwLLVOe9YioDs3bkVYK/k+qEZCIpMdl9phIT996Mo1f7AA29t2bn
xLoO53lOiKBl4VpqXgKyZbninVAEnEeU/Hxtuim5dM15KgrNsKH3pno1ZLMr40KDC/TSQpJM
aLvgpVHFhV9/Iad0o9tEDDxo1fA5RRzhxT6bdRwXxxzkXcugetG5YA7I/fD4JVjOsAtn0PEv
GZMPxuKEhn2y6ZxHyU</vt:lpwstr>
  </property>
  <property fmtid="{D5CDD505-2E9C-101B-9397-08002B2CF9AE}" pid="3" name="_2015_ms_pID_7253431">
    <vt:lpwstr>hZNR50M1z4iM4FmteYxiwNUb8nN39KE+Oj8uPpFuvlsvOVHiVS5aa6
yqH1mf++jgZYZRcJwxfE7Ws3c/0vXh8wfTDTo1t7BLZ0cSzfa0YaytNjKc7Lu8o57gtF0Lfb
7aw105QBogACbyUtPdfr9Q99rVOmTD633dRhaKvtqngc7cfTyt9itt6lO34a4shHk6hF5K+b
mHSOtZV0k4PEQ2IUmCUYwZPs5+EfgAKDsP4g</vt:lpwstr>
  </property>
  <property fmtid="{D5CDD505-2E9C-101B-9397-08002B2CF9AE}" pid="4" name="_2015_ms_pID_7253432">
    <vt:lpwstr>gw==</vt:lpwstr>
  </property>
  <property fmtid="{D5CDD505-2E9C-101B-9397-08002B2CF9AE}" pid="5" name="NSCPROP_SA">
    <vt:lpwstr>C:\Users\r.rohini\Downloads\draft_S3-212575-LS draft to SA2 on NSAC.docx</vt:lpwstr>
  </property>
</Properties>
</file>