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5D0CD" w14:textId="77777777" w:rsidR="0002752A" w:rsidRDefault="0002752A" w:rsidP="0002752A">
      <w:pPr>
        <w:tabs>
          <w:tab w:val="right" w:pos="9638"/>
        </w:tabs>
        <w:rPr>
          <w:rFonts w:ascii="Arial" w:hAnsi="Arial" w:cs="Arial"/>
          <w:b/>
          <w:sz w:val="24"/>
        </w:rPr>
      </w:pPr>
      <w:r>
        <w:rPr>
          <w:rFonts w:ascii="Arial" w:hAnsi="Arial" w:cs="Arial"/>
          <w:b/>
          <w:sz w:val="24"/>
        </w:rPr>
        <w:t>SA WG2 Meeting ##168</w:t>
      </w:r>
      <w:r>
        <w:rPr>
          <w:rFonts w:ascii="Arial" w:hAnsi="Arial" w:cs="Arial"/>
          <w:b/>
          <w:sz w:val="24"/>
        </w:rPr>
        <w:tab/>
        <w:t>S2-2502826</w:t>
      </w:r>
    </w:p>
    <w:p w14:paraId="47F4C513" w14:textId="77777777" w:rsidR="0002752A" w:rsidRDefault="0002752A" w:rsidP="0002752A">
      <w:pPr>
        <w:tabs>
          <w:tab w:val="right" w:pos="9638"/>
        </w:tabs>
        <w:rPr>
          <w:rFonts w:ascii="Arial" w:hAnsi="Arial" w:cs="Arial"/>
          <w:b/>
          <w:sz w:val="24"/>
        </w:rPr>
      </w:pPr>
      <w:r>
        <w:rPr>
          <w:rFonts w:ascii="Arial" w:hAnsi="Arial" w:cs="Arial"/>
          <w:b/>
          <w:sz w:val="24"/>
        </w:rPr>
        <w:t>07 - 11 April, 2025, Goteborg, Sweden</w:t>
      </w:r>
    </w:p>
    <w:p w14:paraId="36D7B1D7" w14:textId="6267ECD0" w:rsidR="0002752A" w:rsidRPr="0002752A" w:rsidRDefault="0002752A" w:rsidP="0002752A">
      <w:pPr>
        <w:pBdr>
          <w:bottom w:val="single" w:sz="4" w:space="1" w:color="auto"/>
        </w:pBdr>
        <w:tabs>
          <w:tab w:val="right" w:pos="9638"/>
        </w:tabs>
        <w:rPr>
          <w:rFonts w:ascii="Arial" w:hAnsi="Arial" w:cs="Arial"/>
          <w:b/>
          <w:sz w:val="24"/>
        </w:rPr>
      </w:pPr>
    </w:p>
    <w:p w14:paraId="4D3647C0" w14:textId="7F95F4A7" w:rsidR="00424FAC" w:rsidRDefault="00424FAC" w:rsidP="00424FAC">
      <w:pPr>
        <w:pStyle w:val="3gpptitlecitytdocnumber"/>
        <w:rPr>
          <w:rFonts w:eastAsia="SimSun"/>
          <w:lang w:val="en-US" w:eastAsia="zh-CN"/>
        </w:rPr>
      </w:pPr>
      <w:r>
        <w:t>3GPP TSG-</w:t>
      </w:r>
      <w:r>
        <w:rPr>
          <w:szCs w:val="24"/>
        </w:rPr>
        <w:t>RAN WG3 Meeting #127</w:t>
      </w:r>
      <w:r>
        <w:tab/>
      </w:r>
      <w:r w:rsidR="00092503">
        <w:t>R3-250</w:t>
      </w:r>
      <w:r w:rsidR="00BC57A1">
        <w:t>796</w:t>
      </w:r>
    </w:p>
    <w:p w14:paraId="366B7621" w14:textId="77777777"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14:paraId="539FA09C" w14:textId="77777777" w:rsidR="00424FAC" w:rsidRDefault="00424FAC" w:rsidP="00424FAC">
      <w:pPr>
        <w:pStyle w:val="3gpptitlecitytdocnumber"/>
      </w:pPr>
    </w:p>
    <w:p w14:paraId="2DE16B99" w14:textId="77777777" w:rsidR="00424FAC" w:rsidRDefault="00424FAC" w:rsidP="00424FAC">
      <w:pPr>
        <w:pStyle w:val="3gpptitlecitytdocnumber"/>
      </w:pPr>
    </w:p>
    <w:p w14:paraId="3BE987C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0" w:name="OLE_LINK57"/>
      <w:bookmarkStart w:id="1" w:name="OLE_LINK58"/>
      <w:r w:rsidR="005D3539" w:rsidRPr="00212A2F">
        <w:rPr>
          <w:rFonts w:ascii="Arial" w:eastAsia="DengXian" w:hAnsi="Arial" w:cs="Arial"/>
          <w:b/>
          <w:bCs/>
          <w:lang w:eastAsia="en-GB"/>
        </w:rPr>
        <w:t>Reply LS on LMF-based AI/ML Positioning for case 3b</w:t>
      </w:r>
    </w:p>
    <w:p w14:paraId="090AA3CE" w14:textId="77777777" w:rsidR="00424FAC" w:rsidRPr="00212A2F"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 w:name="OLE_LINK61"/>
      <w:bookmarkStart w:id="3" w:name="OLE_LINK60"/>
      <w:bookmarkStart w:id="4" w:name="OLE_LINK59"/>
      <w:bookmarkEnd w:id="0"/>
      <w:bookmarkEnd w:id="1"/>
      <w:r>
        <w:rPr>
          <w:rFonts w:ascii="Arial" w:eastAsia="DengXian" w:hAnsi="Arial" w:cs="Arial"/>
          <w:b/>
          <w:lang w:eastAsia="en-GB"/>
        </w:rPr>
        <w:tab/>
      </w:r>
      <w:r w:rsidR="00885ED3" w:rsidRPr="00212A2F">
        <w:rPr>
          <w:rFonts w:ascii="Arial" w:eastAsia="DengXian" w:hAnsi="Arial" w:cs="Arial"/>
          <w:b/>
          <w:bCs/>
          <w:lang w:eastAsia="en-GB"/>
        </w:rPr>
        <w:t xml:space="preserve">R3-250074 </w:t>
      </w:r>
      <w:r w:rsidRPr="00212A2F">
        <w:rPr>
          <w:rFonts w:ascii="Arial" w:eastAsia="DengXian" w:hAnsi="Arial" w:cs="Arial"/>
          <w:b/>
          <w:bCs/>
          <w:lang w:eastAsia="en-GB"/>
        </w:rPr>
        <w:t>(</w:t>
      </w:r>
      <w:r w:rsidR="00885ED3" w:rsidRPr="00212A2F">
        <w:rPr>
          <w:rFonts w:ascii="Arial" w:eastAsia="DengXian" w:hAnsi="Arial" w:cs="Arial"/>
          <w:b/>
          <w:bCs/>
          <w:lang w:eastAsia="en-GB"/>
        </w:rPr>
        <w:t>S2-2501341</w:t>
      </w:r>
      <w:r w:rsidRPr="00212A2F">
        <w:rPr>
          <w:rFonts w:ascii="Arial" w:eastAsia="DengXian" w:hAnsi="Arial" w:cs="Arial"/>
          <w:b/>
          <w:bCs/>
          <w:lang w:eastAsia="en-GB"/>
        </w:rPr>
        <w:t>)</w:t>
      </w:r>
    </w:p>
    <w:p w14:paraId="783AC663"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2"/>
    <w:bookmarkEnd w:id="3"/>
    <w:bookmarkEnd w:id="4"/>
    <w:p w14:paraId="01D9B8C8" w14:textId="5826627A"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000F121D" w:rsidRPr="000F121D">
        <w:rPr>
          <w:rFonts w:ascii="Arial" w:eastAsia="DengXian" w:hAnsi="Arial" w:cs="Arial"/>
          <w:b/>
          <w:bCs/>
          <w:lang w:eastAsia="en-GB"/>
        </w:rPr>
        <w:t>AIML_CN</w:t>
      </w:r>
      <w:r w:rsidR="000F121D">
        <w:rPr>
          <w:rFonts w:ascii="Arial" w:eastAsia="DengXian" w:hAnsi="Arial" w:cs="Arial"/>
          <w:b/>
          <w:bCs/>
          <w:lang w:eastAsia="en-GB"/>
        </w:rPr>
        <w:t xml:space="preserve">, </w:t>
      </w:r>
      <w:r>
        <w:rPr>
          <w:rFonts w:ascii="Arial" w:eastAsia="DengXian" w:hAnsi="Arial" w:cs="Arial"/>
          <w:b/>
          <w:bCs/>
          <w:lang w:eastAsia="en-GB"/>
        </w:rPr>
        <w:t>NR_AIML_Air, NR_AIML_air-Core</w:t>
      </w:r>
    </w:p>
    <w:p w14:paraId="18928B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48EC5221" w14:textId="77777777" w:rsidR="00424FAC" w:rsidRDefault="00424FAC" w:rsidP="00424FAC">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sidR="00367913">
        <w:rPr>
          <w:rFonts w:ascii="Arial" w:eastAsia="DengXian" w:hAnsi="Arial" w:cs="Arial"/>
          <w:b/>
          <w:lang w:val="en-US" w:eastAsia="zh-CN"/>
        </w:rPr>
        <w:t>RAN3</w:t>
      </w:r>
    </w:p>
    <w:p w14:paraId="2D178A84"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SA2</w:t>
      </w:r>
    </w:p>
    <w:p w14:paraId="7B29AB3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5" w:name="OLE_LINK45"/>
      <w:bookmarkStart w:id="6" w:name="OLE_LINK46"/>
      <w:r>
        <w:rPr>
          <w:rFonts w:ascii="Arial" w:eastAsia="DengXian" w:hAnsi="Arial" w:cs="Arial"/>
          <w:b/>
          <w:lang w:eastAsia="en-GB"/>
        </w:rPr>
        <w:t>Cc:</w:t>
      </w:r>
      <w:r>
        <w:rPr>
          <w:rFonts w:ascii="Arial" w:eastAsia="DengXian" w:hAnsi="Arial" w:cs="Arial"/>
          <w:b/>
          <w:bCs/>
          <w:lang w:eastAsia="en-GB"/>
        </w:rPr>
        <w:tab/>
      </w:r>
      <w:r w:rsidR="003D6901" w:rsidRPr="00AD383C">
        <w:rPr>
          <w:rFonts w:ascii="Arial" w:hAnsi="Arial" w:cs="Arial"/>
          <w:b/>
          <w:bCs/>
          <w:szCs w:val="22"/>
        </w:rPr>
        <w:t>RAN1, RAN2</w:t>
      </w:r>
    </w:p>
    <w:bookmarkEnd w:id="5"/>
    <w:bookmarkEnd w:id="6"/>
    <w:p w14:paraId="089A3ED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Cs/>
          <w:lang w:eastAsia="en-GB"/>
        </w:rPr>
      </w:pPr>
    </w:p>
    <w:p w14:paraId="20697A4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Chen Jiajun</w:t>
      </w:r>
    </w:p>
    <w:p w14:paraId="0984A3CD"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t>Chen.jiajun1@zte.com.cn</w:t>
      </w:r>
    </w:p>
    <w:p w14:paraId="408CB72E"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15C33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8" w:history="1">
        <w:r>
          <w:rPr>
            <w:rFonts w:ascii="Arial" w:eastAsia="DengXian" w:hAnsi="Arial" w:cs="Arial"/>
            <w:b/>
            <w:color w:val="0000FF"/>
            <w:u w:val="single"/>
            <w:lang w:eastAsia="en-GB"/>
          </w:rPr>
          <w:t>mailto:3GPPLiaison@etsi.org</w:t>
        </w:r>
      </w:hyperlink>
    </w:p>
    <w:p w14:paraId="791E9325"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24FFD92C"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14:paraId="063B21AA"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14:paraId="25871E79" w14:textId="77777777" w:rsidR="00424FAC" w:rsidRDefault="00424FAC" w:rsidP="00424FAC">
      <w:pPr>
        <w:rPr>
          <w:rFonts w:eastAsiaTheme="minorEastAsia"/>
          <w:lang w:val="en-US" w:eastAsia="zh-CN"/>
        </w:rPr>
      </w:pPr>
      <w:r>
        <w:rPr>
          <w:rFonts w:eastAsiaTheme="minorEastAsia" w:hint="eastAsia"/>
          <w:lang w:val="en-US" w:eastAsia="zh-CN"/>
        </w:rPr>
        <w:t xml:space="preserve">RAN3 thanks SA2 for the reply LS on </w:t>
      </w:r>
      <w:r w:rsidR="00ED5D26" w:rsidRPr="00ED5D26">
        <w:rPr>
          <w:rFonts w:eastAsiaTheme="minorEastAsia"/>
          <w:lang w:val="en-US" w:eastAsia="zh-CN"/>
        </w:rPr>
        <w:t>LMF-based AI/ML Positioning for case 3b</w:t>
      </w:r>
      <w:r w:rsidR="008E5811">
        <w:rPr>
          <w:rFonts w:eastAsiaTheme="minorEastAsia"/>
          <w:lang w:val="en-US" w:eastAsia="zh-CN"/>
        </w:rPr>
        <w:t xml:space="preserve"> in </w:t>
      </w:r>
      <w:r w:rsidR="008E5811" w:rsidRPr="008E5811">
        <w:rPr>
          <w:rFonts w:eastAsiaTheme="minorEastAsia"/>
          <w:lang w:val="en-US" w:eastAsia="zh-CN"/>
        </w:rPr>
        <w:t>R3-250074</w:t>
      </w:r>
      <w:r w:rsidR="00362D5B">
        <w:rPr>
          <w:rFonts w:eastAsiaTheme="minorEastAsia"/>
          <w:lang w:val="en-US" w:eastAsia="zh-CN"/>
        </w:rPr>
        <w:t>/</w:t>
      </w:r>
      <w:r w:rsidR="00362D5B" w:rsidRPr="00362D5B">
        <w:t xml:space="preserve"> </w:t>
      </w:r>
      <w:r w:rsidR="00362D5B" w:rsidRPr="00362D5B">
        <w:rPr>
          <w:rFonts w:eastAsiaTheme="minorEastAsia"/>
          <w:lang w:val="en-US" w:eastAsia="zh-CN"/>
        </w:rPr>
        <w:t>S2-2501341</w:t>
      </w:r>
      <w:r>
        <w:rPr>
          <w:rFonts w:eastAsiaTheme="minorEastAsia" w:hint="eastAsia"/>
          <w:lang w:val="en-US" w:eastAsia="zh-CN"/>
        </w:rPr>
        <w:t>.</w:t>
      </w:r>
    </w:p>
    <w:p w14:paraId="4BA8C5C6" w14:textId="77777777" w:rsidR="00607B7D" w:rsidRDefault="00607B7D" w:rsidP="00424FAC">
      <w:pPr>
        <w:rPr>
          <w:rFonts w:eastAsiaTheme="minorEastAsia"/>
          <w:lang w:val="en-US" w:eastAsia="zh-CN"/>
        </w:rPr>
      </w:pPr>
      <w:r>
        <w:t>The feedback from RAN3’s perspective is provided separately for each of the following Editor’s Notes.</w:t>
      </w:r>
    </w:p>
    <w:p w14:paraId="24B81127" w14:textId="77777777" w:rsidR="00607B7D" w:rsidRPr="00AE0432" w:rsidRDefault="00607B7D"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4476BEF0" w14:textId="77777777"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w:t>
      </w:r>
      <w:r w:rsidR="004808EC">
        <w:t xml:space="preserve"> </w:t>
      </w:r>
      <w:r w:rsidR="00C614A1" w:rsidRPr="00C614A1">
        <w:rPr>
          <w:rFonts w:eastAsiaTheme="minorEastAsia"/>
          <w:lang w:val="en-US" w:eastAsia="zh-CN"/>
        </w:rPr>
        <w:t>the collection of input data for LMF-based AI/ML Positioning in Case 3b can be achieved by reusing the Measurement Information Transfer procedures defined in NRPPa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1A87D8C1" w14:textId="77777777" w:rsidR="00C846D7" w:rsidRDefault="00C846D7" w:rsidP="00424FAC">
      <w:pPr>
        <w:rPr>
          <w:rFonts w:eastAsiaTheme="minorEastAsia"/>
          <w:lang w:val="en-US" w:eastAsia="zh-CN"/>
        </w:rPr>
      </w:pPr>
    </w:p>
    <w:p w14:paraId="6893163D" w14:textId="77777777" w:rsidR="00AE0432" w:rsidRPr="00AE0432" w:rsidRDefault="00AE0432"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6DC90FDA" w14:textId="77777777" w:rsidR="00AE0432" w:rsidRDefault="0015005E" w:rsidP="00424FAC">
      <w:pPr>
        <w:rPr>
          <w:rFonts w:eastAsiaTheme="minorEastAsia"/>
          <w:lang w:eastAsia="zh-CN"/>
        </w:rPr>
      </w:pPr>
      <w:r w:rsidRPr="0015005E">
        <w:rPr>
          <w:rFonts w:eastAsiaTheme="minorEastAsia"/>
          <w:lang w:eastAsia="zh-CN"/>
        </w:rPr>
        <w:t>In response to 2nd Editor’s Note, "</w:t>
      </w:r>
      <w:r w:rsidR="00D56C9F" w:rsidRPr="00D56C9F">
        <w:t xml:space="preserve"> </w:t>
      </w:r>
      <w:r w:rsidR="00D56C9F" w:rsidRPr="00D56C9F">
        <w:rPr>
          <w:rFonts w:eastAsiaTheme="minorEastAsia"/>
          <w:lang w:eastAsia="zh-CN"/>
        </w:rPr>
        <w:t>LMF reuses the Measurement Information Transfer procedure defined in NRPPa in Section 8.5 in TS38.455 to obtain the measurement data input data from the NG-RAN node.</w:t>
      </w:r>
      <w:r w:rsidR="00927387">
        <w:rPr>
          <w:rFonts w:eastAsiaTheme="minorEastAsia"/>
          <w:lang w:eastAsia="zh-CN"/>
        </w:rPr>
        <w:t xml:space="preserve"> </w:t>
      </w:r>
      <w:r w:rsidRPr="0015005E">
        <w:rPr>
          <w:rFonts w:eastAsiaTheme="minorEastAsia"/>
          <w:lang w:eastAsia="zh-CN"/>
        </w:rPr>
        <w:t>"</w:t>
      </w:r>
    </w:p>
    <w:p w14:paraId="55721B66" w14:textId="77777777" w:rsidR="00C846D7" w:rsidRPr="00AE0432" w:rsidRDefault="00C846D7" w:rsidP="00424FAC">
      <w:pPr>
        <w:rPr>
          <w:rFonts w:eastAsiaTheme="minorEastAsia"/>
          <w:lang w:eastAsia="zh-CN"/>
        </w:rPr>
      </w:pPr>
    </w:p>
    <w:p w14:paraId="159205FA" w14:textId="77777777" w:rsidR="00C846D7" w:rsidRPr="00C846D7" w:rsidRDefault="00C846D7" w:rsidP="00424FAC">
      <w:pPr>
        <w:pStyle w:val="ListParagraph"/>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1DFC0D35" w14:textId="77777777" w:rsidR="00AE0432" w:rsidRDefault="00E72816" w:rsidP="00424FAC">
      <w:pPr>
        <w:rPr>
          <w:rFonts w:eastAsiaTheme="minorEastAsia"/>
          <w:lang w:val="en-US" w:eastAsia="zh-CN"/>
        </w:rPr>
      </w:pPr>
      <w:r w:rsidRPr="00E72816">
        <w:rPr>
          <w:rFonts w:eastAsiaTheme="minorEastAsia"/>
          <w:lang w:val="en-US" w:eastAsia="zh-CN"/>
        </w:rPr>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927387">
        <w:rPr>
          <w:rFonts w:eastAsiaTheme="minorEastAsia"/>
          <w:lang w:val="en-US" w:eastAsia="zh-CN"/>
        </w:rPr>
        <w:t xml:space="preserve"> </w:t>
      </w:r>
      <w:r w:rsidR="005C026E" w:rsidRPr="005C026E">
        <w:rPr>
          <w:rFonts w:eastAsiaTheme="minorEastAsia"/>
          <w:lang w:val="en-US" w:eastAsia="zh-CN"/>
        </w:rPr>
        <w:t>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sidR="00927387">
        <w:rPr>
          <w:rFonts w:eastAsiaTheme="minorEastAsia"/>
          <w:lang w:val="en-US" w:eastAsia="zh-CN"/>
        </w:rPr>
        <w:t xml:space="preserve"> </w:t>
      </w:r>
      <w:r w:rsidRPr="00E72816">
        <w:rPr>
          <w:rFonts w:eastAsiaTheme="minorEastAsia"/>
          <w:lang w:val="en-US" w:eastAsia="zh-CN"/>
        </w:rPr>
        <w:t>"</w:t>
      </w:r>
    </w:p>
    <w:p w14:paraId="6993655F" w14:textId="77777777" w:rsidR="003E44F8" w:rsidRDefault="003E44F8" w:rsidP="00424FAC">
      <w:pPr>
        <w:rPr>
          <w:rFonts w:eastAsiaTheme="minorEastAsia"/>
          <w:lang w:val="en-US" w:eastAsia="zh-CN"/>
        </w:rPr>
      </w:pPr>
    </w:p>
    <w:p w14:paraId="56A4D36A" w14:textId="77777777" w:rsidR="003E44F8" w:rsidRPr="003E44F8" w:rsidRDefault="003E44F8" w:rsidP="00424FAC">
      <w:pPr>
        <w:rPr>
          <w:rFonts w:eastAsiaTheme="minorEastAsia"/>
          <w:lang w:eastAsia="zh-CN"/>
        </w:rPr>
      </w:pPr>
      <w:r w:rsidRPr="003E44F8">
        <w:rPr>
          <w:rFonts w:eastAsiaTheme="minorEastAsia"/>
          <w:lang w:eastAsia="zh-CN"/>
        </w:rPr>
        <w:lastRenderedPageBreak/>
        <w:t>The corresponding updates on NRPPa Measurement procedures will be available when the Rel-19 TS 38.455 is published.</w:t>
      </w:r>
    </w:p>
    <w:p w14:paraId="0C4F648D"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5CD11CEF" w14:textId="77777777" w:rsidR="00424FAC" w:rsidRDefault="00424FAC" w:rsidP="00424FAC">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SA2</w:t>
      </w:r>
    </w:p>
    <w:p w14:paraId="5D4FE100" w14:textId="77777777" w:rsidR="00424FAC" w:rsidRDefault="00424FAC" w:rsidP="00424FAC">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w:t>
      </w:r>
      <w:r w:rsidR="00426AE5">
        <w:rPr>
          <w:rFonts w:ascii="Arial" w:eastAsia="DengXian" w:hAnsi="Arial" w:cs="Arial"/>
          <w:b/>
          <w:lang w:eastAsia="en-GB"/>
        </w:rPr>
        <w:t>s</w:t>
      </w:r>
      <w:r>
        <w:rPr>
          <w:rFonts w:ascii="Arial" w:eastAsia="DengXian" w:hAnsi="Arial" w:cs="Arial"/>
          <w:b/>
          <w:lang w:eastAsia="en-GB"/>
        </w:rPr>
        <w:t xml:space="preserve"> SA2 to take information above into account.</w:t>
      </w:r>
    </w:p>
    <w:p w14:paraId="5C77B795"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7CAAF42" w14:textId="77777777"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https://portal.3gpp.org/?tbid=373&amp;SubTB=381#/</w:t>
        </w:r>
      </w:hyperlink>
      <w:r>
        <w:t xml:space="preserve"> </w:t>
      </w:r>
    </w:p>
    <w:p w14:paraId="35B278E7" w14:textId="77777777" w:rsidR="00424FAC" w:rsidRDefault="00424FAC" w:rsidP="00424FAC">
      <w:pPr>
        <w:overflowPunct w:val="0"/>
        <w:autoSpaceDE w:val="0"/>
        <w:autoSpaceDN w:val="0"/>
        <w:adjustRightInd w:val="0"/>
        <w:textAlignment w:val="baseline"/>
        <w:rPr>
          <w:rFonts w:eastAsia="Calibri"/>
        </w:rPr>
      </w:pPr>
      <w:r>
        <w:rPr>
          <w:rFonts w:eastAsia="Calibri"/>
        </w:rPr>
        <w:t>RAN3#127bis</w:t>
      </w:r>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p w14:paraId="1AD50E90" w14:textId="77777777" w:rsidR="00153DBF" w:rsidRDefault="00153DBF" w:rsidP="00153DBF">
      <w:pPr>
        <w:overflowPunct w:val="0"/>
        <w:autoSpaceDE w:val="0"/>
        <w:autoSpaceDN w:val="0"/>
        <w:adjustRightInd w:val="0"/>
        <w:textAlignment w:val="baseline"/>
        <w:rPr>
          <w:rFonts w:eastAsia="Calibri"/>
        </w:rPr>
      </w:pPr>
      <w:r>
        <w:rPr>
          <w:rFonts w:eastAsia="Calibri"/>
        </w:rPr>
        <w:t>RAN3#128</w:t>
      </w:r>
      <w:r>
        <w:rPr>
          <w:rFonts w:eastAsia="Calibri"/>
        </w:rPr>
        <w:tab/>
      </w:r>
      <w:r>
        <w:rPr>
          <w:rFonts w:eastAsia="Calibri"/>
        </w:rPr>
        <w:tab/>
      </w:r>
      <w:r>
        <w:rPr>
          <w:rFonts w:eastAsia="Calibri"/>
        </w:rPr>
        <w:tab/>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Pr>
          <w:rFonts w:eastAsia="Calibri"/>
        </w:rPr>
        <w:tab/>
      </w:r>
      <w:r>
        <w:rPr>
          <w:rFonts w:eastAsia="Calibri"/>
        </w:rPr>
        <w:tab/>
      </w:r>
      <w:r>
        <w:rPr>
          <w:rFonts w:eastAsia="Calibri"/>
        </w:rPr>
        <w:tab/>
      </w:r>
      <w:r w:rsidRPr="00153DBF">
        <w:rPr>
          <w:rFonts w:eastAsia="Calibri"/>
        </w:rPr>
        <w:t>Malta, MT</w:t>
      </w:r>
    </w:p>
    <w:p w14:paraId="7A9C5937" w14:textId="77777777" w:rsidR="00153DBF" w:rsidRDefault="00153DBF" w:rsidP="00424FAC">
      <w:pPr>
        <w:overflowPunct w:val="0"/>
        <w:autoSpaceDE w:val="0"/>
        <w:autoSpaceDN w:val="0"/>
        <w:adjustRightInd w:val="0"/>
        <w:textAlignment w:val="baseline"/>
        <w:rPr>
          <w:rFonts w:eastAsia="Calibri"/>
        </w:rPr>
      </w:pPr>
    </w:p>
    <w:p w14:paraId="5B1787F1" w14:textId="77777777" w:rsidR="00A522BA" w:rsidRPr="00424FAC" w:rsidRDefault="00A522BA">
      <w:pPr>
        <w:rPr>
          <w:rFonts w:eastAsiaTheme="minorEastAsia"/>
          <w:lang w:eastAsia="zh-CN"/>
        </w:rPr>
      </w:pPr>
    </w:p>
    <w:sectPr w:rsidR="00A522BA" w:rsidRPr="00424FAC">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8CEB4" w14:textId="77777777" w:rsidR="005127D7" w:rsidRDefault="005127D7">
      <w:pPr>
        <w:spacing w:after="0"/>
      </w:pPr>
      <w:r>
        <w:separator/>
      </w:r>
    </w:p>
  </w:endnote>
  <w:endnote w:type="continuationSeparator" w:id="0">
    <w:p w14:paraId="08B92F29" w14:textId="77777777" w:rsidR="005127D7" w:rsidRDefault="00512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A0E1" w14:textId="77777777" w:rsidR="005127D7" w:rsidRDefault="005127D7">
      <w:pPr>
        <w:spacing w:after="0"/>
      </w:pPr>
      <w:r>
        <w:separator/>
      </w:r>
    </w:p>
  </w:footnote>
  <w:footnote w:type="continuationSeparator" w:id="0">
    <w:p w14:paraId="6BEC4F8A" w14:textId="77777777" w:rsidR="005127D7" w:rsidRDefault="005127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04AB" w14:textId="77777777"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4940583">
    <w:abstractNumId w:val="1"/>
  </w:num>
  <w:num w:numId="2" w16cid:durableId="322902333">
    <w:abstractNumId w:val="2"/>
  </w:num>
  <w:num w:numId="3" w16cid:durableId="130246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2752A"/>
    <w:rsid w:val="000362BA"/>
    <w:rsid w:val="000472E8"/>
    <w:rsid w:val="00051FFB"/>
    <w:rsid w:val="00061D0F"/>
    <w:rsid w:val="00067DCD"/>
    <w:rsid w:val="0007588C"/>
    <w:rsid w:val="00080D20"/>
    <w:rsid w:val="0008220A"/>
    <w:rsid w:val="00092503"/>
    <w:rsid w:val="00092F0B"/>
    <w:rsid w:val="00094F0A"/>
    <w:rsid w:val="000A6394"/>
    <w:rsid w:val="000C038A"/>
    <w:rsid w:val="000C6598"/>
    <w:rsid w:val="000D4EBE"/>
    <w:rsid w:val="000D6382"/>
    <w:rsid w:val="000E14B0"/>
    <w:rsid w:val="000F121D"/>
    <w:rsid w:val="000F12D3"/>
    <w:rsid w:val="000F23FA"/>
    <w:rsid w:val="001107AB"/>
    <w:rsid w:val="00112C4C"/>
    <w:rsid w:val="00134859"/>
    <w:rsid w:val="001414FE"/>
    <w:rsid w:val="00141DA9"/>
    <w:rsid w:val="00145D43"/>
    <w:rsid w:val="0015005E"/>
    <w:rsid w:val="00153DBF"/>
    <w:rsid w:val="00155CE4"/>
    <w:rsid w:val="00155D6E"/>
    <w:rsid w:val="001562B4"/>
    <w:rsid w:val="0016286B"/>
    <w:rsid w:val="001670C1"/>
    <w:rsid w:val="001763A1"/>
    <w:rsid w:val="00190835"/>
    <w:rsid w:val="00191183"/>
    <w:rsid w:val="00192C46"/>
    <w:rsid w:val="001A2476"/>
    <w:rsid w:val="001A7B60"/>
    <w:rsid w:val="001B6CDC"/>
    <w:rsid w:val="001B7A65"/>
    <w:rsid w:val="001C51FC"/>
    <w:rsid w:val="001D2CB8"/>
    <w:rsid w:val="001E41F3"/>
    <w:rsid w:val="001E48D4"/>
    <w:rsid w:val="00204A57"/>
    <w:rsid w:val="00206E78"/>
    <w:rsid w:val="00212A2F"/>
    <w:rsid w:val="002218D6"/>
    <w:rsid w:val="00235050"/>
    <w:rsid w:val="0024118A"/>
    <w:rsid w:val="0024322B"/>
    <w:rsid w:val="0026004D"/>
    <w:rsid w:val="00262C39"/>
    <w:rsid w:val="002636A7"/>
    <w:rsid w:val="00274611"/>
    <w:rsid w:val="0027588B"/>
    <w:rsid w:val="00275D12"/>
    <w:rsid w:val="002769EB"/>
    <w:rsid w:val="00284B23"/>
    <w:rsid w:val="002860C4"/>
    <w:rsid w:val="00297B40"/>
    <w:rsid w:val="002A37C8"/>
    <w:rsid w:val="002A47EF"/>
    <w:rsid w:val="002A61CB"/>
    <w:rsid w:val="002B0961"/>
    <w:rsid w:val="002B23F9"/>
    <w:rsid w:val="002B24C6"/>
    <w:rsid w:val="002B5741"/>
    <w:rsid w:val="002B5B7A"/>
    <w:rsid w:val="002C1E60"/>
    <w:rsid w:val="002C238A"/>
    <w:rsid w:val="002D5604"/>
    <w:rsid w:val="002D72E3"/>
    <w:rsid w:val="002E595A"/>
    <w:rsid w:val="0030218C"/>
    <w:rsid w:val="00305409"/>
    <w:rsid w:val="00321D6E"/>
    <w:rsid w:val="00332A03"/>
    <w:rsid w:val="0034188E"/>
    <w:rsid w:val="0035319E"/>
    <w:rsid w:val="00353346"/>
    <w:rsid w:val="00362D5B"/>
    <w:rsid w:val="00363873"/>
    <w:rsid w:val="00363EA1"/>
    <w:rsid w:val="00367913"/>
    <w:rsid w:val="00373914"/>
    <w:rsid w:val="00376EE0"/>
    <w:rsid w:val="00392B19"/>
    <w:rsid w:val="00396631"/>
    <w:rsid w:val="003A4E1D"/>
    <w:rsid w:val="003A5266"/>
    <w:rsid w:val="003B0EAE"/>
    <w:rsid w:val="003B33FB"/>
    <w:rsid w:val="003B597F"/>
    <w:rsid w:val="003B7609"/>
    <w:rsid w:val="003C12C0"/>
    <w:rsid w:val="003D15E8"/>
    <w:rsid w:val="003D6901"/>
    <w:rsid w:val="003E034A"/>
    <w:rsid w:val="003E1A36"/>
    <w:rsid w:val="003E44F8"/>
    <w:rsid w:val="003F54CE"/>
    <w:rsid w:val="003F70F2"/>
    <w:rsid w:val="003F77A5"/>
    <w:rsid w:val="0040623E"/>
    <w:rsid w:val="00411294"/>
    <w:rsid w:val="004165D0"/>
    <w:rsid w:val="004242F1"/>
    <w:rsid w:val="00424FAC"/>
    <w:rsid w:val="00426AE5"/>
    <w:rsid w:val="00431A32"/>
    <w:rsid w:val="004463F3"/>
    <w:rsid w:val="00447131"/>
    <w:rsid w:val="00467657"/>
    <w:rsid w:val="00473AA8"/>
    <w:rsid w:val="00477480"/>
    <w:rsid w:val="00477891"/>
    <w:rsid w:val="004808EC"/>
    <w:rsid w:val="004839DB"/>
    <w:rsid w:val="004865D4"/>
    <w:rsid w:val="004A0C3D"/>
    <w:rsid w:val="004A1950"/>
    <w:rsid w:val="004A1FDC"/>
    <w:rsid w:val="004A20E3"/>
    <w:rsid w:val="004B16B0"/>
    <w:rsid w:val="004B75B7"/>
    <w:rsid w:val="004F242B"/>
    <w:rsid w:val="00501900"/>
    <w:rsid w:val="005124D6"/>
    <w:rsid w:val="005127D7"/>
    <w:rsid w:val="00512E5B"/>
    <w:rsid w:val="0051580D"/>
    <w:rsid w:val="00520062"/>
    <w:rsid w:val="0052560D"/>
    <w:rsid w:val="00540E46"/>
    <w:rsid w:val="00541057"/>
    <w:rsid w:val="00551E20"/>
    <w:rsid w:val="00564BDC"/>
    <w:rsid w:val="00581503"/>
    <w:rsid w:val="00592D74"/>
    <w:rsid w:val="00592FB9"/>
    <w:rsid w:val="005C026E"/>
    <w:rsid w:val="005C4D70"/>
    <w:rsid w:val="005D3539"/>
    <w:rsid w:val="005D6988"/>
    <w:rsid w:val="005E106B"/>
    <w:rsid w:val="005E2C44"/>
    <w:rsid w:val="005E3D2A"/>
    <w:rsid w:val="005E4D8A"/>
    <w:rsid w:val="005E5015"/>
    <w:rsid w:val="005F2108"/>
    <w:rsid w:val="005F436C"/>
    <w:rsid w:val="005F61EC"/>
    <w:rsid w:val="0060567A"/>
    <w:rsid w:val="00607B7D"/>
    <w:rsid w:val="00615E55"/>
    <w:rsid w:val="00621188"/>
    <w:rsid w:val="00625052"/>
    <w:rsid w:val="006257ED"/>
    <w:rsid w:val="0062763C"/>
    <w:rsid w:val="00630DCE"/>
    <w:rsid w:val="006310E9"/>
    <w:rsid w:val="00634B7A"/>
    <w:rsid w:val="006370F5"/>
    <w:rsid w:val="00646C7D"/>
    <w:rsid w:val="00647253"/>
    <w:rsid w:val="00670802"/>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233DE"/>
    <w:rsid w:val="00927387"/>
    <w:rsid w:val="00936638"/>
    <w:rsid w:val="00950CDD"/>
    <w:rsid w:val="00950FD8"/>
    <w:rsid w:val="00951D7A"/>
    <w:rsid w:val="00955FBC"/>
    <w:rsid w:val="00972525"/>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B00C3"/>
    <w:rsid w:val="00AB1244"/>
    <w:rsid w:val="00AB55F7"/>
    <w:rsid w:val="00AC452A"/>
    <w:rsid w:val="00AD1CD8"/>
    <w:rsid w:val="00AD383C"/>
    <w:rsid w:val="00AD3CA5"/>
    <w:rsid w:val="00AE0432"/>
    <w:rsid w:val="00AE0787"/>
    <w:rsid w:val="00AE5A38"/>
    <w:rsid w:val="00AE6E2C"/>
    <w:rsid w:val="00AF43A8"/>
    <w:rsid w:val="00AF56E6"/>
    <w:rsid w:val="00B0502B"/>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C57A1"/>
    <w:rsid w:val="00BD279D"/>
    <w:rsid w:val="00BD6BB8"/>
    <w:rsid w:val="00BD7EC6"/>
    <w:rsid w:val="00BE2DF6"/>
    <w:rsid w:val="00BE3B42"/>
    <w:rsid w:val="00C12DBC"/>
    <w:rsid w:val="00C30986"/>
    <w:rsid w:val="00C31B69"/>
    <w:rsid w:val="00C43B8A"/>
    <w:rsid w:val="00C5481B"/>
    <w:rsid w:val="00C573F0"/>
    <w:rsid w:val="00C602E0"/>
    <w:rsid w:val="00C614A1"/>
    <w:rsid w:val="00C62CA0"/>
    <w:rsid w:val="00C74ED2"/>
    <w:rsid w:val="00C846D7"/>
    <w:rsid w:val="00C95985"/>
    <w:rsid w:val="00C95B80"/>
    <w:rsid w:val="00CA6304"/>
    <w:rsid w:val="00CB512D"/>
    <w:rsid w:val="00CC5026"/>
    <w:rsid w:val="00CC644F"/>
    <w:rsid w:val="00CD1839"/>
    <w:rsid w:val="00CD7A7A"/>
    <w:rsid w:val="00CE337E"/>
    <w:rsid w:val="00CE5C0E"/>
    <w:rsid w:val="00CF3825"/>
    <w:rsid w:val="00D03F9A"/>
    <w:rsid w:val="00D104E0"/>
    <w:rsid w:val="00D157AF"/>
    <w:rsid w:val="00D202FA"/>
    <w:rsid w:val="00D228CC"/>
    <w:rsid w:val="00D35F6F"/>
    <w:rsid w:val="00D4011C"/>
    <w:rsid w:val="00D47D92"/>
    <w:rsid w:val="00D56C9F"/>
    <w:rsid w:val="00D608C3"/>
    <w:rsid w:val="00D63018"/>
    <w:rsid w:val="00D77D85"/>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64117"/>
    <w:rsid w:val="00E72816"/>
    <w:rsid w:val="00E80666"/>
    <w:rsid w:val="00E9743C"/>
    <w:rsid w:val="00EA32CF"/>
    <w:rsid w:val="00EB2397"/>
    <w:rsid w:val="00EB3F46"/>
    <w:rsid w:val="00EB7A1F"/>
    <w:rsid w:val="00EC260E"/>
    <w:rsid w:val="00ED5D26"/>
    <w:rsid w:val="00EE0733"/>
    <w:rsid w:val="00EE2D1B"/>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C2E3B"/>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table" w:styleId="TableGrid">
    <w:name w:val="Table Grid"/>
    <w:basedOn w:val="TableNormal"/>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2476"/>
    <w:rPr>
      <w:b/>
      <w:bCs/>
    </w:rPr>
  </w:style>
  <w:style w:type="paragraph" w:styleId="ListParagraph">
    <w:name w:val="List Paragraph"/>
    <w:basedOn w:val="Normal"/>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0</TotalTime>
  <Pages>2</Pages>
  <Words>409</Words>
  <Characters>2336</Characters>
  <Application>Microsoft Office Word</Application>
  <DocSecurity>0</DocSecurity>
  <Lines>19</Lines>
  <Paragraphs>5</Paragraphs>
  <ScaleCrop>false</ScaleCrop>
  <Company>3GPP Support Team</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23.682_CR0497R2_(Rel-19)_5GSAT_Ph3-ARC</cp:lastModifiedBy>
  <cp:revision>2</cp:revision>
  <cp:lastPrinted>2411-12-31T15:59:00Z</cp:lastPrinted>
  <dcterms:created xsi:type="dcterms:W3CDTF">2025-03-22T12:27:00Z</dcterms:created>
  <dcterms:modified xsi:type="dcterms:W3CDTF">2025-03-22T12:27:00Z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