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F886C" w14:textId="77777777" w:rsidR="00A0516F" w:rsidRDefault="00A0516F" w:rsidP="00A0516F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Pr="001B6A3D">
        <w:rPr>
          <w:rFonts w:cs="Arial"/>
          <w:b/>
          <w:bCs/>
          <w:sz w:val="24"/>
        </w:rPr>
        <w:t>S2-2411468</w:t>
      </w:r>
    </w:p>
    <w:p w14:paraId="0A318B60" w14:textId="77777777" w:rsidR="00A0516F" w:rsidRPr="00647F83" w:rsidRDefault="00A0516F" w:rsidP="00A0516F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18 - 22 Nov 2024, Orlando, US</w:t>
      </w:r>
      <w:r w:rsidRPr="00647F83">
        <w:rPr>
          <w:rFonts w:cs="Arial"/>
          <w:b/>
          <w:bCs/>
        </w:rPr>
        <w:tab/>
      </w:r>
      <w:r>
        <w:rPr>
          <w:rFonts w:eastAsiaTheme="minorEastAsia" w:cs="Arial"/>
          <w:bCs/>
          <w:color w:val="0000FF"/>
        </w:rPr>
        <w:t xml:space="preserve"> </w:t>
      </w:r>
    </w:p>
    <w:p w14:paraId="61F988D7" w14:textId="77777777" w:rsidR="00A0516F" w:rsidRDefault="00A0516F">
      <w:pPr>
        <w:spacing w:after="60"/>
        <w:ind w:left="1985" w:hanging="1985"/>
        <w:rPr>
          <w:rFonts w:ascii="Arial" w:hAnsi="Arial" w:cs="Arial"/>
        </w:rPr>
      </w:pPr>
    </w:p>
    <w:p w14:paraId="2BF6E8E4" w14:textId="0FD5A53C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Title:</w:t>
      </w:r>
      <w:r w:rsidRPr="00451A39">
        <w:rPr>
          <w:rFonts w:ascii="Arial" w:hAnsi="Arial" w:cs="Arial"/>
          <w:b/>
          <w:sz w:val="24"/>
          <w:szCs w:val="24"/>
        </w:rPr>
        <w:tab/>
      </w:r>
      <w:r w:rsidR="00A0516F" w:rsidRPr="00451A39">
        <w:rPr>
          <w:rFonts w:ascii="Arial" w:hAnsi="Arial" w:cs="Arial"/>
          <w:b/>
          <w:sz w:val="24"/>
          <w:szCs w:val="24"/>
        </w:rPr>
        <w:t>LS on User Privacy Aspects of LMF-based AI/ML positioning</w:t>
      </w:r>
    </w:p>
    <w:p w14:paraId="3A5136B7" w14:textId="78E40456" w:rsidR="00FC1484" w:rsidRPr="00451A39" w:rsidRDefault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bookmarkStart w:id="0" w:name="OLE_LINK57"/>
      <w:bookmarkStart w:id="1" w:name="OLE_LINK58"/>
      <w:r w:rsidRPr="00451A39">
        <w:rPr>
          <w:rFonts w:ascii="Arial" w:hAnsi="Arial" w:cs="Arial"/>
          <w:b/>
          <w:sz w:val="24"/>
          <w:szCs w:val="24"/>
        </w:rPr>
        <w:t xml:space="preserve"> </w:t>
      </w:r>
      <w:r w:rsidR="00EA1DCA" w:rsidRPr="00451A39">
        <w:rPr>
          <w:rFonts w:ascii="Arial" w:hAnsi="Arial" w:cs="Arial"/>
          <w:b/>
          <w:bCs/>
          <w:sz w:val="24"/>
          <w:szCs w:val="24"/>
        </w:rPr>
        <w:tab/>
      </w:r>
    </w:p>
    <w:p w14:paraId="58ACD3AF" w14:textId="46C4AA52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2" w:name="OLE_LINK60"/>
      <w:bookmarkStart w:id="3" w:name="OLE_LINK61"/>
      <w:bookmarkStart w:id="4" w:name="OLE_LINK59"/>
      <w:bookmarkEnd w:id="0"/>
      <w:bookmarkEnd w:id="1"/>
      <w:r w:rsidRPr="00451A39">
        <w:rPr>
          <w:rFonts w:ascii="Arial" w:hAnsi="Arial" w:cs="Arial"/>
          <w:b/>
          <w:sz w:val="24"/>
          <w:szCs w:val="24"/>
        </w:rPr>
        <w:t>Release: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  <w:r w:rsidR="00A0516F" w:rsidRPr="00451A39">
        <w:rPr>
          <w:rFonts w:ascii="Arial" w:hAnsi="Arial" w:cs="Arial"/>
          <w:b/>
          <w:bCs/>
          <w:sz w:val="24"/>
          <w:szCs w:val="24"/>
        </w:rPr>
        <w:t>Rel-19</w:t>
      </w:r>
    </w:p>
    <w:bookmarkEnd w:id="2"/>
    <w:bookmarkEnd w:id="3"/>
    <w:bookmarkEnd w:id="4"/>
    <w:p w14:paraId="7941CC2B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Work Item:</w:t>
      </w:r>
      <w:r w:rsidRPr="00451A39">
        <w:rPr>
          <w:rFonts w:ascii="Arial" w:hAnsi="Arial" w:cs="Arial"/>
          <w:b/>
          <w:bCs/>
          <w:sz w:val="24"/>
          <w:szCs w:val="24"/>
        </w:rPr>
        <w:tab/>
      </w:r>
    </w:p>
    <w:p w14:paraId="6C428787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4F563443" w14:textId="005C47E8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451A39">
        <w:rPr>
          <w:rFonts w:ascii="Arial" w:hAnsi="Arial" w:cs="Arial"/>
          <w:b/>
          <w:sz w:val="24"/>
          <w:szCs w:val="24"/>
          <w:lang w:val="fr-FR"/>
        </w:rPr>
        <w:t>Source:</w:t>
      </w:r>
      <w:proofErr w:type="gramEnd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 xml:space="preserve">Apple </w:t>
      </w:r>
      <w:r w:rsidR="00A0516F" w:rsidRPr="00451A39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[to </w:t>
      </w:r>
      <w:proofErr w:type="spellStart"/>
      <w:r w:rsidR="00A0516F" w:rsidRPr="00451A39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>be</w:t>
      </w:r>
      <w:proofErr w:type="spellEnd"/>
      <w:r w:rsidR="00A0516F" w:rsidRPr="00451A39">
        <w:rPr>
          <w:rFonts w:ascii="Arial" w:hAnsi="Arial" w:cs="Arial"/>
          <w:b/>
          <w:color w:val="FF0000"/>
          <w:sz w:val="24"/>
          <w:szCs w:val="24"/>
          <w:lang w:val="fr-FR" w:eastAsia="zh-CN"/>
        </w:rPr>
        <w:t xml:space="preserve"> SA2]</w:t>
      </w:r>
    </w:p>
    <w:p w14:paraId="146ED174" w14:textId="026EF621" w:rsidR="00FC1484" w:rsidRPr="00451A39" w:rsidRDefault="00EA1DCA" w:rsidP="00A0516F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proofErr w:type="gramStart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>To:</w:t>
      </w:r>
      <w:proofErr w:type="gramEnd"/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bookmarkStart w:id="5" w:name="OLE_LINK46"/>
      <w:bookmarkStart w:id="6" w:name="OLE_LINK45"/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SA3</w:t>
      </w:r>
    </w:p>
    <w:bookmarkEnd w:id="5"/>
    <w:bookmarkEnd w:id="6"/>
    <w:p w14:paraId="7A660C0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fr-FR"/>
        </w:rPr>
      </w:pPr>
    </w:p>
    <w:p w14:paraId="37E968C7" w14:textId="72AE01F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/>
          <w:b/>
          <w:sz w:val="24"/>
          <w:szCs w:val="24"/>
          <w:lang w:val="fr-FR"/>
        </w:rPr>
        <w:t xml:space="preserve">Contact </w:t>
      </w:r>
      <w:proofErr w:type="gramStart"/>
      <w:r w:rsidR="00451A39" w:rsidRPr="00451A39">
        <w:rPr>
          <w:rFonts w:ascii="Arial" w:hAnsi="Arial" w:cs="Arial"/>
          <w:b/>
          <w:sz w:val="24"/>
          <w:szCs w:val="24"/>
          <w:lang w:val="fr-FR"/>
        </w:rPr>
        <w:t>P</w:t>
      </w:r>
      <w:r w:rsidRPr="00451A39">
        <w:rPr>
          <w:rFonts w:ascii="Arial" w:hAnsi="Arial" w:cs="Arial"/>
          <w:b/>
          <w:sz w:val="24"/>
          <w:szCs w:val="24"/>
          <w:lang w:val="fr-FR"/>
        </w:rPr>
        <w:t>erson:</w:t>
      </w:r>
      <w:proofErr w:type="gramEnd"/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val="fr-FR" w:eastAsia="zh-CN"/>
        </w:rPr>
        <w:t>David Gutierrez</w:t>
      </w:r>
    </w:p>
    <w:p w14:paraId="10655F28" w14:textId="7F2758A0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fr-FR" w:eastAsia="zh-CN"/>
        </w:rPr>
      </w:pPr>
      <w:r w:rsidRPr="00451A39">
        <w:rPr>
          <w:rFonts w:ascii="Arial" w:hAnsi="Arial" w:cs="Arial" w:hint="eastAsia"/>
          <w:b/>
          <w:sz w:val="24"/>
          <w:szCs w:val="24"/>
          <w:lang w:val="fr-FR" w:eastAsia="zh-CN"/>
        </w:rPr>
        <w:tab/>
      </w:r>
      <w:hyperlink r:id="rId7" w:history="1">
        <w:r w:rsidR="00451A39" w:rsidRPr="00A10CE2">
          <w:rPr>
            <w:rStyle w:val="Hyperlink"/>
            <w:rFonts w:ascii="Arial" w:hAnsi="Arial" w:cs="Arial"/>
            <w:b/>
            <w:sz w:val="24"/>
            <w:szCs w:val="24"/>
            <w:lang w:val="fr-FR" w:eastAsia="zh-CN"/>
          </w:rPr>
          <w:t>dmgutierrez@apple.com</w:t>
        </w:r>
      </w:hyperlink>
      <w:r w:rsidR="00451A39">
        <w:rPr>
          <w:rFonts w:ascii="Arial" w:hAnsi="Arial" w:cs="Arial"/>
          <w:b/>
          <w:sz w:val="24"/>
          <w:szCs w:val="24"/>
          <w:lang w:val="fr-FR" w:eastAsia="zh-CN"/>
        </w:rPr>
        <w:t xml:space="preserve"> </w:t>
      </w:r>
    </w:p>
    <w:p w14:paraId="1C00323D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fr-FR"/>
        </w:rPr>
      </w:pPr>
      <w:r w:rsidRPr="00451A39">
        <w:rPr>
          <w:rFonts w:ascii="Arial" w:hAnsi="Arial" w:cs="Arial"/>
          <w:b/>
          <w:bCs/>
          <w:sz w:val="24"/>
          <w:szCs w:val="24"/>
          <w:lang w:val="fr-FR"/>
        </w:rPr>
        <w:tab/>
      </w:r>
    </w:p>
    <w:p w14:paraId="4E94042F" w14:textId="77777777" w:rsidR="00FC1484" w:rsidRPr="00451A39" w:rsidRDefault="00EA1DCA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451A39">
        <w:rPr>
          <w:rFonts w:ascii="Arial" w:hAnsi="Arial" w:cs="Arial"/>
          <w:b/>
          <w:sz w:val="24"/>
          <w:szCs w:val="24"/>
        </w:rPr>
        <w:t>reply</w:t>
      </w:r>
      <w:proofErr w:type="gramEnd"/>
      <w:r w:rsidRPr="00451A39">
        <w:rPr>
          <w:rFonts w:ascii="Arial" w:hAnsi="Arial" w:cs="Arial"/>
          <w:b/>
          <w:sz w:val="24"/>
          <w:szCs w:val="24"/>
        </w:rPr>
        <w:t xml:space="preserve"> LS to:</w:t>
      </w:r>
      <w:r w:rsidRPr="00451A39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8" w:history="1">
        <w:r w:rsidRPr="00451A39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1F71577E" w14:textId="77777777" w:rsidR="00FC1484" w:rsidRPr="00451A39" w:rsidRDefault="00FC1484">
      <w:pPr>
        <w:spacing w:after="60"/>
        <w:ind w:left="1985" w:hanging="1985"/>
        <w:rPr>
          <w:rFonts w:ascii="Arial" w:hAnsi="Arial" w:cs="Arial"/>
          <w:b/>
          <w:sz w:val="24"/>
          <w:szCs w:val="24"/>
        </w:rPr>
      </w:pPr>
    </w:p>
    <w:p w14:paraId="5A363D23" w14:textId="4EDB709C" w:rsidR="00FC1484" w:rsidRPr="00451A39" w:rsidRDefault="00EA1DCA">
      <w:pPr>
        <w:spacing w:after="60"/>
        <w:ind w:left="1985" w:hanging="1985"/>
        <w:rPr>
          <w:rFonts w:ascii="Arial" w:hAnsi="Arial" w:cs="Arial"/>
          <w:bCs/>
          <w:sz w:val="24"/>
          <w:szCs w:val="24"/>
        </w:rPr>
      </w:pPr>
      <w:r w:rsidRPr="00451A39">
        <w:rPr>
          <w:rFonts w:ascii="Arial" w:hAnsi="Arial" w:cs="Arial"/>
          <w:b/>
          <w:sz w:val="24"/>
          <w:szCs w:val="24"/>
        </w:rPr>
        <w:t>Attachments:</w:t>
      </w:r>
      <w:r w:rsidRPr="00451A39">
        <w:rPr>
          <w:rFonts w:ascii="Arial" w:hAnsi="Arial" w:cs="Arial"/>
          <w:bCs/>
          <w:sz w:val="24"/>
          <w:szCs w:val="24"/>
        </w:rPr>
        <w:tab/>
      </w:r>
      <w:r w:rsidR="00A0516F" w:rsidRPr="00451A39">
        <w:rPr>
          <w:rFonts w:ascii="Arial" w:hAnsi="Arial" w:cs="Arial"/>
          <w:b/>
          <w:sz w:val="24"/>
          <w:szCs w:val="24"/>
          <w:lang w:eastAsia="zh-CN"/>
        </w:rPr>
        <w:t>S2-2411276</w:t>
      </w:r>
    </w:p>
    <w:p w14:paraId="6DD442AD" w14:textId="77777777" w:rsidR="00FC1484" w:rsidRDefault="00FC1484">
      <w:pPr>
        <w:rPr>
          <w:rFonts w:ascii="Arial" w:hAnsi="Arial" w:cs="Arial"/>
        </w:rPr>
      </w:pPr>
    </w:p>
    <w:p w14:paraId="030ED452" w14:textId="77777777" w:rsidR="00FC1484" w:rsidRDefault="00EA1DCA">
      <w:pPr>
        <w:pStyle w:val="Heading1"/>
      </w:pPr>
      <w:r>
        <w:t>1</w:t>
      </w:r>
      <w:r>
        <w:tab/>
        <w:t>Overall description</w:t>
      </w:r>
    </w:p>
    <w:p w14:paraId="102F3788" w14:textId="77777777" w:rsidR="00A0516F" w:rsidRPr="00A0516F" w:rsidRDefault="00A0516F" w:rsidP="00A0516F">
      <w:pPr>
        <w:rPr>
          <w:lang w:val="en-US" w:eastAsia="zh-CN"/>
        </w:rPr>
      </w:pPr>
      <w:r w:rsidRPr="00A0516F">
        <w:rPr>
          <w:lang w:val="en-US" w:eastAsia="zh-CN"/>
        </w:rPr>
        <w:t xml:space="preserve">SA2 is currently finalizing Rel-19 normative work on AIML_CN and would like to inform SA3 that SA3 input is required in the context of user privacy for LMF-based AI/ML model positioning (KI#1) as documented in clause 5.18 of TS 23.273. </w:t>
      </w:r>
      <w:proofErr w:type="gramStart"/>
      <w:r w:rsidRPr="00A0516F">
        <w:rPr>
          <w:lang w:val="en-US" w:eastAsia="zh-CN"/>
        </w:rPr>
        <w:t>In particular, SA2</w:t>
      </w:r>
      <w:proofErr w:type="gramEnd"/>
      <w:r w:rsidRPr="00A0516F">
        <w:rPr>
          <w:lang w:val="en-US" w:eastAsia="zh-CN"/>
        </w:rPr>
        <w:t xml:space="preserve"> recognizes that user consent may be needed to collect the required data from the UE to perform training, inference and possibly performance monitoring for LMF-based AI/ML positioning. The data required to be collected for LMF-based AI/ML positioning is defined by RAN WG1 and can be found in the attached S2-2411276/R1-2405578.</w:t>
      </w:r>
    </w:p>
    <w:p w14:paraId="43897006" w14:textId="7915EFFD" w:rsidR="00FC1484" w:rsidRDefault="00A0516F" w:rsidP="00A0516F">
      <w:pPr>
        <w:rPr>
          <w:lang w:val="en-US" w:eastAsia="zh-CN"/>
        </w:rPr>
      </w:pPr>
      <w:r w:rsidRPr="00A0516F">
        <w:rPr>
          <w:lang w:val="en-US" w:eastAsia="zh-CN"/>
        </w:rPr>
        <w:t>SA2 would also like to ask SA3 if there’s any additional user privacy consideration from SA3’s view relevant for LMF-based AI/ML positioning.</w:t>
      </w:r>
    </w:p>
    <w:p w14:paraId="0A9B60D0" w14:textId="77777777" w:rsidR="00FC1484" w:rsidRDefault="00EA1DCA">
      <w:pPr>
        <w:pStyle w:val="Heading1"/>
      </w:pPr>
      <w:r>
        <w:t>2</w:t>
      </w:r>
      <w:r>
        <w:tab/>
        <w:t>Actions</w:t>
      </w:r>
    </w:p>
    <w:p w14:paraId="05DDBBBF" w14:textId="3F3F2BC6" w:rsidR="00FC1484" w:rsidRDefault="00EA1DCA">
      <w:pPr>
        <w:spacing w:after="12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shd w:val="clear" w:color="auto" w:fill="FFFFFF"/>
          <w:lang w:val="en-US" w:eastAsia="zh-CN"/>
        </w:rPr>
        <w:t>3GPP SA</w:t>
      </w:r>
      <w:r w:rsidR="00A0516F">
        <w:rPr>
          <w:rFonts w:ascii="Arial" w:hAnsi="Arial" w:cs="Arial"/>
          <w:b/>
          <w:shd w:val="clear" w:color="auto" w:fill="FFFFFF"/>
          <w:lang w:val="en-US" w:eastAsia="zh-CN"/>
        </w:rPr>
        <w:t>3</w:t>
      </w:r>
    </w:p>
    <w:p w14:paraId="267839FF" w14:textId="77777777" w:rsidR="00FC1484" w:rsidRDefault="00EA1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0CE1FDE1" w14:textId="63AAFCAF" w:rsidR="00FC1484" w:rsidRDefault="00A0516F">
      <w:pPr>
        <w:rPr>
          <w:rFonts w:eastAsia="DengXian"/>
          <w:color w:val="000000" w:themeColor="text1"/>
          <w:lang w:val="en-US" w:eastAsia="zh-CN"/>
        </w:rPr>
      </w:pPr>
      <w:r w:rsidRPr="00A0516F">
        <w:rPr>
          <w:lang w:val="en-US" w:eastAsia="zh-CN"/>
        </w:rPr>
        <w:t xml:space="preserve">SA2 </w:t>
      </w:r>
      <w:r>
        <w:rPr>
          <w:lang w:val="en-US" w:eastAsia="zh-CN"/>
        </w:rPr>
        <w:t>would like to</w:t>
      </w:r>
      <w:r w:rsidRPr="00A0516F">
        <w:rPr>
          <w:lang w:val="en-US" w:eastAsia="zh-CN"/>
        </w:rPr>
        <w:t xml:space="preserve"> ask SA3 to confirm if user consent is needed to collect the required data from the UE to perform training, inference and performance monitoring for LMF-based AI/ML positioning and provide any additional user privacy </w:t>
      </w:r>
      <w:proofErr w:type="gramStart"/>
      <w:r w:rsidRPr="00A0516F">
        <w:rPr>
          <w:lang w:val="en-US" w:eastAsia="zh-CN"/>
        </w:rPr>
        <w:t>considerations.</w:t>
      </w:r>
      <w:r w:rsidR="00EA1DCA">
        <w:rPr>
          <w:rFonts w:hint="eastAsia"/>
          <w:lang w:val="en-US" w:eastAsia="zh-CN"/>
        </w:rPr>
        <w:t>.</w:t>
      </w:r>
      <w:proofErr w:type="gramEnd"/>
    </w:p>
    <w:p w14:paraId="54D547A0" w14:textId="4487F4CB" w:rsidR="00FC1484" w:rsidRDefault="00EA1DC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0516F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0C236C3E" w14:textId="4A442C5C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>
        <w:rPr>
          <w:rFonts w:ascii="Arial" w:hAnsi="Arial" w:cs="Arial"/>
          <w:lang w:val="en-US" w:eastAsia="zh-CN"/>
        </w:rPr>
        <w:tab/>
        <w:t>January 20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24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Online</w:t>
      </w:r>
    </w:p>
    <w:p w14:paraId="45FC41A4" w14:textId="6120B1B0" w:rsidR="00A0516F" w:rsidRDefault="00A0516F" w:rsidP="00A0516F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  <w:t>Athens, GR</w:t>
      </w:r>
    </w:p>
    <w:p w14:paraId="7A53C96C" w14:textId="7033BE96" w:rsidR="00FC1484" w:rsidRDefault="00FC1484" w:rsidP="00A0516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C148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BADA4" w14:textId="77777777" w:rsidR="00183AE3" w:rsidRDefault="00183AE3">
      <w:pPr>
        <w:spacing w:after="0"/>
      </w:pPr>
      <w:r>
        <w:separator/>
      </w:r>
    </w:p>
  </w:endnote>
  <w:endnote w:type="continuationSeparator" w:id="0">
    <w:p w14:paraId="328CF37B" w14:textId="77777777" w:rsidR="00183AE3" w:rsidRDefault="00183A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BF951" w14:textId="77777777" w:rsidR="00183AE3" w:rsidRDefault="00183AE3">
      <w:pPr>
        <w:spacing w:after="0"/>
      </w:pPr>
      <w:r>
        <w:separator/>
      </w:r>
    </w:p>
  </w:footnote>
  <w:footnote w:type="continuationSeparator" w:id="0">
    <w:p w14:paraId="16D65DE5" w14:textId="77777777" w:rsidR="00183AE3" w:rsidRDefault="00183A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85805695">
    <w:abstractNumId w:val="3"/>
  </w:num>
  <w:num w:numId="2" w16cid:durableId="905340990">
    <w:abstractNumId w:val="1"/>
  </w:num>
  <w:num w:numId="3" w16cid:durableId="1212310152">
    <w:abstractNumId w:val="2"/>
  </w:num>
  <w:num w:numId="4" w16cid:durableId="7812621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C21"/>
    <w:rsid w:val="0001587C"/>
    <w:rsid w:val="00017F23"/>
    <w:rsid w:val="00046F08"/>
    <w:rsid w:val="00095BC2"/>
    <w:rsid w:val="000C2DA1"/>
    <w:rsid w:val="000C3E1C"/>
    <w:rsid w:val="000F6242"/>
    <w:rsid w:val="00157748"/>
    <w:rsid w:val="00174844"/>
    <w:rsid w:val="00183AE3"/>
    <w:rsid w:val="002040E2"/>
    <w:rsid w:val="002201E4"/>
    <w:rsid w:val="00270389"/>
    <w:rsid w:val="00272B2C"/>
    <w:rsid w:val="002A6824"/>
    <w:rsid w:val="002B7A2D"/>
    <w:rsid w:val="002E1848"/>
    <w:rsid w:val="002F1940"/>
    <w:rsid w:val="00320F57"/>
    <w:rsid w:val="0034030B"/>
    <w:rsid w:val="00363D72"/>
    <w:rsid w:val="00383545"/>
    <w:rsid w:val="003A7C51"/>
    <w:rsid w:val="003B654D"/>
    <w:rsid w:val="003C489E"/>
    <w:rsid w:val="003D3743"/>
    <w:rsid w:val="00433500"/>
    <w:rsid w:val="00433F71"/>
    <w:rsid w:val="00440D43"/>
    <w:rsid w:val="004449F3"/>
    <w:rsid w:val="00451A39"/>
    <w:rsid w:val="00455362"/>
    <w:rsid w:val="0045595F"/>
    <w:rsid w:val="00477B79"/>
    <w:rsid w:val="004B46AC"/>
    <w:rsid w:val="004D063A"/>
    <w:rsid w:val="004D6698"/>
    <w:rsid w:val="004E3939"/>
    <w:rsid w:val="004F0B6B"/>
    <w:rsid w:val="0051776D"/>
    <w:rsid w:val="00520EC6"/>
    <w:rsid w:val="00524687"/>
    <w:rsid w:val="005B5087"/>
    <w:rsid w:val="005F3B26"/>
    <w:rsid w:val="00604144"/>
    <w:rsid w:val="006073C3"/>
    <w:rsid w:val="00646E60"/>
    <w:rsid w:val="006A3A35"/>
    <w:rsid w:val="006B0604"/>
    <w:rsid w:val="006E0D4F"/>
    <w:rsid w:val="006F2D99"/>
    <w:rsid w:val="00713658"/>
    <w:rsid w:val="00726022"/>
    <w:rsid w:val="00743399"/>
    <w:rsid w:val="00782290"/>
    <w:rsid w:val="007F09FF"/>
    <w:rsid w:val="007F4F92"/>
    <w:rsid w:val="007F6F25"/>
    <w:rsid w:val="00800273"/>
    <w:rsid w:val="00804F27"/>
    <w:rsid w:val="00832356"/>
    <w:rsid w:val="00832B2B"/>
    <w:rsid w:val="0086066C"/>
    <w:rsid w:val="00877F19"/>
    <w:rsid w:val="008858CD"/>
    <w:rsid w:val="008A6F25"/>
    <w:rsid w:val="008D772F"/>
    <w:rsid w:val="008E197E"/>
    <w:rsid w:val="00916A79"/>
    <w:rsid w:val="00953874"/>
    <w:rsid w:val="00964D87"/>
    <w:rsid w:val="00976D16"/>
    <w:rsid w:val="0099764C"/>
    <w:rsid w:val="009F6B47"/>
    <w:rsid w:val="00A0516F"/>
    <w:rsid w:val="00A34B3D"/>
    <w:rsid w:val="00A46CCB"/>
    <w:rsid w:val="00A653CE"/>
    <w:rsid w:val="00A71544"/>
    <w:rsid w:val="00A90373"/>
    <w:rsid w:val="00AC6106"/>
    <w:rsid w:val="00AE1828"/>
    <w:rsid w:val="00AF2C43"/>
    <w:rsid w:val="00B01FA4"/>
    <w:rsid w:val="00B27EB4"/>
    <w:rsid w:val="00B33F3C"/>
    <w:rsid w:val="00B5011D"/>
    <w:rsid w:val="00B55938"/>
    <w:rsid w:val="00B823A6"/>
    <w:rsid w:val="00B97703"/>
    <w:rsid w:val="00BB6A1F"/>
    <w:rsid w:val="00BC30C1"/>
    <w:rsid w:val="00C01F1C"/>
    <w:rsid w:val="00C04BAC"/>
    <w:rsid w:val="00C178A7"/>
    <w:rsid w:val="00C17B7B"/>
    <w:rsid w:val="00C23C20"/>
    <w:rsid w:val="00C362C0"/>
    <w:rsid w:val="00C804C0"/>
    <w:rsid w:val="00CB37D4"/>
    <w:rsid w:val="00CC6E30"/>
    <w:rsid w:val="00CD5002"/>
    <w:rsid w:val="00CF46F9"/>
    <w:rsid w:val="00CF6087"/>
    <w:rsid w:val="00CF64E1"/>
    <w:rsid w:val="00D0181C"/>
    <w:rsid w:val="00D02856"/>
    <w:rsid w:val="00D144DE"/>
    <w:rsid w:val="00D209D8"/>
    <w:rsid w:val="00D25CD3"/>
    <w:rsid w:val="00D62A0E"/>
    <w:rsid w:val="00D84FCE"/>
    <w:rsid w:val="00D856BD"/>
    <w:rsid w:val="00DF7E9B"/>
    <w:rsid w:val="00E34F27"/>
    <w:rsid w:val="00E92981"/>
    <w:rsid w:val="00E961C6"/>
    <w:rsid w:val="00E97040"/>
    <w:rsid w:val="00EA1DCA"/>
    <w:rsid w:val="00EB2046"/>
    <w:rsid w:val="00EC0AE9"/>
    <w:rsid w:val="00EC7DA1"/>
    <w:rsid w:val="00ED48C3"/>
    <w:rsid w:val="00EF0561"/>
    <w:rsid w:val="00F234DD"/>
    <w:rsid w:val="00F24338"/>
    <w:rsid w:val="00F33593"/>
    <w:rsid w:val="00F34B3C"/>
    <w:rsid w:val="00F91527"/>
    <w:rsid w:val="00FC1484"/>
    <w:rsid w:val="00FC6922"/>
    <w:rsid w:val="00FD15AF"/>
    <w:rsid w:val="00FE783B"/>
    <w:rsid w:val="012E45B0"/>
    <w:rsid w:val="0140551C"/>
    <w:rsid w:val="015C15C8"/>
    <w:rsid w:val="01C43576"/>
    <w:rsid w:val="0234670C"/>
    <w:rsid w:val="026D1631"/>
    <w:rsid w:val="03E766F4"/>
    <w:rsid w:val="042E26EB"/>
    <w:rsid w:val="04483295"/>
    <w:rsid w:val="04675D48"/>
    <w:rsid w:val="04986517"/>
    <w:rsid w:val="04BD5452"/>
    <w:rsid w:val="04C01C5A"/>
    <w:rsid w:val="04C3100D"/>
    <w:rsid w:val="050958D2"/>
    <w:rsid w:val="056B20F3"/>
    <w:rsid w:val="058E4EA5"/>
    <w:rsid w:val="05907DB2"/>
    <w:rsid w:val="05C075FF"/>
    <w:rsid w:val="06271B3D"/>
    <w:rsid w:val="063522A9"/>
    <w:rsid w:val="064733DE"/>
    <w:rsid w:val="06711DC5"/>
    <w:rsid w:val="06B5558D"/>
    <w:rsid w:val="0773419D"/>
    <w:rsid w:val="07886BEA"/>
    <w:rsid w:val="079A2481"/>
    <w:rsid w:val="07B567B5"/>
    <w:rsid w:val="07DD40F6"/>
    <w:rsid w:val="08545039"/>
    <w:rsid w:val="09184D77"/>
    <w:rsid w:val="095A6AE5"/>
    <w:rsid w:val="09B82C04"/>
    <w:rsid w:val="09F978E8"/>
    <w:rsid w:val="0AAE5145"/>
    <w:rsid w:val="0BA666AA"/>
    <w:rsid w:val="0C0D7353"/>
    <w:rsid w:val="0C22317C"/>
    <w:rsid w:val="0C3E33A6"/>
    <w:rsid w:val="0CC71FDF"/>
    <w:rsid w:val="0CEA12C0"/>
    <w:rsid w:val="0CF85DDF"/>
    <w:rsid w:val="0CFA51C5"/>
    <w:rsid w:val="0D2B64A6"/>
    <w:rsid w:val="0D2E0B04"/>
    <w:rsid w:val="0D5D7F7A"/>
    <w:rsid w:val="0DAF7D84"/>
    <w:rsid w:val="0DFF2A1B"/>
    <w:rsid w:val="0EDB2A8D"/>
    <w:rsid w:val="10297D59"/>
    <w:rsid w:val="10390BE8"/>
    <w:rsid w:val="109068FD"/>
    <w:rsid w:val="10FA1A6A"/>
    <w:rsid w:val="11475C57"/>
    <w:rsid w:val="114875EB"/>
    <w:rsid w:val="11C058F1"/>
    <w:rsid w:val="1209192A"/>
    <w:rsid w:val="12323283"/>
    <w:rsid w:val="123F0A7C"/>
    <w:rsid w:val="12995C93"/>
    <w:rsid w:val="12A67527"/>
    <w:rsid w:val="142C0628"/>
    <w:rsid w:val="144B7858"/>
    <w:rsid w:val="148B0641"/>
    <w:rsid w:val="14E013D0"/>
    <w:rsid w:val="15B32663"/>
    <w:rsid w:val="17697775"/>
    <w:rsid w:val="17812AC3"/>
    <w:rsid w:val="17A13E61"/>
    <w:rsid w:val="180453F5"/>
    <w:rsid w:val="187F5606"/>
    <w:rsid w:val="18FA6C07"/>
    <w:rsid w:val="194D0C0F"/>
    <w:rsid w:val="19744352"/>
    <w:rsid w:val="199A25AF"/>
    <w:rsid w:val="19B4513C"/>
    <w:rsid w:val="19BB1243"/>
    <w:rsid w:val="19C340D1"/>
    <w:rsid w:val="1AB176CE"/>
    <w:rsid w:val="1AB91166"/>
    <w:rsid w:val="1ACE5888"/>
    <w:rsid w:val="1B061265"/>
    <w:rsid w:val="1B3B5E61"/>
    <w:rsid w:val="1B4955A1"/>
    <w:rsid w:val="1B4D3BD8"/>
    <w:rsid w:val="1BB60332"/>
    <w:rsid w:val="1CF63F94"/>
    <w:rsid w:val="1D417E1F"/>
    <w:rsid w:val="1D6B3F53"/>
    <w:rsid w:val="1E3723A2"/>
    <w:rsid w:val="1E64416A"/>
    <w:rsid w:val="1E8A57C9"/>
    <w:rsid w:val="1E9507A7"/>
    <w:rsid w:val="1EF03D4E"/>
    <w:rsid w:val="1F082591"/>
    <w:rsid w:val="1F741DA9"/>
    <w:rsid w:val="1F82298A"/>
    <w:rsid w:val="1FEA77EA"/>
    <w:rsid w:val="2031215C"/>
    <w:rsid w:val="2090127C"/>
    <w:rsid w:val="20B44934"/>
    <w:rsid w:val="20BF1831"/>
    <w:rsid w:val="20C72FC2"/>
    <w:rsid w:val="20D32FEA"/>
    <w:rsid w:val="20F27DA4"/>
    <w:rsid w:val="20F35A9E"/>
    <w:rsid w:val="211B7B5B"/>
    <w:rsid w:val="213D6E16"/>
    <w:rsid w:val="21E5632B"/>
    <w:rsid w:val="21FA2A4D"/>
    <w:rsid w:val="220D1A6D"/>
    <w:rsid w:val="223A48C9"/>
    <w:rsid w:val="22B456FE"/>
    <w:rsid w:val="231B2B24"/>
    <w:rsid w:val="23287C3C"/>
    <w:rsid w:val="23356A2F"/>
    <w:rsid w:val="23385CD8"/>
    <w:rsid w:val="234864B4"/>
    <w:rsid w:val="23516881"/>
    <w:rsid w:val="24337288"/>
    <w:rsid w:val="246C2851"/>
    <w:rsid w:val="247321DC"/>
    <w:rsid w:val="248934D8"/>
    <w:rsid w:val="24983315"/>
    <w:rsid w:val="25826736"/>
    <w:rsid w:val="25D52D1D"/>
    <w:rsid w:val="26262916"/>
    <w:rsid w:val="266E0D1D"/>
    <w:rsid w:val="268D4673"/>
    <w:rsid w:val="279E140F"/>
    <w:rsid w:val="284F196A"/>
    <w:rsid w:val="28517ABB"/>
    <w:rsid w:val="2887138D"/>
    <w:rsid w:val="28AC5D49"/>
    <w:rsid w:val="29966FCB"/>
    <w:rsid w:val="29BC3988"/>
    <w:rsid w:val="29CC3C22"/>
    <w:rsid w:val="2A8668D4"/>
    <w:rsid w:val="2AB92917"/>
    <w:rsid w:val="2B352092"/>
    <w:rsid w:val="2B5946AE"/>
    <w:rsid w:val="2BD4355E"/>
    <w:rsid w:val="2C30560B"/>
    <w:rsid w:val="2C4C4397"/>
    <w:rsid w:val="2CD95E24"/>
    <w:rsid w:val="2D410B1C"/>
    <w:rsid w:val="2D5E13C2"/>
    <w:rsid w:val="2D942B00"/>
    <w:rsid w:val="2DBF78C3"/>
    <w:rsid w:val="2DC8572C"/>
    <w:rsid w:val="2DD87F45"/>
    <w:rsid w:val="2E167A29"/>
    <w:rsid w:val="2E3B3926"/>
    <w:rsid w:val="2E63592A"/>
    <w:rsid w:val="2EC5717E"/>
    <w:rsid w:val="2ECD7558"/>
    <w:rsid w:val="2EDA15AF"/>
    <w:rsid w:val="2F0E473E"/>
    <w:rsid w:val="2F471420"/>
    <w:rsid w:val="2FDB060F"/>
    <w:rsid w:val="2FF72667"/>
    <w:rsid w:val="30FF4EEE"/>
    <w:rsid w:val="312A4E39"/>
    <w:rsid w:val="314E5202"/>
    <w:rsid w:val="31C100F9"/>
    <w:rsid w:val="322A6BDA"/>
    <w:rsid w:val="327A0657"/>
    <w:rsid w:val="32CF2F6B"/>
    <w:rsid w:val="32FE05C3"/>
    <w:rsid w:val="339A309B"/>
    <w:rsid w:val="33C90C05"/>
    <w:rsid w:val="34D0394F"/>
    <w:rsid w:val="35026383"/>
    <w:rsid w:val="35482FA8"/>
    <w:rsid w:val="3551662C"/>
    <w:rsid w:val="35673B29"/>
    <w:rsid w:val="357C77AE"/>
    <w:rsid w:val="35B94947"/>
    <w:rsid w:val="360836B2"/>
    <w:rsid w:val="37EA1649"/>
    <w:rsid w:val="38007502"/>
    <w:rsid w:val="382501A9"/>
    <w:rsid w:val="3830653A"/>
    <w:rsid w:val="38344F41"/>
    <w:rsid w:val="3863157A"/>
    <w:rsid w:val="38772B2A"/>
    <w:rsid w:val="387A1542"/>
    <w:rsid w:val="38B52017"/>
    <w:rsid w:val="38C9453B"/>
    <w:rsid w:val="38EF0EF7"/>
    <w:rsid w:val="395F6C2C"/>
    <w:rsid w:val="398A1029"/>
    <w:rsid w:val="39A37088"/>
    <w:rsid w:val="3A345E4E"/>
    <w:rsid w:val="3A595F4B"/>
    <w:rsid w:val="3A782F7C"/>
    <w:rsid w:val="3AAC6130"/>
    <w:rsid w:val="3ADE61A4"/>
    <w:rsid w:val="3B323786"/>
    <w:rsid w:val="3B4749B9"/>
    <w:rsid w:val="3BE6649A"/>
    <w:rsid w:val="3C0A042B"/>
    <w:rsid w:val="3C240A39"/>
    <w:rsid w:val="3C273BBC"/>
    <w:rsid w:val="3C631823"/>
    <w:rsid w:val="3C7D6B4A"/>
    <w:rsid w:val="3C9D15FD"/>
    <w:rsid w:val="3CB12F0A"/>
    <w:rsid w:val="3D22095C"/>
    <w:rsid w:val="3D7C0D71"/>
    <w:rsid w:val="3DC271E1"/>
    <w:rsid w:val="3E150426"/>
    <w:rsid w:val="3E3D6B2B"/>
    <w:rsid w:val="3ED847AB"/>
    <w:rsid w:val="3F4B1266"/>
    <w:rsid w:val="406E00C4"/>
    <w:rsid w:val="40726ACA"/>
    <w:rsid w:val="40CB161A"/>
    <w:rsid w:val="40F27DB9"/>
    <w:rsid w:val="41A0173B"/>
    <w:rsid w:val="423A294E"/>
    <w:rsid w:val="42744F96"/>
    <w:rsid w:val="43B57B21"/>
    <w:rsid w:val="4456696C"/>
    <w:rsid w:val="455B1156"/>
    <w:rsid w:val="4605689B"/>
    <w:rsid w:val="461A259D"/>
    <w:rsid w:val="472055BF"/>
    <w:rsid w:val="487D32FD"/>
    <w:rsid w:val="48A06D34"/>
    <w:rsid w:val="48D20808"/>
    <w:rsid w:val="48D6720F"/>
    <w:rsid w:val="493150F6"/>
    <w:rsid w:val="49375FAE"/>
    <w:rsid w:val="4945503F"/>
    <w:rsid w:val="49F72B69"/>
    <w:rsid w:val="4A2A683B"/>
    <w:rsid w:val="4B2657DA"/>
    <w:rsid w:val="4B3B1EFC"/>
    <w:rsid w:val="4B917087"/>
    <w:rsid w:val="4BC73CDE"/>
    <w:rsid w:val="4C9A533B"/>
    <w:rsid w:val="4CDD70A9"/>
    <w:rsid w:val="4CE64136"/>
    <w:rsid w:val="4D4001B9"/>
    <w:rsid w:val="4D4C2BE0"/>
    <w:rsid w:val="4D547FED"/>
    <w:rsid w:val="4DA222EA"/>
    <w:rsid w:val="4E186088"/>
    <w:rsid w:val="4F126C59"/>
    <w:rsid w:val="4F400A92"/>
    <w:rsid w:val="4FAF6B47"/>
    <w:rsid w:val="4FF17434"/>
    <w:rsid w:val="503F54A0"/>
    <w:rsid w:val="50E0273C"/>
    <w:rsid w:val="50F425E7"/>
    <w:rsid w:val="51054EFA"/>
    <w:rsid w:val="51275918"/>
    <w:rsid w:val="517B03BC"/>
    <w:rsid w:val="51B163E6"/>
    <w:rsid w:val="51E113E5"/>
    <w:rsid w:val="52411DB5"/>
    <w:rsid w:val="52B95845"/>
    <w:rsid w:val="52C43BD6"/>
    <w:rsid w:val="532076DA"/>
    <w:rsid w:val="53EF46CF"/>
    <w:rsid w:val="54103BF9"/>
    <w:rsid w:val="54752C39"/>
    <w:rsid w:val="552D0B4D"/>
    <w:rsid w:val="553B2061"/>
    <w:rsid w:val="55774444"/>
    <w:rsid w:val="557931CB"/>
    <w:rsid w:val="561C4BD2"/>
    <w:rsid w:val="564A5AA2"/>
    <w:rsid w:val="56CF5CFB"/>
    <w:rsid w:val="56F0042E"/>
    <w:rsid w:val="5710480D"/>
    <w:rsid w:val="571E12FD"/>
    <w:rsid w:val="58086CFC"/>
    <w:rsid w:val="5830463D"/>
    <w:rsid w:val="584D33B7"/>
    <w:rsid w:val="58B34C17"/>
    <w:rsid w:val="58BA0D1E"/>
    <w:rsid w:val="58CB483C"/>
    <w:rsid w:val="591923BD"/>
    <w:rsid w:val="59903300"/>
    <w:rsid w:val="59AB60A8"/>
    <w:rsid w:val="59E24004"/>
    <w:rsid w:val="59F1681C"/>
    <w:rsid w:val="5A5468C1"/>
    <w:rsid w:val="5A746DF6"/>
    <w:rsid w:val="5AB20E59"/>
    <w:rsid w:val="5AD7702A"/>
    <w:rsid w:val="5B2B0B23"/>
    <w:rsid w:val="5B723495"/>
    <w:rsid w:val="5CFD1B08"/>
    <w:rsid w:val="5DD55D4C"/>
    <w:rsid w:val="5E074753"/>
    <w:rsid w:val="5E284C88"/>
    <w:rsid w:val="5E731884"/>
    <w:rsid w:val="5E7D2194"/>
    <w:rsid w:val="5EE2793A"/>
    <w:rsid w:val="5FF94F03"/>
    <w:rsid w:val="60362253"/>
    <w:rsid w:val="60545AF9"/>
    <w:rsid w:val="60952803"/>
    <w:rsid w:val="6135490B"/>
    <w:rsid w:val="613B6814"/>
    <w:rsid w:val="61F66E17"/>
    <w:rsid w:val="620826E5"/>
    <w:rsid w:val="62BD348D"/>
    <w:rsid w:val="63026180"/>
    <w:rsid w:val="64E41968"/>
    <w:rsid w:val="64E83030"/>
    <w:rsid w:val="65813C15"/>
    <w:rsid w:val="65E90142"/>
    <w:rsid w:val="66032EEA"/>
    <w:rsid w:val="663F52CD"/>
    <w:rsid w:val="668002B5"/>
    <w:rsid w:val="6731395C"/>
    <w:rsid w:val="67B63BB5"/>
    <w:rsid w:val="68370C8B"/>
    <w:rsid w:val="68C86EF5"/>
    <w:rsid w:val="690C0ED5"/>
    <w:rsid w:val="691B6CFF"/>
    <w:rsid w:val="69C45E93"/>
    <w:rsid w:val="69F908EC"/>
    <w:rsid w:val="6A061DFC"/>
    <w:rsid w:val="6AA35501"/>
    <w:rsid w:val="6B290FDE"/>
    <w:rsid w:val="6B352872"/>
    <w:rsid w:val="6BD20172"/>
    <w:rsid w:val="6CAB7E55"/>
    <w:rsid w:val="6CD23598"/>
    <w:rsid w:val="6CFE56E1"/>
    <w:rsid w:val="6D2F00AE"/>
    <w:rsid w:val="6D9745DB"/>
    <w:rsid w:val="6E2476C2"/>
    <w:rsid w:val="6E9B6407"/>
    <w:rsid w:val="6EDB5B6B"/>
    <w:rsid w:val="6F122180"/>
    <w:rsid w:val="6F4D0429"/>
    <w:rsid w:val="6F5B199A"/>
    <w:rsid w:val="6F5E223C"/>
    <w:rsid w:val="6FF1342F"/>
    <w:rsid w:val="70632916"/>
    <w:rsid w:val="70707286"/>
    <w:rsid w:val="70BB05FF"/>
    <w:rsid w:val="712B4136"/>
    <w:rsid w:val="7168781F"/>
    <w:rsid w:val="72CA1BE4"/>
    <w:rsid w:val="72CD594F"/>
    <w:rsid w:val="72DB1314"/>
    <w:rsid w:val="731E366D"/>
    <w:rsid w:val="73761AFD"/>
    <w:rsid w:val="737B1605"/>
    <w:rsid w:val="73850A93"/>
    <w:rsid w:val="73C80282"/>
    <w:rsid w:val="741C1E77"/>
    <w:rsid w:val="7507318D"/>
    <w:rsid w:val="752F25FD"/>
    <w:rsid w:val="75843DDB"/>
    <w:rsid w:val="758B11E8"/>
    <w:rsid w:val="759F6AF9"/>
    <w:rsid w:val="75CE2F56"/>
    <w:rsid w:val="75E0068F"/>
    <w:rsid w:val="75F45394"/>
    <w:rsid w:val="7614323A"/>
    <w:rsid w:val="763F450F"/>
    <w:rsid w:val="765A28B7"/>
    <w:rsid w:val="77087538"/>
    <w:rsid w:val="775E4DB4"/>
    <w:rsid w:val="777E1C60"/>
    <w:rsid w:val="77D13620"/>
    <w:rsid w:val="77E55B44"/>
    <w:rsid w:val="78830EC5"/>
    <w:rsid w:val="788E2ADA"/>
    <w:rsid w:val="7905019A"/>
    <w:rsid w:val="791252B1"/>
    <w:rsid w:val="791C1C4C"/>
    <w:rsid w:val="79514DD7"/>
    <w:rsid w:val="79853F6B"/>
    <w:rsid w:val="79FE2930"/>
    <w:rsid w:val="7A46375E"/>
    <w:rsid w:val="7A463B1D"/>
    <w:rsid w:val="7A9479AC"/>
    <w:rsid w:val="7AAA40CE"/>
    <w:rsid w:val="7AE83BB3"/>
    <w:rsid w:val="7B2333B5"/>
    <w:rsid w:val="7B8D4BA5"/>
    <w:rsid w:val="7B9052C5"/>
    <w:rsid w:val="7C482875"/>
    <w:rsid w:val="7C551B8B"/>
    <w:rsid w:val="7DC27B63"/>
    <w:rsid w:val="7DF76D39"/>
    <w:rsid w:val="7E0F1577"/>
    <w:rsid w:val="7E3B6528"/>
    <w:rsid w:val="7E3C3FAA"/>
    <w:rsid w:val="7E3F712D"/>
    <w:rsid w:val="7E412634"/>
    <w:rsid w:val="7ECB3116"/>
    <w:rsid w:val="7F175810"/>
    <w:rsid w:val="7F435970"/>
    <w:rsid w:val="7F61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3FA37"/>
  <w15:docId w15:val="{6821B953-2514-4831-8989-031B8B430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DC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A1D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EA1D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1DC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1DC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1DC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1DCA"/>
    <w:pPr>
      <w:outlineLvl w:val="5"/>
    </w:pPr>
  </w:style>
  <w:style w:type="paragraph" w:styleId="Heading7">
    <w:name w:val="heading 7"/>
    <w:basedOn w:val="H6"/>
    <w:next w:val="Normal"/>
    <w:qFormat/>
    <w:rsid w:val="00EA1DCA"/>
    <w:pPr>
      <w:outlineLvl w:val="6"/>
    </w:pPr>
  </w:style>
  <w:style w:type="paragraph" w:styleId="Heading8">
    <w:name w:val="heading 8"/>
    <w:basedOn w:val="Heading1"/>
    <w:next w:val="Normal"/>
    <w:qFormat/>
    <w:rsid w:val="00EA1DC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DC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A1DC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EA1DCA"/>
    <w:pPr>
      <w:ind w:left="1135"/>
    </w:pPr>
  </w:style>
  <w:style w:type="paragraph" w:styleId="List2">
    <w:name w:val="List 2"/>
    <w:basedOn w:val="List"/>
    <w:semiHidden/>
    <w:rsid w:val="00EA1DCA"/>
    <w:pPr>
      <w:ind w:left="851"/>
    </w:pPr>
  </w:style>
  <w:style w:type="paragraph" w:styleId="List">
    <w:name w:val="List"/>
    <w:basedOn w:val="Normal"/>
    <w:semiHidden/>
    <w:rsid w:val="00EA1DCA"/>
    <w:pPr>
      <w:ind w:left="568" w:hanging="284"/>
    </w:pPr>
  </w:style>
  <w:style w:type="paragraph" w:styleId="TOC7">
    <w:name w:val="toc 7"/>
    <w:basedOn w:val="TOC6"/>
    <w:next w:val="Normal"/>
    <w:semiHidden/>
    <w:rsid w:val="00EA1DCA"/>
    <w:pPr>
      <w:ind w:left="2268" w:hanging="2268"/>
    </w:pPr>
  </w:style>
  <w:style w:type="paragraph" w:styleId="TOC6">
    <w:name w:val="toc 6"/>
    <w:basedOn w:val="TOC5"/>
    <w:next w:val="Normal"/>
    <w:semiHidden/>
    <w:rsid w:val="00EA1DCA"/>
    <w:pPr>
      <w:ind w:left="1985" w:hanging="1985"/>
    </w:pPr>
  </w:style>
  <w:style w:type="paragraph" w:styleId="TOC5">
    <w:name w:val="toc 5"/>
    <w:basedOn w:val="TOC4"/>
    <w:semiHidden/>
    <w:rsid w:val="00EA1DCA"/>
    <w:pPr>
      <w:ind w:left="1701" w:hanging="1701"/>
    </w:pPr>
  </w:style>
  <w:style w:type="paragraph" w:styleId="TOC4">
    <w:name w:val="toc 4"/>
    <w:basedOn w:val="TOC3"/>
    <w:semiHidden/>
    <w:rsid w:val="00EA1DCA"/>
    <w:pPr>
      <w:ind w:left="1418" w:hanging="1418"/>
    </w:pPr>
  </w:style>
  <w:style w:type="paragraph" w:styleId="TOC3">
    <w:name w:val="toc 3"/>
    <w:basedOn w:val="TOC2"/>
    <w:semiHidden/>
    <w:rsid w:val="00EA1DCA"/>
    <w:pPr>
      <w:ind w:left="1134" w:hanging="1134"/>
    </w:pPr>
  </w:style>
  <w:style w:type="paragraph" w:styleId="TOC2">
    <w:name w:val="toc 2"/>
    <w:basedOn w:val="TOC1"/>
    <w:semiHidden/>
    <w:rsid w:val="00EA1DC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EA1D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EA1DCA"/>
    <w:pPr>
      <w:ind w:left="851"/>
    </w:pPr>
  </w:style>
  <w:style w:type="paragraph" w:styleId="ListNumber">
    <w:name w:val="List Number"/>
    <w:basedOn w:val="List"/>
    <w:semiHidden/>
    <w:rsid w:val="00EA1DCA"/>
  </w:style>
  <w:style w:type="paragraph" w:styleId="ListBullet4">
    <w:name w:val="List Bullet 4"/>
    <w:basedOn w:val="ListBullet3"/>
    <w:semiHidden/>
    <w:rsid w:val="00EA1DCA"/>
    <w:pPr>
      <w:ind w:left="1418"/>
    </w:pPr>
  </w:style>
  <w:style w:type="paragraph" w:styleId="ListBullet3">
    <w:name w:val="List Bullet 3"/>
    <w:basedOn w:val="ListBullet2"/>
    <w:semiHidden/>
    <w:rsid w:val="00EA1DCA"/>
    <w:pPr>
      <w:ind w:left="1135"/>
    </w:pPr>
  </w:style>
  <w:style w:type="paragraph" w:styleId="ListBullet2">
    <w:name w:val="List Bullet 2"/>
    <w:basedOn w:val="ListBullet"/>
    <w:semiHidden/>
    <w:rsid w:val="00EA1DCA"/>
    <w:pPr>
      <w:ind w:left="851"/>
    </w:pPr>
  </w:style>
  <w:style w:type="paragraph" w:styleId="ListBullet">
    <w:name w:val="List Bullet"/>
    <w:basedOn w:val="List"/>
    <w:semiHidden/>
    <w:rsid w:val="00EA1DCA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EA1DCA"/>
    <w:pPr>
      <w:ind w:left="1702"/>
    </w:pPr>
  </w:style>
  <w:style w:type="paragraph" w:styleId="TOC8">
    <w:name w:val="toc 8"/>
    <w:basedOn w:val="TOC1"/>
    <w:semiHidden/>
    <w:rsid w:val="00EA1DC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EA1DCA"/>
    <w:pPr>
      <w:jc w:val="center"/>
    </w:pPr>
    <w:rPr>
      <w:i/>
    </w:rPr>
  </w:style>
  <w:style w:type="paragraph" w:styleId="Header">
    <w:name w:val="header"/>
    <w:link w:val="HeaderChar"/>
    <w:rsid w:val="00EA1D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EA1DC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EA1DCA"/>
    <w:pPr>
      <w:ind w:left="1702"/>
    </w:pPr>
  </w:style>
  <w:style w:type="paragraph" w:styleId="List4">
    <w:name w:val="List 4"/>
    <w:basedOn w:val="List3"/>
    <w:semiHidden/>
    <w:rsid w:val="00EA1DCA"/>
    <w:pPr>
      <w:ind w:left="1418"/>
    </w:pPr>
  </w:style>
  <w:style w:type="paragraph" w:styleId="TOC9">
    <w:name w:val="toc 9"/>
    <w:basedOn w:val="TOC8"/>
    <w:semiHidden/>
    <w:rsid w:val="00EA1DCA"/>
    <w:pPr>
      <w:ind w:left="1418" w:hanging="1418"/>
    </w:pPr>
  </w:style>
  <w:style w:type="paragraph" w:styleId="Index1">
    <w:name w:val="index 1"/>
    <w:basedOn w:val="Normal"/>
    <w:semiHidden/>
    <w:rsid w:val="00EA1DCA"/>
    <w:pPr>
      <w:keepLines/>
      <w:spacing w:after="0"/>
    </w:pPr>
  </w:style>
  <w:style w:type="paragraph" w:styleId="Index2">
    <w:name w:val="index 2"/>
    <w:basedOn w:val="Index1"/>
    <w:semiHidden/>
    <w:rsid w:val="00EA1DCA"/>
    <w:pPr>
      <w:ind w:left="284"/>
    </w:p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EA1DCA"/>
    <w:rPr>
      <w:b/>
      <w:position w:val="6"/>
      <w:sz w:val="16"/>
    </w:rPr>
  </w:style>
  <w:style w:type="paragraph" w:customStyle="1" w:styleId="B1">
    <w:name w:val="B1"/>
    <w:basedOn w:val="List"/>
    <w:rsid w:val="00EA1DC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DengXi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EA1D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EA1D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A1DCA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EA1DCA"/>
    <w:rPr>
      <w:b/>
    </w:rPr>
  </w:style>
  <w:style w:type="paragraph" w:customStyle="1" w:styleId="TAC">
    <w:name w:val="TAC"/>
    <w:basedOn w:val="TAL"/>
    <w:rsid w:val="00EA1DCA"/>
    <w:pPr>
      <w:jc w:val="center"/>
    </w:pPr>
  </w:style>
  <w:style w:type="paragraph" w:customStyle="1" w:styleId="TAL">
    <w:name w:val="TAL"/>
    <w:basedOn w:val="Normal"/>
    <w:rsid w:val="00EA1DC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EA1DCA"/>
    <w:pPr>
      <w:keepNext w:val="0"/>
      <w:spacing w:before="0" w:after="240"/>
    </w:pPr>
  </w:style>
  <w:style w:type="paragraph" w:customStyle="1" w:styleId="TH">
    <w:name w:val="TH"/>
    <w:basedOn w:val="Normal"/>
    <w:rsid w:val="00EA1D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A1DCA"/>
    <w:pPr>
      <w:keepLines/>
      <w:ind w:left="1135" w:hanging="851"/>
    </w:pPr>
  </w:style>
  <w:style w:type="paragraph" w:customStyle="1" w:styleId="EX">
    <w:name w:val="EX"/>
    <w:basedOn w:val="Normal"/>
    <w:rsid w:val="00EA1DCA"/>
    <w:pPr>
      <w:keepLines/>
      <w:ind w:left="1702" w:hanging="1418"/>
    </w:pPr>
  </w:style>
  <w:style w:type="paragraph" w:customStyle="1" w:styleId="FP">
    <w:name w:val="FP"/>
    <w:basedOn w:val="Normal"/>
    <w:rsid w:val="00EA1DCA"/>
    <w:pPr>
      <w:spacing w:after="0"/>
    </w:pPr>
  </w:style>
  <w:style w:type="paragraph" w:customStyle="1" w:styleId="LD">
    <w:name w:val="LD"/>
    <w:rsid w:val="00EA1D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A1DCA"/>
    <w:pPr>
      <w:spacing w:after="0"/>
    </w:pPr>
  </w:style>
  <w:style w:type="paragraph" w:customStyle="1" w:styleId="EW">
    <w:name w:val="EW"/>
    <w:basedOn w:val="EX"/>
    <w:rsid w:val="00EA1DCA"/>
    <w:pPr>
      <w:spacing w:after="0"/>
    </w:pPr>
  </w:style>
  <w:style w:type="paragraph" w:customStyle="1" w:styleId="EQ">
    <w:name w:val="EQ"/>
    <w:basedOn w:val="Normal"/>
    <w:next w:val="Normal"/>
    <w:rsid w:val="00EA1DC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A1DC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D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A1DCA"/>
    <w:pPr>
      <w:jc w:val="right"/>
    </w:pPr>
  </w:style>
  <w:style w:type="paragraph" w:customStyle="1" w:styleId="TAN">
    <w:name w:val="TAN"/>
    <w:basedOn w:val="TAL"/>
    <w:rsid w:val="00EA1DCA"/>
    <w:pPr>
      <w:ind w:left="851" w:hanging="851"/>
    </w:pPr>
  </w:style>
  <w:style w:type="paragraph" w:customStyle="1" w:styleId="ZA">
    <w:name w:val="ZA"/>
    <w:rsid w:val="00EA1D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A1D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A1D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A1D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A1DCA"/>
    <w:pPr>
      <w:framePr w:wrap="notBeside" w:y="16161"/>
    </w:pPr>
  </w:style>
  <w:style w:type="character" w:customStyle="1" w:styleId="ZGSM">
    <w:name w:val="ZGSM"/>
    <w:rsid w:val="00EA1DCA"/>
  </w:style>
  <w:style w:type="paragraph" w:customStyle="1" w:styleId="ZG">
    <w:name w:val="ZG"/>
    <w:rsid w:val="00EA1D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EA1DCA"/>
    <w:rPr>
      <w:color w:val="FF0000"/>
    </w:rPr>
  </w:style>
  <w:style w:type="paragraph" w:customStyle="1" w:styleId="B2">
    <w:name w:val="B2"/>
    <w:basedOn w:val="List2"/>
    <w:rsid w:val="00EA1DCA"/>
  </w:style>
  <w:style w:type="paragraph" w:customStyle="1" w:styleId="B3">
    <w:name w:val="B3"/>
    <w:basedOn w:val="List3"/>
    <w:rsid w:val="00EA1DCA"/>
  </w:style>
  <w:style w:type="paragraph" w:customStyle="1" w:styleId="B4">
    <w:name w:val="B4"/>
    <w:basedOn w:val="List4"/>
    <w:rsid w:val="00EA1DCA"/>
  </w:style>
  <w:style w:type="paragraph" w:customStyle="1" w:styleId="B5">
    <w:name w:val="B5"/>
    <w:basedOn w:val="List5"/>
    <w:rsid w:val="00EA1DCA"/>
  </w:style>
  <w:style w:type="paragraph" w:customStyle="1" w:styleId="ZTD">
    <w:name w:val="ZTD"/>
    <w:basedOn w:val="ZB"/>
    <w:rsid w:val="00EA1DC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DengXian" w:hAnsi="Arial"/>
      <w:lang w:eastAsia="en-US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ui-provider">
    <w:name w:val="ui-provide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Guidance">
    <w:name w:val="Guidance"/>
    <w:basedOn w:val="Normal"/>
    <w:qFormat/>
    <w:rPr>
      <w:i/>
      <w:color w:val="000000"/>
      <w:lang w:eastAsia="ja-JP"/>
    </w:rPr>
  </w:style>
  <w:style w:type="character" w:customStyle="1" w:styleId="Heading1Char">
    <w:name w:val="Heading 1 Char"/>
    <w:basedOn w:val="DefaultParagraphFont"/>
    <w:link w:val="Heading1"/>
    <w:qFormat/>
    <w:locked/>
    <w:rPr>
      <w:rFonts w:ascii="Arial" w:eastAsia="Times New Roman" w:hAnsi="Arial"/>
      <w:sz w:val="36"/>
    </w:rPr>
  </w:style>
  <w:style w:type="paragraph" w:styleId="Revision">
    <w:name w:val="Revision"/>
    <w:hidden/>
    <w:uiPriority w:val="99"/>
    <w:unhideWhenUsed/>
    <w:rsid w:val="00EA1DCA"/>
    <w:rPr>
      <w:rFonts w:eastAsia="Times New Roman"/>
    </w:rPr>
  </w:style>
  <w:style w:type="character" w:customStyle="1" w:styleId="CRCoverPageZchn">
    <w:name w:val="CR Cover Page Zchn"/>
    <w:link w:val="CRCoverPage"/>
    <w:qFormat/>
    <w:rsid w:val="00A0516F"/>
    <w:rPr>
      <w:rFonts w:ascii="Arial" w:eastAsia="DengXi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1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mgutierrez@app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</TotalTime>
  <Pages>1</Pages>
  <Words>247</Words>
  <Characters>1412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</cp:lastModifiedBy>
  <cp:revision>2</cp:revision>
  <cp:lastPrinted>2002-04-23T07:10:00Z</cp:lastPrinted>
  <dcterms:created xsi:type="dcterms:W3CDTF">2024-11-08T18:07:00Z</dcterms:created>
  <dcterms:modified xsi:type="dcterms:W3CDTF">2024-11-08T18:07:00Z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(3)eqFnHsCWMKzS5TGXg83EaOisavYKESLw0t5/8S3zo3sWG8nsU/+ba5sp4gXv3PTqyQDF/c+1
ak7PNEGIDU4zgrjZkJeh0qAtkulv42PAuSe+yO1YU7qbGQAqeVnntJR1lwCswoqBRbsoeiLH
dVN4nl0MZPvtcIlnNEFXfbsw0O6rUSDCi2Ox3/sDVZUM9aZ0cPMdYLQVW+W6zL2DQk+t2ocw
Z1voWysxplg0MbPcvF</vt:lpwstr>
  </property>
  <property fmtid="{D5CDD505-2E9C-101B-9397-08002B2CF9AE}" pid="3" name="_2015_ms_pID_7253431">
    <vt:lpwstr>IVpnBs/0gUwuHSzXRvrYLcG3jYCTGszkO2aKSU7XkKkRiRe7Rw5SsW
tA6t1ZMK2RXGmKrTDIOnwCrvwAyI8vBqaLj7wBC44z+ptUr0o7k+kper6JMzuAJxFyNhVbUT
gJccfaS2gXIIUaJRPf2hPoKiRtZ5HmrlNG6ohd/36RyFOdcPdgXwMZroAnUBjqZzFzcx1Bvh
P9IWzxl7nryBsE23mao7lFe1fV8xpAWe7SDB</vt:lpwstr>
  </property>
  <property fmtid="{D5CDD505-2E9C-101B-9397-08002B2CF9AE}" pid="4" name="_2015_ms_pID_7253432">
    <vt:lpwstr>l04uO3jMYPc5ZfRgFoB8h14=</vt:lpwstr>
  </property>
  <property fmtid="{D5CDD505-2E9C-101B-9397-08002B2CF9AE}" pid="5" name="KSOProductBuildVer">
    <vt:lpwstr>2052-11.8.2.12085</vt:lpwstr>
  </property>
  <property fmtid="{D5CDD505-2E9C-101B-9397-08002B2CF9AE}" pid="6" name="ICV">
    <vt:lpwstr>1AF69B2CCDBA47C7B965955E0262F659</vt:lpwstr>
  </property>
</Properties>
</file>