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01AADF" w14:textId="66565380" w:rsidR="0087383F" w:rsidRPr="0087383F" w:rsidRDefault="0087383F" w:rsidP="0087383F">
      <w:pPr>
        <w:pStyle w:val="CRCoverPage"/>
        <w:tabs>
          <w:tab w:val="right" w:pos="9639"/>
        </w:tabs>
        <w:spacing w:after="0"/>
        <w:rPr>
          <w:rFonts w:cs="Arial"/>
          <w:b/>
          <w:i/>
          <w:sz w:val="28"/>
          <w:szCs w:val="24"/>
          <w:lang w:val="en-US" w:eastAsia="zh-CN"/>
        </w:rPr>
      </w:pPr>
      <w:r>
        <w:rPr>
          <w:rFonts w:cs="Arial"/>
          <w:b/>
          <w:sz w:val="24"/>
          <w:szCs w:val="24"/>
        </w:rPr>
        <w:t xml:space="preserve">3GPP </w:t>
      </w:r>
      <w:r w:rsidRPr="0087383F">
        <w:rPr>
          <w:rFonts w:cs="Arial"/>
          <w:b/>
          <w:sz w:val="24"/>
          <w:szCs w:val="24"/>
        </w:rPr>
        <w:t>SA WG2 Meeting #1</w:t>
      </w:r>
      <w:r w:rsidRPr="0087383F">
        <w:rPr>
          <w:rFonts w:cs="Arial"/>
          <w:b/>
          <w:sz w:val="24"/>
          <w:szCs w:val="24"/>
          <w:lang w:val="en-US" w:eastAsia="zh-CN"/>
        </w:rPr>
        <w:t>66</w:t>
      </w:r>
      <w:r w:rsidR="00192EB7">
        <w:rPr>
          <w:rFonts w:cs="Arial"/>
          <w:b/>
          <w:sz w:val="24"/>
          <w:szCs w:val="24"/>
          <w:lang w:val="en-US" w:eastAsia="zh-CN"/>
        </w:rPr>
        <w:t>AH</w:t>
      </w:r>
      <w:r w:rsidR="00464323">
        <w:rPr>
          <w:rFonts w:cs="Arial" w:hint="eastAsia"/>
          <w:b/>
          <w:sz w:val="24"/>
          <w:szCs w:val="24"/>
          <w:lang w:val="en-US" w:eastAsia="zh-CN"/>
        </w:rPr>
        <w:t>E</w:t>
      </w:r>
      <w:r w:rsidRPr="0087383F">
        <w:rPr>
          <w:rFonts w:cs="Arial"/>
          <w:b/>
          <w:i/>
          <w:sz w:val="28"/>
          <w:szCs w:val="24"/>
        </w:rPr>
        <w:tab/>
      </w:r>
      <w:r w:rsidRPr="0087383F">
        <w:rPr>
          <w:rFonts w:cs="Arial"/>
          <w:b/>
          <w:sz w:val="24"/>
          <w:szCs w:val="24"/>
        </w:rPr>
        <w:t>S2-2</w:t>
      </w:r>
      <w:r w:rsidR="00192EB7">
        <w:rPr>
          <w:rFonts w:cs="Arial"/>
          <w:b/>
          <w:sz w:val="24"/>
          <w:szCs w:val="24"/>
          <w:lang w:val="en-US" w:eastAsia="zh-CN"/>
        </w:rPr>
        <w:t>5</w:t>
      </w:r>
      <w:r w:rsidR="00A2319D">
        <w:rPr>
          <w:rFonts w:cs="Arial" w:hint="eastAsia"/>
          <w:b/>
          <w:sz w:val="24"/>
          <w:szCs w:val="24"/>
          <w:lang w:val="en-US" w:eastAsia="zh-CN"/>
        </w:rPr>
        <w:t>00342</w:t>
      </w:r>
      <w:ins w:id="0" w:author="CU-Tianqi Xing-SA2#166AHE" w:date="2025-01-21T20:08:00Z">
        <w:r w:rsidR="00D90078" w:rsidRPr="00633667">
          <w:rPr>
            <w:rFonts w:cs="Arial"/>
            <w:b/>
            <w:sz w:val="24"/>
            <w:szCs w:val="24"/>
            <w:highlight w:val="yellow"/>
            <w:lang w:val="en-US" w:eastAsia="zh-CN"/>
            <w:rPrChange w:id="1" w:author="CU-Tianqi Xing-SA2#166AHE" w:date="2025-01-22T15:31:00Z">
              <w:rPr>
                <w:rFonts w:cs="Arial"/>
                <w:b/>
                <w:sz w:val="24"/>
                <w:szCs w:val="24"/>
                <w:lang w:val="en-US" w:eastAsia="zh-CN"/>
              </w:rPr>
            </w:rPrChange>
          </w:rPr>
          <w:t>r</w:t>
        </w:r>
      </w:ins>
      <w:ins w:id="2" w:author="CU-Tianqi Xing-SA2#166AHE" w:date="2025-01-22T15:31:00Z">
        <w:r w:rsidR="00633667" w:rsidRPr="00633667">
          <w:rPr>
            <w:rFonts w:cs="Arial"/>
            <w:b/>
            <w:sz w:val="24"/>
            <w:szCs w:val="24"/>
            <w:highlight w:val="yellow"/>
            <w:lang w:val="en-US" w:eastAsia="zh-CN"/>
            <w:rPrChange w:id="3" w:author="CU-Tianqi Xing-SA2#166AHE" w:date="2025-01-22T15:31:00Z">
              <w:rPr>
                <w:rFonts w:cs="Arial"/>
                <w:b/>
                <w:sz w:val="24"/>
                <w:szCs w:val="24"/>
                <w:lang w:val="en-US" w:eastAsia="zh-CN"/>
              </w:rPr>
            </w:rPrChange>
          </w:rPr>
          <w:t>10</w:t>
        </w:r>
      </w:ins>
    </w:p>
    <w:p w14:paraId="7CB45193" w14:textId="72D00A38" w:rsidR="001E41F3" w:rsidRPr="004D05CE" w:rsidRDefault="00192EB7" w:rsidP="0087383F">
      <w:pPr>
        <w:pStyle w:val="3GPPHeader"/>
        <w:rPr>
          <w:rFonts w:ascii="Arial" w:eastAsiaTheme="minorEastAsia" w:hAnsi="Arial" w:cs="Arial"/>
          <w:bCs/>
          <w:color w:val="0000FF"/>
          <w:sz w:val="20"/>
          <w:lang w:eastAsia="en-US"/>
        </w:rPr>
      </w:pPr>
      <w:r>
        <w:rPr>
          <w:rFonts w:ascii="Arial" w:hAnsi="Arial" w:cs="Arial"/>
          <w:szCs w:val="24"/>
          <w:lang w:val="en-US"/>
        </w:rPr>
        <w:t>20-24</w:t>
      </w:r>
      <w:r w:rsidR="0087383F" w:rsidRPr="0087383F">
        <w:rPr>
          <w:rFonts w:ascii="Arial" w:eastAsia="SimSun" w:hAnsi="Arial" w:cs="Arial"/>
          <w:szCs w:val="24"/>
        </w:rPr>
        <w:t xml:space="preserve"> </w:t>
      </w:r>
      <w:r>
        <w:rPr>
          <w:rFonts w:ascii="Arial" w:eastAsia="SimSun" w:hAnsi="Arial" w:cs="Arial"/>
          <w:szCs w:val="24"/>
        </w:rPr>
        <w:t>Jan</w:t>
      </w:r>
      <w:r w:rsidR="0087383F" w:rsidRPr="0087383F">
        <w:rPr>
          <w:rFonts w:ascii="Arial" w:eastAsia="SimSun" w:hAnsi="Arial" w:cs="Arial"/>
          <w:szCs w:val="24"/>
        </w:rPr>
        <w:t xml:space="preserve"> 202</w:t>
      </w:r>
      <w:r>
        <w:rPr>
          <w:rFonts w:ascii="Arial" w:eastAsia="SimSun" w:hAnsi="Arial" w:cs="Arial"/>
          <w:szCs w:val="24"/>
        </w:rPr>
        <w:t>5</w:t>
      </w:r>
      <w:r w:rsidR="0087383F" w:rsidRPr="0087383F">
        <w:rPr>
          <w:rFonts w:ascii="Arial" w:eastAsia="SimSun" w:hAnsi="Arial" w:cs="Arial"/>
          <w:szCs w:val="24"/>
          <w:lang w:val="en-US"/>
        </w:rPr>
        <w:t xml:space="preserve">, </w:t>
      </w:r>
      <w:r>
        <w:rPr>
          <w:rFonts w:ascii="Arial" w:eastAsia="SimSun" w:hAnsi="Arial" w:cs="Arial"/>
          <w:szCs w:val="24"/>
          <w:lang w:val="en-US"/>
        </w:rPr>
        <w:t>E</w:t>
      </w:r>
      <w:r w:rsidR="00CB0B80">
        <w:rPr>
          <w:rFonts w:ascii="Arial" w:eastAsia="SimSun" w:hAnsi="Arial" w:cs="Arial"/>
          <w:szCs w:val="24"/>
          <w:lang w:val="en-US"/>
        </w:rPr>
        <w:t>-</w:t>
      </w:r>
      <w:r>
        <w:rPr>
          <w:rFonts w:ascii="Arial" w:eastAsia="SimSun" w:hAnsi="Arial" w:cs="Arial"/>
          <w:szCs w:val="24"/>
          <w:lang w:val="en-US"/>
        </w:rPr>
        <w:t>meeting</w:t>
      </w:r>
      <w:r w:rsidR="00F60C2F" w:rsidRPr="0087383F">
        <w:rPr>
          <w:rFonts w:ascii="Arial" w:hAnsi="Arial" w:cs="Arial"/>
        </w:rPr>
        <w:tab/>
      </w:r>
      <w:bookmarkStart w:id="4" w:name="_Hlk173758092"/>
      <w:r w:rsidR="2D28EF2B" w:rsidRPr="0087383F">
        <w:rPr>
          <w:rFonts w:ascii="Arial" w:eastAsiaTheme="minorEastAsia" w:hAnsi="Arial" w:cs="Arial"/>
          <w:bCs/>
          <w:color w:val="0000FF"/>
          <w:sz w:val="20"/>
          <w:lang w:eastAsia="en-US"/>
        </w:rPr>
        <w:t>(revision of</w:t>
      </w:r>
      <w:r w:rsidR="00376C55" w:rsidRPr="0087383F">
        <w:rPr>
          <w:rFonts w:ascii="Arial" w:eastAsiaTheme="minorEastAsia" w:hAnsi="Arial" w:cs="Arial"/>
          <w:bCs/>
          <w:color w:val="0000FF"/>
          <w:sz w:val="20"/>
          <w:lang w:eastAsia="en-US"/>
        </w:rPr>
        <w:t xml:space="preserve"> S2-2</w:t>
      </w:r>
      <w:r w:rsidR="007E07B9">
        <w:rPr>
          <w:rFonts w:ascii="Arial" w:eastAsiaTheme="minorEastAsia" w:hAnsi="Arial" w:cs="Arial" w:hint="eastAsia"/>
          <w:bCs/>
          <w:color w:val="0000FF"/>
          <w:sz w:val="20"/>
        </w:rPr>
        <w:t>5x</w:t>
      </w:r>
      <w:r w:rsidR="00AA33F1">
        <w:rPr>
          <w:rFonts w:ascii="Arial" w:eastAsiaTheme="minorEastAsia" w:hAnsi="Arial" w:cs="Arial"/>
          <w:bCs/>
          <w:color w:val="0000FF"/>
          <w:sz w:val="20"/>
          <w:lang w:eastAsia="en-US"/>
        </w:rPr>
        <w:t>xxxx</w:t>
      </w:r>
      <w:r w:rsidR="2D28EF2B" w:rsidRPr="0087383F">
        <w:rPr>
          <w:rFonts w:ascii="Arial" w:eastAsiaTheme="minorEastAsia" w:hAnsi="Arial" w:cs="Arial"/>
          <w:bCs/>
          <w:color w:val="0000FF"/>
          <w:sz w:val="20"/>
          <w:lang w:eastAsia="en-US"/>
        </w:rPr>
        <w:t>)</w:t>
      </w:r>
      <w:bookmarkEnd w:id="4"/>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1C37660" w:rsidR="005701DE" w:rsidRPr="00410371" w:rsidRDefault="00CC1D99" w:rsidP="00376C55">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376C55">
              <w:rPr>
                <w:b/>
                <w:noProof/>
                <w:sz w:val="28"/>
              </w:rPr>
              <w:t>01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3FBE0761" w:rsidR="005701DE" w:rsidRPr="00410371" w:rsidRDefault="00A2319D" w:rsidP="00304347">
            <w:pPr>
              <w:pStyle w:val="CRCoverPage"/>
              <w:spacing w:after="0"/>
              <w:ind w:right="281"/>
              <w:jc w:val="right"/>
              <w:rPr>
                <w:noProof/>
                <w:lang w:eastAsia="zh-CN"/>
              </w:rPr>
            </w:pPr>
            <w:r w:rsidRPr="00304347">
              <w:rPr>
                <w:rFonts w:hint="eastAsia"/>
                <w:b/>
                <w:noProof/>
                <w:sz w:val="28"/>
              </w:rPr>
              <w:t>5925</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2FB3AC42" w:rsidR="005701DE" w:rsidRPr="00410371" w:rsidRDefault="00F85F1A" w:rsidP="00DE642F">
            <w:pPr>
              <w:pStyle w:val="CRCoverPage"/>
              <w:spacing w:after="0"/>
              <w:jc w:val="center"/>
              <w:rPr>
                <w:b/>
                <w:noProof/>
                <w:lang w:eastAsia="zh-CN"/>
              </w:rPr>
            </w:pPr>
            <w:r>
              <w:rPr>
                <w:rFonts w:hint="eastAsia"/>
                <w:b/>
                <w:noProof/>
                <w:lang w:eastAsia="zh-CN"/>
              </w:rPr>
              <w:t>-</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0552FF03" w:rsidR="005701DE" w:rsidRPr="00410371" w:rsidRDefault="00CC1D99" w:rsidP="00192EB7">
            <w:pPr>
              <w:pStyle w:val="CRCoverPage"/>
              <w:spacing w:after="0"/>
              <w:jc w:val="center"/>
              <w:rPr>
                <w:noProof/>
                <w:sz w:val="28"/>
                <w:lang w:eastAsia="zh-CN"/>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4D05CE">
              <w:rPr>
                <w:b/>
                <w:noProof/>
                <w:sz w:val="28"/>
              </w:rPr>
              <w:t>9</w:t>
            </w:r>
            <w:r w:rsidR="005701DE">
              <w:rPr>
                <w:b/>
                <w:noProof/>
                <w:sz w:val="28"/>
              </w:rPr>
              <w:t>.</w:t>
            </w:r>
            <w:r w:rsidR="00192EB7">
              <w:rPr>
                <w:b/>
                <w:noProof/>
                <w:sz w:val="28"/>
              </w:rPr>
              <w:t>2</w:t>
            </w:r>
            <w:r w:rsidR="005701DE">
              <w:rPr>
                <w:b/>
                <w:noProof/>
                <w:sz w:val="28"/>
              </w:rPr>
              <w:t>.</w:t>
            </w:r>
            <w:r w:rsidR="00125684">
              <w:rPr>
                <w:rFonts w:hint="eastAsia"/>
                <w:b/>
                <w:noProof/>
                <w:sz w:val="28"/>
                <w:lang w:eastAsia="zh-CN"/>
              </w:rPr>
              <w:t>1</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79E1FE5A" w:rsidR="007A48E7" w:rsidRDefault="00F85F1A" w:rsidP="00DB0DC8">
            <w:pPr>
              <w:pStyle w:val="CRCoverPage"/>
              <w:spacing w:after="0"/>
              <w:ind w:left="100"/>
              <w:rPr>
                <w:noProof/>
                <w:lang w:eastAsia="zh-CN"/>
              </w:rPr>
            </w:pPr>
            <w:r>
              <w:rPr>
                <w:rFonts w:hint="eastAsia"/>
                <w:noProof/>
                <w:lang w:eastAsia="zh-CN"/>
              </w:rPr>
              <w:t>Non 3GPP access of HPLMN in the area of Indirect Network Sharing deployment</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76C9C71A" w:rsidR="00A302F6" w:rsidRDefault="00F85F1A" w:rsidP="00DE642F">
            <w:pPr>
              <w:pStyle w:val="CRCoverPage"/>
              <w:spacing w:after="0"/>
              <w:ind w:left="100"/>
              <w:rPr>
                <w:noProof/>
                <w:lang w:eastAsia="zh-CN"/>
              </w:rPr>
            </w:pPr>
            <w:r>
              <w:rPr>
                <w:rFonts w:hint="eastAsia"/>
                <w:noProof/>
                <w:lang w:eastAsia="zh-CN"/>
              </w:rPr>
              <w:t>China Unicom, Ericsson</w:t>
            </w:r>
            <w:r w:rsidR="00B532DB">
              <w:rPr>
                <w:noProof/>
                <w:lang w:eastAsia="zh-CN"/>
              </w:rPr>
              <w:t xml:space="preserve">, </w:t>
            </w:r>
            <w:ins w:id="5" w:author="LTHM1" w:date="2025-01-21T11:13:00Z">
              <w:r w:rsidR="00B532DB">
                <w:rPr>
                  <w:noProof/>
                  <w:lang w:eastAsia="zh-CN"/>
                </w:rPr>
                <w:t>Nokia</w:t>
              </w:r>
            </w:ins>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2B8D480A" w:rsidR="00F85F1A" w:rsidRPr="00CB0B80" w:rsidRDefault="00F85F1A" w:rsidP="00F85F1A">
            <w:pPr>
              <w:pStyle w:val="CRCoverPage"/>
              <w:spacing w:after="0"/>
              <w:ind w:left="100"/>
              <w:rPr>
                <w:noProof/>
                <w:lang w:eastAsia="zh-CN"/>
              </w:rPr>
            </w:pPr>
            <w:r>
              <w:rPr>
                <w:rFonts w:hint="eastAsia"/>
                <w:noProof/>
                <w:lang w:eastAsia="zh-CN"/>
              </w:rPr>
              <w:t>TEI19</w:t>
            </w:r>
            <w:r w:rsidR="00304347">
              <w:rPr>
                <w:rFonts w:hint="eastAsia"/>
                <w:noProof/>
                <w:lang w:eastAsia="zh-CN"/>
              </w:rPr>
              <w:t>_</w:t>
            </w:r>
            <w:r>
              <w:rPr>
                <w:rFonts w:hint="eastAsia"/>
                <w:noProof/>
                <w:lang w:eastAsia="zh-CN"/>
              </w:rPr>
              <w:t>NetShare</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715620CA" w:rsidR="00A302F6" w:rsidRDefault="00AF66B6" w:rsidP="00192EB7">
            <w:pPr>
              <w:pStyle w:val="CRCoverPage"/>
              <w:spacing w:after="0"/>
              <w:ind w:left="100"/>
              <w:rPr>
                <w:noProof/>
                <w:lang w:eastAsia="zh-CN"/>
              </w:rPr>
            </w:pPr>
            <w:r>
              <w:t>202</w:t>
            </w:r>
            <w:r w:rsidR="00192EB7">
              <w:t>5</w:t>
            </w:r>
            <w:r>
              <w:t>-</w:t>
            </w:r>
            <w:r w:rsidR="00192EB7">
              <w:t>0</w:t>
            </w:r>
            <w:r w:rsidR="004D05CE">
              <w:t>1</w:t>
            </w:r>
            <w:r>
              <w:t>-</w:t>
            </w:r>
            <w:r w:rsidR="00F85F1A">
              <w:rPr>
                <w:rFonts w:hint="eastAsia"/>
                <w:lang w:eastAsia="zh-CN"/>
              </w:rPr>
              <w:t>14</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3FA9A4E1" w:rsidR="00A302F6" w:rsidRDefault="00192EB7" w:rsidP="00DE642F">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87383F" w14:paraId="65B0CB40" w14:textId="77777777" w:rsidTr="00DE642F">
        <w:tc>
          <w:tcPr>
            <w:tcW w:w="2694" w:type="dxa"/>
            <w:gridSpan w:val="2"/>
            <w:tcBorders>
              <w:top w:val="single" w:sz="4" w:space="0" w:color="auto"/>
              <w:left w:val="single" w:sz="4" w:space="0" w:color="auto"/>
            </w:tcBorders>
          </w:tcPr>
          <w:p w14:paraId="4FBCBB8A" w14:textId="77777777" w:rsidR="0087383F" w:rsidRDefault="0087383F" w:rsidP="0087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0D8B16" w14:textId="77777777" w:rsidR="000D465A" w:rsidRDefault="00304347" w:rsidP="00DB0DC8">
            <w:pPr>
              <w:pStyle w:val="CRCoverPage"/>
              <w:spacing w:after="0"/>
              <w:ind w:left="100"/>
              <w:rPr>
                <w:noProof/>
                <w:lang w:eastAsia="zh-CN"/>
              </w:rPr>
            </w:pPr>
            <w:r w:rsidRPr="00304347">
              <w:rPr>
                <w:noProof/>
                <w:lang w:eastAsia="zh-CN"/>
              </w:rPr>
              <w:t>There is a potential overlapping scenario where the N3GPP access (via N3IWF) of HPLMN exists in the area of Indirect Network Sharing deployment. In this case, the UE may trigger registration over 3GPP access via Indirect Network Sharing and registration over non 3GPP access</w:t>
            </w:r>
            <w:r w:rsidR="000D465A">
              <w:rPr>
                <w:rFonts w:hint="eastAsia"/>
                <w:noProof/>
                <w:lang w:eastAsia="zh-CN"/>
              </w:rPr>
              <w:t xml:space="preserve"> </w:t>
            </w:r>
            <w:r w:rsidR="000D465A" w:rsidRPr="00304347">
              <w:rPr>
                <w:noProof/>
                <w:lang w:eastAsia="zh-CN"/>
              </w:rPr>
              <w:t>(via N3IWF)</w:t>
            </w:r>
            <w:r w:rsidRPr="00304347">
              <w:rPr>
                <w:noProof/>
                <w:lang w:eastAsia="zh-CN"/>
              </w:rPr>
              <w:t xml:space="preserve"> of HPLMN. If the shared NG-RAN broadcasts the HPLMN ID and there is no N2 interface between the N3IWF </w:t>
            </w:r>
            <w:r>
              <w:rPr>
                <w:rFonts w:hint="eastAsia"/>
                <w:noProof/>
                <w:lang w:eastAsia="zh-CN"/>
              </w:rPr>
              <w:t xml:space="preserve">of HPLMN </w:t>
            </w:r>
            <w:r w:rsidRPr="00304347">
              <w:rPr>
                <w:noProof/>
                <w:lang w:eastAsia="zh-CN"/>
              </w:rPr>
              <w:t xml:space="preserve">and the AMF of hosting PLMN, whether there is possibility to have two AMFs serving the UE in the same HPLMN needs to be considered. </w:t>
            </w:r>
          </w:p>
          <w:p w14:paraId="16737088" w14:textId="74073F1F" w:rsidR="00DB0DC8" w:rsidRPr="00FB5A8D" w:rsidRDefault="00304347" w:rsidP="00DB0DC8">
            <w:pPr>
              <w:pStyle w:val="CRCoverPage"/>
              <w:spacing w:after="0"/>
              <w:ind w:left="100"/>
              <w:rPr>
                <w:noProof/>
                <w:lang w:eastAsia="zh-CN"/>
              </w:rPr>
            </w:pPr>
            <w:r w:rsidRPr="00304347">
              <w:rPr>
                <w:noProof/>
                <w:lang w:eastAsia="zh-CN"/>
              </w:rPr>
              <w:t>Considering that this is the maintenance stage for TEI19 NetShare and the scope of this WID does not include the content of</w:t>
            </w:r>
            <w:r>
              <w:rPr>
                <w:rFonts w:hint="eastAsia"/>
                <w:noProof/>
                <w:lang w:eastAsia="zh-CN"/>
              </w:rPr>
              <w:t xml:space="preserve"> Non 3GPP access, </w:t>
            </w:r>
            <w:r w:rsidRPr="00304347">
              <w:rPr>
                <w:noProof/>
                <w:lang w:eastAsia="zh-CN"/>
              </w:rPr>
              <w:t>the CR proposes the clarification on what would happen in this case, and the implementation based solution is not standardized in this WID.</w:t>
            </w:r>
          </w:p>
        </w:tc>
      </w:tr>
      <w:tr w:rsidR="0087383F" w14:paraId="630E453F" w14:textId="77777777" w:rsidTr="00DE642F">
        <w:tc>
          <w:tcPr>
            <w:tcW w:w="2694" w:type="dxa"/>
            <w:gridSpan w:val="2"/>
            <w:tcBorders>
              <w:left w:val="single" w:sz="4" w:space="0" w:color="auto"/>
            </w:tcBorders>
          </w:tcPr>
          <w:p w14:paraId="4A7238C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Default="0087383F" w:rsidP="0087383F">
            <w:pPr>
              <w:pStyle w:val="CRCoverPage"/>
              <w:spacing w:after="0"/>
              <w:rPr>
                <w:noProof/>
                <w:sz w:val="8"/>
                <w:szCs w:val="8"/>
              </w:rPr>
            </w:pPr>
          </w:p>
        </w:tc>
      </w:tr>
      <w:tr w:rsidR="0087383F" w14:paraId="795BAF71" w14:textId="77777777" w:rsidTr="00DE642F">
        <w:tc>
          <w:tcPr>
            <w:tcW w:w="2694" w:type="dxa"/>
            <w:gridSpan w:val="2"/>
            <w:tcBorders>
              <w:left w:val="single" w:sz="4" w:space="0" w:color="auto"/>
            </w:tcBorders>
          </w:tcPr>
          <w:p w14:paraId="35837B92" w14:textId="77777777" w:rsidR="0087383F" w:rsidRDefault="0087383F" w:rsidP="0087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7E94863C" w:rsidR="007A48E7" w:rsidRDefault="00125684" w:rsidP="00FB5A8D">
            <w:pPr>
              <w:pStyle w:val="CRCoverPage"/>
              <w:spacing w:after="0"/>
              <w:ind w:left="100"/>
              <w:rPr>
                <w:noProof/>
                <w:lang w:eastAsia="zh-CN"/>
              </w:rPr>
            </w:pPr>
            <w:r>
              <w:rPr>
                <w:rFonts w:hint="eastAsia"/>
                <w:noProof/>
                <w:lang w:eastAsia="zh-CN"/>
              </w:rPr>
              <w:t xml:space="preserve">In the clause </w:t>
            </w:r>
            <w:r w:rsidR="00D47BA2">
              <w:rPr>
                <w:rFonts w:hint="eastAsia"/>
                <w:noProof/>
                <w:lang w:eastAsia="zh-CN"/>
              </w:rPr>
              <w:t>of INS</w:t>
            </w:r>
            <w:r>
              <w:rPr>
                <w:rFonts w:hint="eastAsia"/>
                <w:noProof/>
                <w:lang w:eastAsia="zh-CN"/>
              </w:rPr>
              <w:t>, the NOTE is added for clarification</w:t>
            </w:r>
            <w:ins w:id="6" w:author="CU-Tianqi Xing-SA2#166AHE" w:date="2025-01-21T20:08:00Z">
              <w:r w:rsidR="00D90078">
                <w:rPr>
                  <w:rFonts w:hint="eastAsia"/>
                  <w:noProof/>
                  <w:lang w:eastAsia="zh-CN"/>
                </w:rPr>
                <w:t xml:space="preserve"> based on the above analysis</w:t>
              </w:r>
            </w:ins>
            <w:r>
              <w:rPr>
                <w:rFonts w:hint="eastAsia"/>
                <w:noProof/>
                <w:lang w:eastAsia="zh-CN"/>
              </w:rPr>
              <w:t xml:space="preserve">. </w:t>
            </w:r>
            <w:del w:id="7" w:author="CU-Tianqi Xing-SA2#166AHE" w:date="2025-01-21T20:08:00Z">
              <w:r w:rsidR="00D46054" w:rsidRPr="007E07B9" w:rsidDel="00D90078">
                <w:rPr>
                  <w:rFonts w:eastAsia="MS Mincho"/>
                </w:rPr>
                <w:delText>For HPLMN ID broadcast option, if there is no N2 interface between the AMF of the hosting PLMN and non 3GPP access (</w:delText>
              </w:r>
              <w:r w:rsidR="00D46054" w:rsidDel="00D90078">
                <w:rPr>
                  <w:rFonts w:hint="eastAsia"/>
                  <w:lang w:eastAsia="zh-CN"/>
                </w:rPr>
                <w:delText>i.e.</w:delText>
              </w:r>
              <w:r w:rsidR="00D46054" w:rsidRPr="007E07B9" w:rsidDel="00D90078">
                <w:rPr>
                  <w:rFonts w:eastAsia="MS Mincho"/>
                </w:rPr>
                <w:delText xml:space="preserve"> via N3IWF) </w:delText>
              </w:r>
              <w:r w:rsidR="00D46054" w:rsidDel="00D90078">
                <w:rPr>
                  <w:rFonts w:eastAsia="MS Mincho"/>
                </w:rPr>
                <w:delText>of</w:delText>
              </w:r>
              <w:r w:rsidR="00D46054" w:rsidRPr="007E07B9" w:rsidDel="00D90078">
                <w:rPr>
                  <w:rFonts w:eastAsia="MS Mincho"/>
                </w:rPr>
                <w:delText xml:space="preserve"> the HPLMN, the UE </w:delText>
              </w:r>
              <w:r w:rsidR="00D46054" w:rsidDel="00D90078">
                <w:rPr>
                  <w:rFonts w:hint="eastAsia"/>
                  <w:lang w:eastAsia="zh-CN"/>
                </w:rPr>
                <w:delText>could</w:delText>
              </w:r>
              <w:r w:rsidR="00D46054" w:rsidRPr="007E07B9" w:rsidDel="00D90078">
                <w:rPr>
                  <w:rFonts w:eastAsia="MS Mincho"/>
                </w:rPr>
                <w:delText xml:space="preserve"> not be served by the 3GPP access via Indirect Network Sharing and the non 3GPP access (</w:delText>
              </w:r>
              <w:r w:rsidR="00D46054" w:rsidDel="00D90078">
                <w:rPr>
                  <w:rFonts w:hint="eastAsia"/>
                  <w:lang w:eastAsia="zh-CN"/>
                </w:rPr>
                <w:delText>i.e.</w:delText>
              </w:r>
              <w:r w:rsidR="00D46054" w:rsidRPr="007E07B9" w:rsidDel="00D90078">
                <w:rPr>
                  <w:rFonts w:eastAsia="MS Mincho"/>
                </w:rPr>
                <w:delText xml:space="preserve"> via N3IWF) </w:delText>
              </w:r>
              <w:r w:rsidR="00D46054" w:rsidDel="00D90078">
                <w:rPr>
                  <w:rFonts w:eastAsia="MS Mincho"/>
                </w:rPr>
                <w:delText>of</w:delText>
              </w:r>
              <w:r w:rsidR="00D46054" w:rsidRPr="007E07B9" w:rsidDel="00D90078">
                <w:rPr>
                  <w:rFonts w:eastAsia="MS Mincho"/>
                </w:rPr>
                <w:delText xml:space="preserve"> HPLMN/Participating PLMN simult</w:delText>
              </w:r>
              <w:r w:rsidR="00D46054" w:rsidRPr="00304347" w:rsidDel="00D90078">
                <w:rPr>
                  <w:lang w:eastAsia="zh-CN"/>
                </w:rPr>
                <w:delText xml:space="preserve">aneously. Whether the overlapping </w:delText>
              </w:r>
              <w:r w:rsidR="003E7CE4" w:rsidDel="00D90078">
                <w:rPr>
                  <w:rFonts w:hint="eastAsia"/>
                  <w:lang w:eastAsia="zh-CN"/>
                </w:rPr>
                <w:delText>case</w:delText>
              </w:r>
              <w:r w:rsidR="003E7CE4" w:rsidRPr="00304347" w:rsidDel="00D90078">
                <w:rPr>
                  <w:lang w:eastAsia="zh-CN"/>
                </w:rPr>
                <w:delText xml:space="preserve"> </w:delText>
              </w:r>
              <w:r w:rsidR="00D46054" w:rsidRPr="00304347" w:rsidDel="00D90078">
                <w:rPr>
                  <w:lang w:eastAsia="zh-CN"/>
                </w:rPr>
                <w:delText xml:space="preserve">including the </w:delText>
              </w:r>
              <w:r w:rsidR="00D46054" w:rsidDel="00D90078">
                <w:rPr>
                  <w:rFonts w:hint="eastAsia"/>
                  <w:lang w:eastAsia="zh-CN"/>
                </w:rPr>
                <w:delText xml:space="preserve">non </w:delText>
              </w:r>
              <w:r w:rsidR="00D46054" w:rsidRPr="00304347" w:rsidDel="00D90078">
                <w:rPr>
                  <w:lang w:eastAsia="zh-CN"/>
                </w:rPr>
                <w:delText>3GPP access (</w:delText>
              </w:r>
              <w:r w:rsidR="00D46054" w:rsidDel="00D90078">
                <w:rPr>
                  <w:rFonts w:hint="eastAsia"/>
                  <w:lang w:eastAsia="zh-CN"/>
                </w:rPr>
                <w:delText xml:space="preserve">i.e. </w:delText>
              </w:r>
              <w:r w:rsidR="00D46054" w:rsidRPr="00304347" w:rsidDel="00D90078">
                <w:rPr>
                  <w:lang w:eastAsia="zh-CN"/>
                </w:rPr>
                <w:delText>via N3IWF) of HPLMN and Indirect Network Sharing deployment exists depends on the operator policy and</w:delText>
              </w:r>
              <w:r w:rsidR="00767310" w:rsidDel="00D90078">
                <w:rPr>
                  <w:rFonts w:hint="eastAsia"/>
                  <w:lang w:eastAsia="zh-CN"/>
                </w:rPr>
                <w:delText xml:space="preserve"> </w:delText>
              </w:r>
              <w:r w:rsidR="00D46054" w:rsidDel="00D90078">
                <w:rPr>
                  <w:rFonts w:hint="eastAsia"/>
                  <w:lang w:eastAsia="zh-CN"/>
                </w:rPr>
                <w:delText>how to address the above case is up to implementation from network side</w:delText>
              </w:r>
              <w:r w:rsidR="00D46054" w:rsidDel="00D90078">
                <w:rPr>
                  <w:rFonts w:eastAsia="MS Mincho"/>
                </w:rPr>
                <w:delText>.</w:delText>
              </w:r>
            </w:del>
          </w:p>
        </w:tc>
      </w:tr>
      <w:tr w:rsidR="0087383F" w14:paraId="23886B4F" w14:textId="77777777" w:rsidTr="00DE642F">
        <w:tc>
          <w:tcPr>
            <w:tcW w:w="2694" w:type="dxa"/>
            <w:gridSpan w:val="2"/>
            <w:tcBorders>
              <w:left w:val="single" w:sz="4" w:space="0" w:color="auto"/>
            </w:tcBorders>
          </w:tcPr>
          <w:p w14:paraId="4D667C6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FB5A8D" w:rsidRDefault="0087383F" w:rsidP="0087383F">
            <w:pPr>
              <w:pStyle w:val="CRCoverPage"/>
              <w:spacing w:after="0"/>
              <w:rPr>
                <w:noProof/>
                <w:sz w:val="8"/>
                <w:szCs w:val="8"/>
              </w:rPr>
            </w:pPr>
          </w:p>
        </w:tc>
      </w:tr>
      <w:tr w:rsidR="0087383F" w14:paraId="4D90BBD9" w14:textId="77777777" w:rsidTr="00DE642F">
        <w:tc>
          <w:tcPr>
            <w:tcW w:w="2694" w:type="dxa"/>
            <w:gridSpan w:val="2"/>
            <w:tcBorders>
              <w:left w:val="single" w:sz="4" w:space="0" w:color="auto"/>
              <w:bottom w:val="single" w:sz="4" w:space="0" w:color="auto"/>
            </w:tcBorders>
          </w:tcPr>
          <w:p w14:paraId="438988F2" w14:textId="77777777" w:rsidR="0087383F" w:rsidRDefault="0087383F" w:rsidP="0087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633EAB2B" w:rsidR="0087383F" w:rsidRDefault="00125684" w:rsidP="00DB0DC8">
            <w:pPr>
              <w:pStyle w:val="CRCoverPage"/>
              <w:spacing w:after="0"/>
              <w:ind w:left="100"/>
              <w:rPr>
                <w:noProof/>
                <w:lang w:eastAsia="zh-CN"/>
              </w:rPr>
            </w:pPr>
            <w:r>
              <w:rPr>
                <w:rFonts w:hint="eastAsia"/>
                <w:noProof/>
                <w:lang w:eastAsia="zh-CN"/>
              </w:rPr>
              <w:t>N</w:t>
            </w:r>
            <w:r w:rsidR="003241A9">
              <w:rPr>
                <w:rFonts w:hint="eastAsia"/>
                <w:noProof/>
                <w:lang w:eastAsia="zh-CN"/>
              </w:rPr>
              <w:t xml:space="preserve">on </w:t>
            </w:r>
            <w:r>
              <w:rPr>
                <w:rFonts w:hint="eastAsia"/>
                <w:noProof/>
                <w:lang w:eastAsia="zh-CN"/>
              </w:rPr>
              <w:t xml:space="preserve">3GPP access </w:t>
            </w:r>
            <w:r w:rsidR="000D465A" w:rsidRPr="00304347">
              <w:rPr>
                <w:lang w:eastAsia="zh-CN"/>
              </w:rPr>
              <w:t>(</w:t>
            </w:r>
            <w:r w:rsidR="000D465A">
              <w:rPr>
                <w:rFonts w:hint="eastAsia"/>
                <w:lang w:eastAsia="zh-CN"/>
              </w:rPr>
              <w:t xml:space="preserve">i.e. </w:t>
            </w:r>
            <w:r w:rsidR="000D465A" w:rsidRPr="00304347">
              <w:rPr>
                <w:lang w:eastAsia="zh-CN"/>
              </w:rPr>
              <w:t>via N3IWF) of HPLMN</w:t>
            </w:r>
            <w:r w:rsidR="000D465A">
              <w:rPr>
                <w:rFonts w:hint="eastAsia"/>
                <w:noProof/>
                <w:lang w:eastAsia="zh-CN"/>
              </w:rPr>
              <w:t xml:space="preserve"> </w:t>
            </w:r>
            <w:r>
              <w:rPr>
                <w:rFonts w:hint="eastAsia"/>
                <w:noProof/>
                <w:lang w:eastAsia="zh-CN"/>
              </w:rPr>
              <w:t>is unclear in the INS case.</w:t>
            </w:r>
          </w:p>
        </w:tc>
      </w:tr>
      <w:tr w:rsidR="0087383F" w14:paraId="1FC42FFF" w14:textId="77777777" w:rsidTr="00DE642F">
        <w:tc>
          <w:tcPr>
            <w:tcW w:w="2694" w:type="dxa"/>
            <w:gridSpan w:val="2"/>
          </w:tcPr>
          <w:p w14:paraId="44834774" w14:textId="77777777" w:rsidR="0087383F" w:rsidRDefault="0087383F" w:rsidP="0087383F">
            <w:pPr>
              <w:pStyle w:val="CRCoverPage"/>
              <w:spacing w:after="0"/>
              <w:rPr>
                <w:b/>
                <w:i/>
                <w:noProof/>
                <w:sz w:val="8"/>
                <w:szCs w:val="8"/>
              </w:rPr>
            </w:pPr>
          </w:p>
        </w:tc>
        <w:tc>
          <w:tcPr>
            <w:tcW w:w="6946" w:type="dxa"/>
            <w:gridSpan w:val="9"/>
          </w:tcPr>
          <w:p w14:paraId="7B58FBE3" w14:textId="77777777" w:rsidR="0087383F" w:rsidRDefault="0087383F" w:rsidP="0087383F">
            <w:pPr>
              <w:pStyle w:val="CRCoverPage"/>
              <w:spacing w:after="0"/>
              <w:rPr>
                <w:noProof/>
                <w:sz w:val="8"/>
                <w:szCs w:val="8"/>
              </w:rPr>
            </w:pPr>
          </w:p>
        </w:tc>
      </w:tr>
      <w:tr w:rsidR="0087383F" w14:paraId="12424FCA" w14:textId="77777777" w:rsidTr="00DE642F">
        <w:tc>
          <w:tcPr>
            <w:tcW w:w="2694" w:type="dxa"/>
            <w:gridSpan w:val="2"/>
            <w:tcBorders>
              <w:top w:val="single" w:sz="4" w:space="0" w:color="auto"/>
              <w:left w:val="single" w:sz="4" w:space="0" w:color="auto"/>
            </w:tcBorders>
          </w:tcPr>
          <w:p w14:paraId="44721F48" w14:textId="77777777" w:rsidR="0087383F" w:rsidRDefault="0087383F" w:rsidP="008738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3FADD1E5" w:rsidR="0087383F" w:rsidRDefault="00DB0DC8" w:rsidP="00DB0DC8">
            <w:pPr>
              <w:pStyle w:val="CRCoverPage"/>
              <w:spacing w:after="0"/>
              <w:ind w:left="100"/>
              <w:rPr>
                <w:noProof/>
                <w:lang w:eastAsia="zh-CN"/>
              </w:rPr>
            </w:pPr>
            <w:r>
              <w:rPr>
                <w:noProof/>
                <w:lang w:eastAsia="zh-CN"/>
              </w:rPr>
              <w:t>5.18.1</w:t>
            </w:r>
          </w:p>
        </w:tc>
      </w:tr>
      <w:tr w:rsidR="0087383F" w14:paraId="4DA1C230" w14:textId="77777777" w:rsidTr="00DE642F">
        <w:tc>
          <w:tcPr>
            <w:tcW w:w="2694" w:type="dxa"/>
            <w:gridSpan w:val="2"/>
            <w:tcBorders>
              <w:left w:val="single" w:sz="4" w:space="0" w:color="auto"/>
            </w:tcBorders>
          </w:tcPr>
          <w:p w14:paraId="14FBB1A2"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Default="0087383F" w:rsidP="0087383F">
            <w:pPr>
              <w:pStyle w:val="CRCoverPage"/>
              <w:spacing w:after="0"/>
              <w:rPr>
                <w:noProof/>
                <w:sz w:val="8"/>
                <w:szCs w:val="8"/>
              </w:rPr>
            </w:pPr>
          </w:p>
        </w:tc>
      </w:tr>
      <w:tr w:rsidR="0087383F" w14:paraId="30C09838" w14:textId="77777777" w:rsidTr="00DE642F">
        <w:tc>
          <w:tcPr>
            <w:tcW w:w="2694" w:type="dxa"/>
            <w:gridSpan w:val="2"/>
            <w:tcBorders>
              <w:left w:val="single" w:sz="4" w:space="0" w:color="auto"/>
            </w:tcBorders>
          </w:tcPr>
          <w:p w14:paraId="51A39682" w14:textId="77777777" w:rsidR="0087383F"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Default="0087383F" w:rsidP="008738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Default="0087383F" w:rsidP="0087383F">
            <w:pPr>
              <w:pStyle w:val="CRCoverPage"/>
              <w:spacing w:after="0"/>
              <w:jc w:val="center"/>
              <w:rPr>
                <w:b/>
                <w:caps/>
                <w:noProof/>
              </w:rPr>
            </w:pPr>
            <w:r>
              <w:rPr>
                <w:b/>
                <w:caps/>
                <w:noProof/>
              </w:rPr>
              <w:t>N</w:t>
            </w:r>
          </w:p>
        </w:tc>
        <w:tc>
          <w:tcPr>
            <w:tcW w:w="2977" w:type="dxa"/>
            <w:gridSpan w:val="4"/>
          </w:tcPr>
          <w:p w14:paraId="52935C9F" w14:textId="77777777" w:rsidR="0087383F"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Default="0087383F" w:rsidP="0087383F">
            <w:pPr>
              <w:pStyle w:val="CRCoverPage"/>
              <w:spacing w:after="0"/>
              <w:ind w:left="99"/>
              <w:rPr>
                <w:noProof/>
              </w:rPr>
            </w:pPr>
          </w:p>
        </w:tc>
      </w:tr>
      <w:tr w:rsidR="0087383F" w14:paraId="0961E47A" w14:textId="77777777" w:rsidTr="00DE642F">
        <w:tc>
          <w:tcPr>
            <w:tcW w:w="2694" w:type="dxa"/>
            <w:gridSpan w:val="2"/>
            <w:tcBorders>
              <w:left w:val="single" w:sz="4" w:space="0" w:color="auto"/>
            </w:tcBorders>
          </w:tcPr>
          <w:p w14:paraId="679C5FB4" w14:textId="77777777" w:rsidR="0087383F" w:rsidRDefault="0087383F" w:rsidP="008738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Default="0087383F" w:rsidP="0087383F">
            <w:pPr>
              <w:pStyle w:val="CRCoverPage"/>
              <w:spacing w:after="0"/>
              <w:jc w:val="center"/>
              <w:rPr>
                <w:b/>
                <w:caps/>
                <w:noProof/>
              </w:rPr>
            </w:pPr>
            <w:r>
              <w:rPr>
                <w:b/>
                <w:caps/>
                <w:noProof/>
              </w:rPr>
              <w:t>X</w:t>
            </w:r>
          </w:p>
        </w:tc>
        <w:tc>
          <w:tcPr>
            <w:tcW w:w="2977" w:type="dxa"/>
            <w:gridSpan w:val="4"/>
          </w:tcPr>
          <w:p w14:paraId="57DF45C3" w14:textId="77777777" w:rsidR="0087383F" w:rsidRDefault="0087383F" w:rsidP="008738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87383F" w:rsidRDefault="0087383F" w:rsidP="0087383F">
            <w:pPr>
              <w:pStyle w:val="CRCoverPage"/>
              <w:spacing w:after="0"/>
              <w:ind w:left="99"/>
              <w:rPr>
                <w:noProof/>
              </w:rPr>
            </w:pPr>
            <w:r>
              <w:rPr>
                <w:noProof/>
              </w:rPr>
              <w:t>TS/TR ... CR ...</w:t>
            </w:r>
          </w:p>
        </w:tc>
      </w:tr>
      <w:tr w:rsidR="0087383F" w14:paraId="79DF0FC2" w14:textId="77777777" w:rsidTr="00DE642F">
        <w:tc>
          <w:tcPr>
            <w:tcW w:w="2694" w:type="dxa"/>
            <w:gridSpan w:val="2"/>
            <w:tcBorders>
              <w:left w:val="single" w:sz="4" w:space="0" w:color="auto"/>
            </w:tcBorders>
          </w:tcPr>
          <w:p w14:paraId="0B86E4B4" w14:textId="77777777" w:rsidR="0087383F" w:rsidRDefault="0087383F" w:rsidP="008738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Default="0087383F" w:rsidP="0087383F">
            <w:pPr>
              <w:pStyle w:val="CRCoverPage"/>
              <w:spacing w:after="0"/>
              <w:jc w:val="center"/>
              <w:rPr>
                <w:b/>
                <w:caps/>
                <w:noProof/>
              </w:rPr>
            </w:pPr>
            <w:r>
              <w:rPr>
                <w:b/>
                <w:caps/>
                <w:noProof/>
              </w:rPr>
              <w:t>x</w:t>
            </w:r>
          </w:p>
        </w:tc>
        <w:tc>
          <w:tcPr>
            <w:tcW w:w="2977" w:type="dxa"/>
            <w:gridSpan w:val="4"/>
          </w:tcPr>
          <w:p w14:paraId="4F761328" w14:textId="77777777" w:rsidR="0087383F" w:rsidRDefault="0087383F" w:rsidP="008738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Default="0087383F" w:rsidP="0087383F">
            <w:pPr>
              <w:pStyle w:val="CRCoverPage"/>
              <w:spacing w:after="0"/>
              <w:ind w:left="99"/>
              <w:rPr>
                <w:noProof/>
              </w:rPr>
            </w:pPr>
            <w:r>
              <w:rPr>
                <w:noProof/>
              </w:rPr>
              <w:t xml:space="preserve">TS/TR ... CR ... </w:t>
            </w:r>
          </w:p>
        </w:tc>
      </w:tr>
      <w:tr w:rsidR="0087383F" w14:paraId="0A0B09D6" w14:textId="77777777" w:rsidTr="00DE642F">
        <w:tc>
          <w:tcPr>
            <w:tcW w:w="2694" w:type="dxa"/>
            <w:gridSpan w:val="2"/>
            <w:tcBorders>
              <w:left w:val="single" w:sz="4" w:space="0" w:color="auto"/>
            </w:tcBorders>
          </w:tcPr>
          <w:p w14:paraId="7D6C7E55" w14:textId="77777777" w:rsidR="0087383F" w:rsidRDefault="0087383F" w:rsidP="008738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Default="0087383F" w:rsidP="0087383F">
            <w:pPr>
              <w:pStyle w:val="CRCoverPage"/>
              <w:spacing w:after="0"/>
              <w:jc w:val="center"/>
              <w:rPr>
                <w:b/>
                <w:caps/>
                <w:noProof/>
              </w:rPr>
            </w:pPr>
            <w:r>
              <w:rPr>
                <w:b/>
                <w:caps/>
                <w:noProof/>
              </w:rPr>
              <w:t>x</w:t>
            </w:r>
          </w:p>
        </w:tc>
        <w:tc>
          <w:tcPr>
            <w:tcW w:w="2977" w:type="dxa"/>
            <w:gridSpan w:val="4"/>
          </w:tcPr>
          <w:p w14:paraId="13385DE4" w14:textId="77777777" w:rsidR="0087383F" w:rsidRDefault="0087383F" w:rsidP="008738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Default="0087383F" w:rsidP="0087383F">
            <w:pPr>
              <w:pStyle w:val="CRCoverPage"/>
              <w:spacing w:after="0"/>
              <w:ind w:left="99"/>
              <w:rPr>
                <w:noProof/>
              </w:rPr>
            </w:pPr>
            <w:r>
              <w:rPr>
                <w:noProof/>
              </w:rPr>
              <w:t xml:space="preserve">TS/TR ... CR ... </w:t>
            </w:r>
          </w:p>
        </w:tc>
      </w:tr>
      <w:tr w:rsidR="0087383F" w14:paraId="3AB4EF87" w14:textId="77777777" w:rsidTr="00DE642F">
        <w:tc>
          <w:tcPr>
            <w:tcW w:w="2694" w:type="dxa"/>
            <w:gridSpan w:val="2"/>
            <w:tcBorders>
              <w:left w:val="single" w:sz="4" w:space="0" w:color="auto"/>
            </w:tcBorders>
          </w:tcPr>
          <w:p w14:paraId="64850186" w14:textId="77777777" w:rsidR="0087383F"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Default="0087383F" w:rsidP="0087383F">
            <w:pPr>
              <w:pStyle w:val="CRCoverPage"/>
              <w:spacing w:after="0"/>
              <w:rPr>
                <w:noProof/>
              </w:rPr>
            </w:pPr>
          </w:p>
        </w:tc>
      </w:tr>
      <w:tr w:rsidR="0087383F" w14:paraId="7BC139B3" w14:textId="77777777" w:rsidTr="00DE642F">
        <w:tc>
          <w:tcPr>
            <w:tcW w:w="2694" w:type="dxa"/>
            <w:gridSpan w:val="2"/>
            <w:tcBorders>
              <w:left w:val="single" w:sz="4" w:space="0" w:color="auto"/>
              <w:bottom w:val="single" w:sz="4" w:space="0" w:color="auto"/>
            </w:tcBorders>
          </w:tcPr>
          <w:p w14:paraId="4A55D72C" w14:textId="77777777" w:rsidR="0087383F" w:rsidRDefault="0087383F" w:rsidP="008738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Default="0087383F" w:rsidP="0087383F">
            <w:pPr>
              <w:pStyle w:val="CRCoverPage"/>
              <w:spacing w:after="0"/>
              <w:ind w:left="100"/>
              <w:rPr>
                <w:noProof/>
              </w:rPr>
            </w:pPr>
          </w:p>
        </w:tc>
      </w:tr>
      <w:tr w:rsidR="0087383F" w:rsidRPr="008863B9" w14:paraId="31B830F7" w14:textId="77777777" w:rsidTr="00DE642F">
        <w:tc>
          <w:tcPr>
            <w:tcW w:w="2694" w:type="dxa"/>
            <w:gridSpan w:val="2"/>
            <w:tcBorders>
              <w:top w:val="single" w:sz="4" w:space="0" w:color="auto"/>
              <w:bottom w:val="single" w:sz="4" w:space="0" w:color="auto"/>
            </w:tcBorders>
          </w:tcPr>
          <w:p w14:paraId="3ECF75CC" w14:textId="77777777" w:rsidR="0087383F" w:rsidRPr="008863B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8863B9" w:rsidRDefault="0087383F" w:rsidP="0087383F">
            <w:pPr>
              <w:pStyle w:val="CRCoverPage"/>
              <w:spacing w:after="0"/>
              <w:ind w:left="100"/>
              <w:rPr>
                <w:noProof/>
                <w:sz w:val="8"/>
                <w:szCs w:val="8"/>
              </w:rPr>
            </w:pPr>
          </w:p>
        </w:tc>
      </w:tr>
      <w:tr w:rsidR="0087383F"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Default="0087383F" w:rsidP="008738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Default="0087383F" w:rsidP="0087383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r w:rsidRPr="00E219EA">
        <w:t>FIRST CHANGE</w:t>
      </w:r>
    </w:p>
    <w:p w14:paraId="0469D536" w14:textId="77777777" w:rsidR="00125684" w:rsidRPr="001B7C50" w:rsidRDefault="00125684" w:rsidP="00125684">
      <w:pPr>
        <w:pStyle w:val="Heading3"/>
      </w:pPr>
      <w:bookmarkStart w:id="8" w:name="_CR6_2_3_4_2"/>
      <w:bookmarkStart w:id="9" w:name="_CR6_2_3_4_3"/>
      <w:bookmarkStart w:id="10" w:name="_CR6_2_3_4_4"/>
      <w:bookmarkStart w:id="11" w:name="_CR5_15_18_3"/>
      <w:bookmarkStart w:id="12" w:name="_CR5_15_19"/>
      <w:bookmarkStart w:id="13" w:name="_CR5_18_1"/>
      <w:bookmarkStart w:id="14" w:name="_Toc20149998"/>
      <w:bookmarkStart w:id="15" w:name="_Toc27846797"/>
      <w:bookmarkStart w:id="16" w:name="_Toc36187928"/>
      <w:bookmarkStart w:id="17" w:name="_Toc45183832"/>
      <w:bookmarkStart w:id="18" w:name="_Toc47342674"/>
      <w:bookmarkStart w:id="19" w:name="_Toc51769375"/>
      <w:bookmarkStart w:id="20" w:name="_Toc185600997"/>
      <w:bookmarkEnd w:id="8"/>
      <w:bookmarkEnd w:id="9"/>
      <w:bookmarkEnd w:id="10"/>
      <w:bookmarkEnd w:id="11"/>
      <w:bookmarkEnd w:id="12"/>
      <w:bookmarkEnd w:id="13"/>
      <w:r w:rsidRPr="001B7C50">
        <w:t>5.</w:t>
      </w:r>
      <w:r w:rsidRPr="001B7C50">
        <w:rPr>
          <w:lang w:eastAsia="zh-CN"/>
        </w:rPr>
        <w:t>1</w:t>
      </w:r>
      <w:r w:rsidRPr="001B7C50">
        <w:t>8.1</w:t>
      </w:r>
      <w:r w:rsidRPr="001B7C50">
        <w:tab/>
        <w:t>General concepts</w:t>
      </w:r>
      <w:bookmarkEnd w:id="14"/>
      <w:bookmarkEnd w:id="15"/>
      <w:bookmarkEnd w:id="16"/>
      <w:bookmarkEnd w:id="17"/>
      <w:bookmarkEnd w:id="18"/>
      <w:bookmarkEnd w:id="19"/>
      <w:bookmarkEnd w:id="20"/>
    </w:p>
    <w:p w14:paraId="6B253515" w14:textId="77777777" w:rsidR="00125684" w:rsidRPr="001B7C50" w:rsidRDefault="00125684" w:rsidP="00125684">
      <w:pPr>
        <w:rPr>
          <w:rFonts w:eastAsia="MS Mincho"/>
        </w:rPr>
      </w:pPr>
      <w:r w:rsidRPr="001B7C50">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0D7256E0" w14:textId="77777777" w:rsidR="00125684" w:rsidRPr="001B7C50" w:rsidRDefault="00125684" w:rsidP="00125684">
      <w:pPr>
        <w:rPr>
          <w:rFonts w:eastAsia="MS Mincho"/>
        </w:rPr>
      </w:pPr>
      <w:r w:rsidRPr="001B7C50">
        <w:rPr>
          <w:rFonts w:eastAsia="MS Mincho"/>
        </w:rPr>
        <w:t>The shared network operator allocates shared resources to the participating operators based on their planned and current needs and according to service level agreements.</w:t>
      </w:r>
    </w:p>
    <w:p w14:paraId="767B86BE" w14:textId="77777777" w:rsidR="00125684" w:rsidRDefault="00125684" w:rsidP="00125684">
      <w:pPr>
        <w:rPr>
          <w:rFonts w:eastAsia="MS Mincho"/>
        </w:rPr>
      </w:pPr>
      <w:r w:rsidRPr="001B7C50">
        <w:rPr>
          <w:rFonts w:eastAsia="MS Mincho"/>
        </w:rPr>
        <w:t xml:space="preserve">In this Release of the specification, the 5G Multi-Operator Core Network (5G MOCN) network sharing architecture, in which only the RAN is shared in 5G System, is supported. </w:t>
      </w:r>
      <w:r>
        <w:rPr>
          <w:rFonts w:eastAsia="MS Mincho"/>
        </w:rPr>
        <w:t>The 5G System may also support Indirect Network Sharing deployment between hosting operator (i.e. shared network operator) and participating operator (see clause 6.21 of TS 22.261 [2], Figure 5.18.1-2 and Annex R), in which the RAN is shared. The communication between the shared RAN and the core network of the participating operator is routed through the core network of the hosting operator that connects to the shared RAN.</w:t>
      </w:r>
    </w:p>
    <w:p w14:paraId="7BED3024" w14:textId="77777777" w:rsidR="00125684" w:rsidRPr="001B7C50" w:rsidRDefault="00125684" w:rsidP="00125684">
      <w:pPr>
        <w:rPr>
          <w:rFonts w:eastAsia="MS Mincho"/>
        </w:rPr>
      </w:pPr>
      <w:r w:rsidRPr="001B7C50">
        <w:rPr>
          <w:rFonts w:eastAsia="MS Mincho"/>
        </w:rPr>
        <w:t>5G MOCN for 5G System, including UE, RAN and AMF, shall support operators' ability to use more than one PLMN ID (i.e. with same or different country code (MCC) some of which is specified in TS</w:t>
      </w:r>
      <w:r>
        <w:rPr>
          <w:rFonts w:eastAsia="MS Mincho"/>
        </w:rPr>
        <w:t> </w:t>
      </w:r>
      <w:r w:rsidRPr="001B7C50">
        <w:rPr>
          <w:rFonts w:eastAsia="MS Mincho"/>
        </w:rPr>
        <w:t>23.122</w:t>
      </w:r>
      <w:r>
        <w:rPr>
          <w:rFonts w:eastAsia="MS Mincho"/>
        </w:rPr>
        <w:t> </w:t>
      </w:r>
      <w:r w:rsidRPr="001B7C50">
        <w:rPr>
          <w:rFonts w:eastAsia="MS Mincho"/>
        </w:rPr>
        <w:t>[17] and different network codes (MNC)) or combinations of PLMN ID and NID. 5G MOCN supports NG-RAN Sharing with or without multiple Cell Identity broadcast as described in TS</w:t>
      </w:r>
      <w:r>
        <w:rPr>
          <w:rFonts w:eastAsia="MS Mincho"/>
        </w:rPr>
        <w:t> </w:t>
      </w:r>
      <w:r w:rsidRPr="001B7C50">
        <w:rPr>
          <w:rFonts w:eastAsia="MS Mincho"/>
        </w:rPr>
        <w:t>38.300</w:t>
      </w:r>
      <w:r>
        <w:rPr>
          <w:rFonts w:eastAsia="MS Mincho"/>
        </w:rPr>
        <w:t> </w:t>
      </w:r>
      <w:r w:rsidRPr="001B7C50">
        <w:rPr>
          <w:rFonts w:eastAsia="MS Mincho"/>
        </w:rPr>
        <w:t>[27].</w:t>
      </w:r>
      <w:r>
        <w:rPr>
          <w:rFonts w:eastAsia="MS Mincho"/>
        </w:rPr>
        <w:t xml:space="preserve"> Indirect Network Sharing for 5G system, including UE, shared RAN and CP NFs of hosting operator, shall support each participating operator to use more than one PLMN ID.</w:t>
      </w:r>
    </w:p>
    <w:p w14:paraId="555CBE80" w14:textId="77777777" w:rsidR="00125684" w:rsidRDefault="00125684" w:rsidP="00125684">
      <w:r>
        <w:t>For Indirect Network Sharing, the shared RAN broadcasts multiple PLMN IDs, including the PLMN ID which represents the hosting operator and the PLMN IDs which represent participating operators. Multiple PLMN IDs are supported by the serving AMF (i.e. the AMF in the core network of the hosting operator). A UE from a participating operator can select the PLMN ID representing the participating operator in the shared RAN area based on existing procedures specified in TS 23.122 [17]. The serving AMF selects core network functions in the PLMN of the participating operator for the UE, based on home routed roaming architecture principle as specified in clause 4.2.4. In addition, the serving AMF selects the SMF of participating operator possibly considering UE location information and also selects a V-SMF in its own network during the PDU session establishment procedure. The serving PLMN ID used in the procedures is determined as follows:</w:t>
      </w:r>
    </w:p>
    <w:p w14:paraId="62052437" w14:textId="77777777" w:rsidR="00125684" w:rsidRDefault="00125684" w:rsidP="00125684">
      <w:pPr>
        <w:pStyle w:val="B1"/>
      </w:pPr>
      <w:r>
        <w:t>-</w:t>
      </w:r>
      <w:r>
        <w:tab/>
        <w:t>For interaction between the Network Functions in the hosting operator network and the participating operator network (e.g. AUSF, UDM), the NF of hosting operator network sets the serving PLMN ID to the selected PLMN ID. This includes the cases when the interaction is via another NF (e.g. V-PCF for UE policy, V-SMF) in the hosting operator network.</w:t>
      </w:r>
    </w:p>
    <w:p w14:paraId="7A4B4B83" w14:textId="77777777" w:rsidR="00125684" w:rsidRDefault="00125684" w:rsidP="00125684">
      <w:pPr>
        <w:pStyle w:val="B1"/>
      </w:pPr>
      <w:r>
        <w:t>-</w:t>
      </w:r>
      <w:r>
        <w:tab/>
        <w:t>For interactions between the Network Functions only in the hosting operator network (e.g. V-PCF for AM policy), the NF of hosting operator network sets the serving PLMN ID to the PLMN ID of the hosting operator.</w:t>
      </w:r>
    </w:p>
    <w:p w14:paraId="359CD242" w14:textId="77777777" w:rsidR="00125684" w:rsidRDefault="00125684" w:rsidP="00125684">
      <w:pPr>
        <w:pStyle w:val="NO"/>
      </w:pPr>
      <w:r>
        <w:t>NOTE 1:</w:t>
      </w:r>
      <w:r>
        <w:tab/>
        <w:t>In this Release of specification, the Indirect Network Sharing is only applicable for NR with 5GC of hosting operator and 5GC of participating operator. There are maximum of two SMFs (i.e. V-SMF of the hosting operator and H-SMF of the participating operator) controlling a PDU session.</w:t>
      </w:r>
    </w:p>
    <w:p w14:paraId="5C3AF695" w14:textId="77777777" w:rsidR="00125684" w:rsidRPr="001B7C50" w:rsidRDefault="00125684" w:rsidP="00125684">
      <w:r w:rsidRPr="001B7C50">
        <w:t>5G MOCN also supports the following sharing scenarios involving non-public networks, i.e.NG-RAN can be shared by any combination of PLMNs, PNI-NPNs (with CAG)</w:t>
      </w:r>
      <w:r>
        <w:t xml:space="preserve"> and</w:t>
      </w:r>
      <w:r w:rsidRPr="001B7C50">
        <w:t xml:space="preserve"> SNPNs (each identified by PLMN ID and NID).</w:t>
      </w:r>
    </w:p>
    <w:p w14:paraId="5D128C57" w14:textId="77777777" w:rsidR="00125684" w:rsidRPr="001B7C50" w:rsidRDefault="00125684" w:rsidP="00125684">
      <w:pPr>
        <w:pStyle w:val="NO"/>
      </w:pPr>
      <w:r w:rsidRPr="001B7C50">
        <w:t>NOTE </w:t>
      </w:r>
      <w:r>
        <w:t>2</w:t>
      </w:r>
      <w:r w:rsidRPr="001B7C50">
        <w:t>:</w:t>
      </w:r>
      <w:r w:rsidRPr="001B7C50">
        <w:tab/>
        <w:t>PNI-NPNs (without CAG) are not explicitly listed above as it does not require additional NG-RAN sharing functionality compared to sharing by one or multiple PLMNs.</w:t>
      </w:r>
    </w:p>
    <w:p w14:paraId="2B9EDA1F" w14:textId="77777777" w:rsidR="00125684" w:rsidRPr="001B7C50" w:rsidRDefault="00125684" w:rsidP="00125684">
      <w:r w:rsidRPr="001B7C50">
        <w:t>In all non-public network sharing scenarios, each Cell Identity as specified in TS</w:t>
      </w:r>
      <w:r>
        <w:t> </w:t>
      </w:r>
      <w:r w:rsidRPr="001B7C50">
        <w:t>38.331</w:t>
      </w:r>
      <w:r>
        <w:t> </w:t>
      </w:r>
      <w:r w:rsidRPr="001B7C50">
        <w:t>[28] is associated with one of the following configuration options:</w:t>
      </w:r>
    </w:p>
    <w:p w14:paraId="08229C0D" w14:textId="77777777" w:rsidR="00125684" w:rsidRPr="001B7C50" w:rsidRDefault="00125684" w:rsidP="00125684">
      <w:pPr>
        <w:pStyle w:val="B1"/>
      </w:pPr>
      <w:r w:rsidRPr="001B7C50">
        <w:t>-</w:t>
      </w:r>
      <w:r w:rsidRPr="001B7C50">
        <w:tab/>
        <w:t>one or multiple SNPNs;</w:t>
      </w:r>
    </w:p>
    <w:p w14:paraId="32C94875" w14:textId="77777777" w:rsidR="00125684" w:rsidRPr="001B7C50" w:rsidRDefault="00125684" w:rsidP="00125684">
      <w:pPr>
        <w:pStyle w:val="B1"/>
      </w:pPr>
      <w:r w:rsidRPr="001B7C50">
        <w:t>-</w:t>
      </w:r>
      <w:r w:rsidRPr="001B7C50">
        <w:tab/>
        <w:t>one or multiple PNI-NPNs (with CAG); or</w:t>
      </w:r>
    </w:p>
    <w:p w14:paraId="6EED9102" w14:textId="77777777" w:rsidR="00125684" w:rsidRPr="001B7C50" w:rsidRDefault="00125684" w:rsidP="00125684">
      <w:pPr>
        <w:pStyle w:val="B1"/>
      </w:pPr>
      <w:r w:rsidRPr="001B7C50">
        <w:t>-</w:t>
      </w:r>
      <w:r w:rsidRPr="001B7C50">
        <w:tab/>
        <w:t>one or multiple PLMNs only.</w:t>
      </w:r>
    </w:p>
    <w:p w14:paraId="2AE0F822" w14:textId="77777777" w:rsidR="00125684" w:rsidRPr="001B7C50" w:rsidRDefault="00125684" w:rsidP="00125684">
      <w:pPr>
        <w:pStyle w:val="NO"/>
      </w:pPr>
      <w:r w:rsidRPr="001B7C50">
        <w:t>NOTE </w:t>
      </w:r>
      <w:r>
        <w:t>3</w:t>
      </w:r>
      <w:r w:rsidRPr="001B7C50">
        <w:t>:</w:t>
      </w:r>
      <w:r w:rsidRPr="001B7C50">
        <w:tab/>
        <w:t>This allows the assignment of multiple cell identities to a cell and also allows the cell identities to be independently assigned, i.e. without need for coordination, by the network sharing partners, between PLMNs and/or non-public networks.</w:t>
      </w:r>
    </w:p>
    <w:p w14:paraId="139BF451" w14:textId="77777777" w:rsidR="00125684" w:rsidRPr="001B7C50" w:rsidRDefault="00125684" w:rsidP="00125684">
      <w:pPr>
        <w:pStyle w:val="NO"/>
        <w:rPr>
          <w:rFonts w:eastAsia="MS Mincho"/>
        </w:rPr>
      </w:pPr>
      <w:r w:rsidRPr="001B7C50">
        <w:t>NOTE </w:t>
      </w:r>
      <w:r>
        <w:t>4</w:t>
      </w:r>
      <w:r w:rsidRPr="001B7C50">
        <w:t>:</w:t>
      </w:r>
      <w:r w:rsidRPr="001B7C50">
        <w:tab/>
        <w:t>Different PLMN IDs (or combinations of PLMN ID and NID) can also point to the same 5GC. When same 5GC supports multiple SNPNs (identified by PLMN ID and NID),</w:t>
      </w:r>
      <w:r>
        <w:t xml:space="preserve"> it is up to the operator's policy whether</w:t>
      </w:r>
      <w:r w:rsidRPr="001B7C50">
        <w:t xml:space="preserve"> they are used as equivalent SNPNs for a UE.</w:t>
      </w:r>
    </w:p>
    <w:p w14:paraId="60F8713C" w14:textId="77777777" w:rsidR="00125684" w:rsidRPr="001B7C50" w:rsidRDefault="00125684" w:rsidP="00125684">
      <w:pPr>
        <w:pStyle w:val="NO"/>
      </w:pPr>
      <w:r w:rsidRPr="001B7C50">
        <w:t>NOTE </w:t>
      </w:r>
      <w:r>
        <w:t>5</w:t>
      </w:r>
      <w:r w:rsidRPr="001B7C50">
        <w:t>:</w:t>
      </w:r>
      <w:r w:rsidRPr="001B7C50">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14:paraId="361CF246" w14:textId="77777777" w:rsidR="00125684" w:rsidRPr="001B7C50" w:rsidRDefault="00125684" w:rsidP="00125684">
      <w:pPr>
        <w:pStyle w:val="TH"/>
      </w:pPr>
      <w:r w:rsidRPr="001B7C50">
        <w:object w:dxaOrig="8261" w:dyaOrig="2971" w14:anchorId="41D08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147.75pt" o:ole="">
            <v:imagedata r:id="rId17" o:title=""/>
          </v:shape>
          <o:OLEObject Type="Embed" ProgID="Word.Picture.8" ShapeID="_x0000_i1025" DrawAspect="Content" ObjectID="_1799045458" r:id="rId18"/>
        </w:object>
      </w:r>
    </w:p>
    <w:p w14:paraId="0F873B5A" w14:textId="77777777" w:rsidR="00125684" w:rsidRPr="001B7C50" w:rsidRDefault="00125684" w:rsidP="00125684">
      <w:pPr>
        <w:pStyle w:val="TF"/>
        <w:rPr>
          <w:rFonts w:eastAsia="MS Mincho"/>
        </w:rPr>
      </w:pPr>
      <w:bookmarkStart w:id="21" w:name="_CRFigure5_18_11"/>
      <w:r w:rsidRPr="001B7C50">
        <w:t xml:space="preserve">Figure </w:t>
      </w:r>
      <w:bookmarkEnd w:id="21"/>
      <w:r w:rsidRPr="001B7C50">
        <w:t xml:space="preserve">5.18.1-1: A 5G Multi-Operator Core Network (5G MOCN) in which multiple CNs are </w:t>
      </w:r>
      <w:r w:rsidRPr="001B7C50">
        <w:br/>
        <w:t>connected to the same NG-RAN</w:t>
      </w:r>
    </w:p>
    <w:p w14:paraId="51FCAFF4" w14:textId="77777777" w:rsidR="00125684" w:rsidRDefault="00125684" w:rsidP="00125684">
      <w:pPr>
        <w:pStyle w:val="TH"/>
        <w:rPr>
          <w:rFonts w:eastAsia="MS Mincho"/>
        </w:rPr>
      </w:pPr>
      <w:r>
        <w:object w:dxaOrig="9121" w:dyaOrig="4590" w14:anchorId="771F3CBB">
          <v:shape id="_x0000_i1026" type="#_x0000_t75" style="width:455.25pt;height:229.5pt" o:ole="">
            <v:imagedata r:id="rId19" o:title=""/>
          </v:shape>
          <o:OLEObject Type="Embed" ProgID="Visio.Drawing.15" ShapeID="_x0000_i1026" DrawAspect="Content" ObjectID="_1799045459" r:id="rId20"/>
        </w:object>
      </w:r>
    </w:p>
    <w:p w14:paraId="65F70FAF" w14:textId="77777777" w:rsidR="00125684" w:rsidRDefault="00125684" w:rsidP="00125684">
      <w:pPr>
        <w:pStyle w:val="TF"/>
        <w:rPr>
          <w:rFonts w:eastAsia="MS Mincho"/>
        </w:rPr>
      </w:pPr>
      <w:bookmarkStart w:id="22" w:name="_CRFigure5_18_12"/>
      <w:r>
        <w:rPr>
          <w:rFonts w:eastAsia="MS Mincho"/>
        </w:rPr>
        <w:t xml:space="preserve">Figure </w:t>
      </w:r>
      <w:bookmarkEnd w:id="22"/>
      <w:r>
        <w:rPr>
          <w:rFonts w:eastAsia="MS Mincho"/>
        </w:rPr>
        <w:t>5.18.1-2: Indirect Network Sharing in which multiple participating operators' CNs connect to hosting operator's CN to share NR</w:t>
      </w:r>
    </w:p>
    <w:p w14:paraId="5221A9EE" w14:textId="77777777" w:rsidR="00125684" w:rsidRDefault="00125684" w:rsidP="00125684">
      <w:pPr>
        <w:pStyle w:val="NO"/>
        <w:rPr>
          <w:rFonts w:eastAsia="MS Mincho"/>
        </w:rPr>
      </w:pPr>
      <w:r>
        <w:rPr>
          <w:rFonts w:eastAsia="MS Mincho"/>
        </w:rPr>
        <w:t>NOTE 6:</w:t>
      </w:r>
      <w:r>
        <w:rPr>
          <w:rFonts w:eastAsia="MS Mincho"/>
        </w:rPr>
        <w:tab/>
        <w:t>Not all interfaces between the hosting operator and the participating operator are depicted in the Figure 5.18.1-2 for simplicity.</w:t>
      </w:r>
    </w:p>
    <w:p w14:paraId="7080E4E0" w14:textId="77777777" w:rsidR="00125684" w:rsidRDefault="00125684" w:rsidP="00125684">
      <w:pPr>
        <w:pStyle w:val="NO"/>
        <w:rPr>
          <w:rFonts w:eastAsia="MS Mincho"/>
        </w:rPr>
      </w:pPr>
      <w:r>
        <w:rPr>
          <w:rFonts w:eastAsia="MS Mincho"/>
        </w:rPr>
        <w:t>NOTE 7:</w:t>
      </w:r>
      <w:r>
        <w:rPr>
          <w:rFonts w:eastAsia="MS Mincho"/>
        </w:rPr>
        <w:tab/>
        <w:t>For the sake of clarity, SEPPs are not depicted in the Figure 5.18.1-2.</w:t>
      </w:r>
    </w:p>
    <w:p w14:paraId="6A08375F" w14:textId="09DB2C69" w:rsidR="00125684" w:rsidRDefault="00125684" w:rsidP="00125684">
      <w:pPr>
        <w:pStyle w:val="NO"/>
        <w:rPr>
          <w:ins w:id="23" w:author="LTHM1" w:date="2025-01-22T09:01:00Z" w16du:dateUtc="2025-01-22T08:01:00Z"/>
          <w:lang w:eastAsia="zh-CN"/>
        </w:rPr>
      </w:pPr>
      <w:ins w:id="24" w:author="Microsoft 帐户" w:date="2025-01-09T15:16:00Z">
        <w:del w:id="25" w:author="LTHM1" w:date="2025-01-21T11:45:00Z">
          <w:r w:rsidDel="00BF7B6B">
            <w:rPr>
              <w:rFonts w:eastAsia="MS Mincho"/>
            </w:rPr>
            <w:delText>NOTE 8:</w:delText>
          </w:r>
        </w:del>
        <w:r>
          <w:rPr>
            <w:rFonts w:eastAsia="MS Mincho"/>
          </w:rPr>
          <w:tab/>
        </w:r>
      </w:ins>
      <w:ins w:id="26" w:author="CU-Tianqi Xing" w:date="2025-01-10T17:55:00Z">
        <w:del w:id="27" w:author="LTHM1" w:date="2025-01-21T11:44:00Z">
          <w:r w:rsidRPr="007E07B9" w:rsidDel="00C3111F">
            <w:rPr>
              <w:rFonts w:eastAsia="MS Mincho"/>
            </w:rPr>
            <w:delText xml:space="preserve">For HPLMN ID broadcast option, if there is no N2 interface between the AMF of the hosting PLMN and </w:delText>
          </w:r>
        </w:del>
      </w:ins>
      <w:ins w:id="28" w:author="CU-Tianqi Xing" w:date="2025-01-14T14:56:00Z">
        <w:del w:id="29" w:author="LTHM1" w:date="2025-01-21T11:44:00Z">
          <w:r w:rsidR="00854A32" w:rsidDel="00C3111F">
            <w:rPr>
              <w:rFonts w:hint="eastAsia"/>
              <w:lang w:eastAsia="zh-CN"/>
            </w:rPr>
            <w:delText xml:space="preserve">the </w:delText>
          </w:r>
        </w:del>
      </w:ins>
      <w:ins w:id="30" w:author="CU-Tianqi Xing" w:date="2025-01-10T17:55:00Z">
        <w:del w:id="31" w:author="LTHM1" w:date="2025-01-21T11:44:00Z">
          <w:r w:rsidRPr="007E07B9" w:rsidDel="00C3111F">
            <w:rPr>
              <w:rFonts w:eastAsia="MS Mincho"/>
            </w:rPr>
            <w:delText>non 3GPP access (</w:delText>
          </w:r>
        </w:del>
      </w:ins>
      <w:ins w:id="32" w:author="CU-Tianqi Xing" w:date="2025-01-10T17:57:00Z">
        <w:del w:id="33" w:author="LTHM1" w:date="2025-01-21T11:44:00Z">
          <w:r w:rsidDel="00C3111F">
            <w:rPr>
              <w:rFonts w:hint="eastAsia"/>
              <w:lang w:eastAsia="zh-CN"/>
            </w:rPr>
            <w:delText>i.e.</w:delText>
          </w:r>
        </w:del>
      </w:ins>
      <w:ins w:id="34" w:author="CU-Tianqi Xing" w:date="2025-01-10T17:55:00Z">
        <w:del w:id="35" w:author="LTHM1" w:date="2025-01-21T11:44:00Z">
          <w:r w:rsidRPr="007E07B9" w:rsidDel="00C3111F">
            <w:rPr>
              <w:rFonts w:eastAsia="MS Mincho"/>
            </w:rPr>
            <w:delText xml:space="preserve"> via N3IWF) </w:delText>
          </w:r>
        </w:del>
      </w:ins>
      <w:ins w:id="36" w:author="Ericsson_CQ" w:date="2025-01-10T11:43:00Z">
        <w:del w:id="37" w:author="LTHM1" w:date="2025-01-21T11:44:00Z">
          <w:r w:rsidDel="00C3111F">
            <w:rPr>
              <w:rFonts w:eastAsia="MS Mincho"/>
            </w:rPr>
            <w:delText>of</w:delText>
          </w:r>
        </w:del>
      </w:ins>
      <w:ins w:id="38" w:author="CU-Tianqi Xing" w:date="2025-01-10T17:55:00Z">
        <w:del w:id="39" w:author="LTHM1" w:date="2025-01-21T11:44:00Z">
          <w:r w:rsidRPr="007E07B9" w:rsidDel="00C3111F">
            <w:rPr>
              <w:rFonts w:eastAsia="MS Mincho"/>
            </w:rPr>
            <w:delText xml:space="preserve"> the HPLMN, the UE </w:delText>
          </w:r>
        </w:del>
      </w:ins>
      <w:ins w:id="40" w:author="CU-Tianqi Xing" w:date="2025-01-13T10:17:00Z">
        <w:del w:id="41" w:author="LTHM1" w:date="2025-01-21T11:44:00Z">
          <w:r w:rsidR="00F321F9" w:rsidDel="00C3111F">
            <w:rPr>
              <w:rFonts w:hint="eastAsia"/>
              <w:lang w:eastAsia="zh-CN"/>
            </w:rPr>
            <w:delText>could</w:delText>
          </w:r>
        </w:del>
      </w:ins>
      <w:ins w:id="42" w:author="CU-Tianqi Xing" w:date="2025-01-10T17:55:00Z">
        <w:del w:id="43" w:author="LTHM1" w:date="2025-01-21T11:44:00Z">
          <w:r w:rsidRPr="007E07B9" w:rsidDel="00C3111F">
            <w:rPr>
              <w:rFonts w:eastAsia="MS Mincho"/>
            </w:rPr>
            <w:delText xml:space="preserve"> not be served by the 3GPP access via Indirect Network Sharing and the non 3GPP access (</w:delText>
          </w:r>
        </w:del>
      </w:ins>
      <w:ins w:id="44" w:author="CU-Tianqi Xing" w:date="2025-01-10T17:57:00Z">
        <w:del w:id="45" w:author="LTHM1" w:date="2025-01-21T11:44:00Z">
          <w:r w:rsidDel="00C3111F">
            <w:rPr>
              <w:rFonts w:hint="eastAsia"/>
              <w:lang w:eastAsia="zh-CN"/>
            </w:rPr>
            <w:delText>i.e.</w:delText>
          </w:r>
        </w:del>
      </w:ins>
      <w:ins w:id="46" w:author="CU-Tianqi Xing" w:date="2025-01-10T17:55:00Z">
        <w:del w:id="47" w:author="LTHM1" w:date="2025-01-21T11:44:00Z">
          <w:r w:rsidRPr="007E07B9" w:rsidDel="00C3111F">
            <w:rPr>
              <w:rFonts w:eastAsia="MS Mincho"/>
            </w:rPr>
            <w:delText xml:space="preserve"> via N3IWF) </w:delText>
          </w:r>
        </w:del>
      </w:ins>
      <w:ins w:id="48" w:author="Ericsson_CQ" w:date="2025-01-10T11:43:00Z">
        <w:del w:id="49" w:author="LTHM1" w:date="2025-01-21T11:44:00Z">
          <w:r w:rsidR="00F321F9" w:rsidDel="00C3111F">
            <w:rPr>
              <w:rFonts w:eastAsia="MS Mincho"/>
            </w:rPr>
            <w:delText>of</w:delText>
          </w:r>
        </w:del>
      </w:ins>
      <w:ins w:id="50" w:author="CU-Tianqi Xing" w:date="2025-01-10T17:55:00Z">
        <w:del w:id="51" w:author="LTHM1" w:date="2025-01-21T11:44:00Z">
          <w:r w:rsidRPr="007E07B9" w:rsidDel="00C3111F">
            <w:rPr>
              <w:rFonts w:eastAsia="MS Mincho"/>
            </w:rPr>
            <w:delText xml:space="preserve"> HPLMN/Participating PLMN simult</w:delText>
          </w:r>
          <w:r w:rsidRPr="00304347" w:rsidDel="00C3111F">
            <w:rPr>
              <w:lang w:eastAsia="zh-CN"/>
            </w:rPr>
            <w:delText xml:space="preserve">aneously. </w:delText>
          </w:r>
        </w:del>
      </w:ins>
      <w:ins w:id="52" w:author="CU-Tianqi Xing" w:date="2025-01-14T10:03:00Z">
        <w:del w:id="53" w:author="LTHM1" w:date="2025-01-21T11:44:00Z">
          <w:r w:rsidR="00304347" w:rsidRPr="00304347" w:rsidDel="00C3111F">
            <w:rPr>
              <w:lang w:eastAsia="zh-CN"/>
            </w:rPr>
            <w:delText xml:space="preserve">Whether the overlapping </w:delText>
          </w:r>
        </w:del>
      </w:ins>
      <w:ins w:id="54" w:author="CU-Tianqi Xing" w:date="2025-01-14T10:56:00Z">
        <w:del w:id="55" w:author="LTHM1" w:date="2025-01-21T11:44:00Z">
          <w:r w:rsidR="003E7CE4" w:rsidDel="00C3111F">
            <w:rPr>
              <w:rFonts w:hint="eastAsia"/>
              <w:lang w:eastAsia="zh-CN"/>
            </w:rPr>
            <w:delText>case</w:delText>
          </w:r>
        </w:del>
      </w:ins>
      <w:ins w:id="56" w:author="CU-Tianqi Xing" w:date="2025-01-14T10:03:00Z">
        <w:del w:id="57" w:author="LTHM1" w:date="2025-01-21T11:44:00Z">
          <w:r w:rsidR="00304347" w:rsidRPr="00304347" w:rsidDel="00C3111F">
            <w:rPr>
              <w:lang w:eastAsia="zh-CN"/>
            </w:rPr>
            <w:delText xml:space="preserve"> including the </w:delText>
          </w:r>
        </w:del>
      </w:ins>
      <w:ins w:id="58" w:author="CU-Tianqi Xing" w:date="2025-01-14T10:14:00Z">
        <w:del w:id="59" w:author="LTHM1" w:date="2025-01-21T11:44:00Z">
          <w:r w:rsidR="003241A9" w:rsidDel="00C3111F">
            <w:rPr>
              <w:rFonts w:hint="eastAsia"/>
              <w:lang w:eastAsia="zh-CN"/>
            </w:rPr>
            <w:delText xml:space="preserve">non </w:delText>
          </w:r>
        </w:del>
      </w:ins>
      <w:ins w:id="60" w:author="CU-Tianqi Xing" w:date="2025-01-14T10:03:00Z">
        <w:del w:id="61" w:author="LTHM1" w:date="2025-01-21T11:44:00Z">
          <w:r w:rsidR="00304347" w:rsidRPr="00304347" w:rsidDel="00C3111F">
            <w:rPr>
              <w:lang w:eastAsia="zh-CN"/>
            </w:rPr>
            <w:delText>3GPP access (</w:delText>
          </w:r>
        </w:del>
      </w:ins>
      <w:ins w:id="62" w:author="CU-Tianqi Xing" w:date="2025-01-14T10:14:00Z">
        <w:del w:id="63" w:author="LTHM1" w:date="2025-01-21T11:44:00Z">
          <w:r w:rsidR="003241A9" w:rsidDel="00C3111F">
            <w:rPr>
              <w:rFonts w:hint="eastAsia"/>
              <w:lang w:eastAsia="zh-CN"/>
            </w:rPr>
            <w:delText xml:space="preserve">i.e. </w:delText>
          </w:r>
        </w:del>
      </w:ins>
      <w:ins w:id="64" w:author="CU-Tianqi Xing" w:date="2025-01-14T10:03:00Z">
        <w:del w:id="65" w:author="LTHM1" w:date="2025-01-21T11:44:00Z">
          <w:r w:rsidR="00304347" w:rsidRPr="00304347" w:rsidDel="00C3111F">
            <w:rPr>
              <w:lang w:eastAsia="zh-CN"/>
            </w:rPr>
            <w:delText>via N3IWF) of HPLMN and Indirect Network Sharing deployment exists depends on the operator policy and</w:delText>
          </w:r>
        </w:del>
      </w:ins>
      <w:ins w:id="66" w:author="CU-Tianqi Xing" w:date="2025-01-14T10:21:00Z">
        <w:del w:id="67" w:author="LTHM1" w:date="2025-01-21T11:44:00Z">
          <w:r w:rsidR="00D46054" w:rsidDel="00C3111F">
            <w:rPr>
              <w:rFonts w:hint="eastAsia"/>
              <w:lang w:eastAsia="zh-CN"/>
            </w:rPr>
            <w:delText xml:space="preserve"> </w:delText>
          </w:r>
        </w:del>
      </w:ins>
      <w:ins w:id="68" w:author="CU-Tianqi Xing" w:date="2025-01-14T10:03:00Z">
        <w:del w:id="69" w:author="LTHM1" w:date="2025-01-21T11:44:00Z">
          <w:r w:rsidR="00304347" w:rsidDel="00C3111F">
            <w:rPr>
              <w:rFonts w:hint="eastAsia"/>
              <w:lang w:eastAsia="zh-CN"/>
            </w:rPr>
            <w:delText>h</w:delText>
          </w:r>
        </w:del>
      </w:ins>
      <w:ins w:id="70" w:author="CU-Tianqi Xing" w:date="2025-01-10T09:48:00Z">
        <w:del w:id="71" w:author="LTHM1" w:date="2025-01-21T11:44:00Z">
          <w:r w:rsidDel="00C3111F">
            <w:rPr>
              <w:rFonts w:hint="eastAsia"/>
              <w:lang w:eastAsia="zh-CN"/>
            </w:rPr>
            <w:delText>ow to address th</w:delText>
          </w:r>
        </w:del>
      </w:ins>
      <w:ins w:id="72" w:author="CU-Tianqi Xing" w:date="2025-01-14T10:18:00Z">
        <w:del w:id="73" w:author="LTHM1" w:date="2025-01-21T11:44:00Z">
          <w:r w:rsidR="003241A9" w:rsidDel="00C3111F">
            <w:rPr>
              <w:rFonts w:hint="eastAsia"/>
              <w:lang w:eastAsia="zh-CN"/>
            </w:rPr>
            <w:delText>e above</w:delText>
          </w:r>
        </w:del>
      </w:ins>
      <w:ins w:id="74" w:author="CU-Tianqi Xing" w:date="2025-01-10T09:49:00Z">
        <w:del w:id="75" w:author="LTHM1" w:date="2025-01-21T11:44:00Z">
          <w:r w:rsidDel="00C3111F">
            <w:rPr>
              <w:rFonts w:hint="eastAsia"/>
              <w:lang w:eastAsia="zh-CN"/>
            </w:rPr>
            <w:delText xml:space="preserve"> case is up to implementation from network side</w:delText>
          </w:r>
        </w:del>
      </w:ins>
      <w:ins w:id="76" w:author="Microsoft 帐户" w:date="2025-01-09T15:16:00Z">
        <w:r>
          <w:rPr>
            <w:rFonts w:eastAsia="MS Mincho"/>
          </w:rPr>
          <w:t>.</w:t>
        </w:r>
      </w:ins>
      <w:ins w:id="77" w:author="CU-Tianqi Xing" w:date="2025-01-10T09:53:00Z">
        <w:r>
          <w:rPr>
            <w:rFonts w:hint="eastAsia"/>
            <w:lang w:eastAsia="zh-CN"/>
          </w:rPr>
          <w:t xml:space="preserve"> </w:t>
        </w:r>
      </w:ins>
    </w:p>
    <w:p w14:paraId="3884C72C" w14:textId="152046C0" w:rsidR="00823EEC" w:rsidRPr="00823EEC" w:rsidRDefault="00823EEC" w:rsidP="00823EEC">
      <w:pPr>
        <w:pStyle w:val="NO"/>
        <w:rPr>
          <w:ins w:id="78" w:author="LTHM1" w:date="2025-01-22T09:01:00Z" w16du:dateUtc="2025-01-22T08:01:00Z"/>
          <w:lang w:eastAsia="zh-CN"/>
        </w:rPr>
      </w:pPr>
      <w:ins w:id="79" w:author="LTHM1" w:date="2025-01-22T09:01:00Z" w16du:dateUtc="2025-01-22T08:01:00Z">
        <w:r w:rsidRPr="00823EEC">
          <w:rPr>
            <w:lang w:eastAsia="zh-CN"/>
          </w:rPr>
          <w:t>NOTE </w:t>
        </w:r>
        <w:r w:rsidRPr="00823EEC">
          <w:rPr>
            <w:lang w:eastAsia="zh-CN"/>
            <w:rPrChange w:id="80" w:author="LTHM1" w:date="2025-01-22T09:00:00Z" w16du:dateUtc="2025-01-22T08:00:00Z">
              <w:rPr>
                <w:highlight w:val="lightGray"/>
                <w:lang w:eastAsia="zh-CN"/>
              </w:rPr>
            </w:rPrChange>
          </w:rPr>
          <w:t>X</w:t>
        </w:r>
        <w:r w:rsidRPr="00823EEC">
          <w:rPr>
            <w:lang w:eastAsia="zh-CN"/>
          </w:rPr>
          <w:t xml:space="preserve">:  In this Release, </w:t>
        </w:r>
      </w:ins>
      <w:ins w:id="81" w:author="LTHM2" w:date="2025-01-22T09:03:00Z" w16du:dateUtc="2025-01-22T08:03:00Z">
        <w:del w:id="82" w:author="LTHM1" w:date="2025-01-21T18:08:00Z" w16du:dateUtc="2025-01-21T17:08:00Z">
          <w:r w:rsidR="00772531" w:rsidRPr="0003102C" w:rsidDel="000D466E">
            <w:rPr>
              <w:lang w:eastAsia="zh-CN"/>
            </w:rPr>
            <w:delText>Sharing</w:delText>
          </w:r>
        </w:del>
        <w:r w:rsidR="00772531" w:rsidRPr="0003102C">
          <w:rPr>
            <w:lang w:eastAsia="zh-CN"/>
          </w:rPr>
          <w:t>when the shared RAN broadcasts the HPLMN ID of a participating operator</w:t>
        </w:r>
      </w:ins>
      <w:ins w:id="83" w:author="LTHM1" w:date="2025-01-22T09:01:00Z" w16du:dateUtc="2025-01-22T08:01:00Z">
        <w:del w:id="84" w:author="LTHM2" w:date="2025-01-22T09:03:00Z" w16du:dateUtc="2025-01-22T08:03:00Z">
          <w:r w:rsidRPr="00823EEC" w:rsidDel="00772531">
            <w:rPr>
              <w:lang w:eastAsia="zh-CN"/>
              <w:rPrChange w:id="85" w:author="LTHM1" w:date="2025-01-22T09:00:00Z" w16du:dateUtc="2025-01-22T08:00:00Z">
                <w:rPr>
                  <w:highlight w:val="yellow"/>
                  <w:lang w:eastAsia="zh-CN"/>
                </w:rPr>
              </w:rPrChange>
            </w:rPr>
            <w:delText>when a participating operator supports only one HPLMN ID and the shared RAN broadcasts this HPLMN ID for Indirect Network Sharing</w:delText>
          </w:r>
        </w:del>
        <w:r w:rsidRPr="00823EEC">
          <w:rPr>
            <w:lang w:eastAsia="zh-CN"/>
          </w:rPr>
          <w:t>, if the participating operator </w:t>
        </w:r>
        <w:r w:rsidRPr="00823EEC">
          <w:rPr>
            <w:rFonts w:hint="eastAsia"/>
            <w:lang w:eastAsia="zh-CN"/>
          </w:rPr>
          <w:t xml:space="preserve">also </w:t>
        </w:r>
        <w:r w:rsidRPr="00823EEC">
          <w:rPr>
            <w:lang w:eastAsia="zh-CN"/>
          </w:rPr>
          <w:t xml:space="preserve">deploys </w:t>
        </w:r>
      </w:ins>
      <w:ins w:id="86" w:author="LTHM2" w:date="2025-01-22T09:04:00Z" w16du:dateUtc="2025-01-22T08:04:00Z">
        <w:r w:rsidR="00772531" w:rsidRPr="0003102C">
          <w:rPr>
            <w:highlight w:val="yellow"/>
            <w:lang w:eastAsia="zh-CN"/>
          </w:rPr>
          <w:t>non-3GPP access (e.g</w:t>
        </w:r>
        <w:r w:rsidR="00772531">
          <w:rPr>
            <w:lang w:eastAsia="zh-CN"/>
          </w:rPr>
          <w:t xml:space="preserve"> </w:t>
        </w:r>
      </w:ins>
      <w:ins w:id="87" w:author="LTHM1" w:date="2025-01-22T09:01:00Z" w16du:dateUtc="2025-01-22T08:01:00Z">
        <w:r w:rsidRPr="00823EEC">
          <w:rPr>
            <w:lang w:eastAsia="zh-CN"/>
          </w:rPr>
          <w:t>N3IWF</w:t>
        </w:r>
      </w:ins>
      <w:ins w:id="88" w:author="LTHM2" w:date="2025-01-22T09:04:00Z" w16du:dateUtc="2025-01-22T08:04:00Z">
        <w:r w:rsidR="00772531">
          <w:rPr>
            <w:lang w:eastAsia="zh-CN"/>
          </w:rPr>
          <w:t xml:space="preserve">) </w:t>
        </w:r>
      </w:ins>
      <w:ins w:id="89" w:author="LTHM1" w:date="2025-01-22T09:01:00Z" w16du:dateUtc="2025-01-22T08:01:00Z">
        <w:r w:rsidRPr="00823EEC">
          <w:rPr>
            <w:lang w:eastAsia="zh-CN"/>
          </w:rPr>
          <w:t xml:space="preserve"> </w:t>
        </w:r>
        <w:r w:rsidRPr="00823EEC">
          <w:rPr>
            <w:lang w:eastAsia="zh-CN"/>
            <w:rPrChange w:id="90" w:author="LTHM1" w:date="2025-01-22T09:00:00Z" w16du:dateUtc="2025-01-22T08:00:00Z">
              <w:rPr>
                <w:highlight w:val="magenta"/>
                <w:lang w:eastAsia="zh-CN"/>
              </w:rPr>
            </w:rPrChange>
          </w:rPr>
          <w:t>for non-3GPP access</w:t>
        </w:r>
        <w:r w:rsidRPr="00823EEC">
          <w:rPr>
            <w:lang w:eastAsia="zh-CN"/>
          </w:rPr>
          <w:t xml:space="preserve"> and there is no N2 interface between the AMF supporting Indirect Network Sharing at the hosting PLMN and the </w:t>
        </w:r>
      </w:ins>
      <w:ins w:id="91" w:author="LTHM2" w:date="2025-01-22T09:05:00Z" w16du:dateUtc="2025-01-22T08:05:00Z">
        <w:r w:rsidR="00772531" w:rsidRPr="0003102C">
          <w:rPr>
            <w:highlight w:val="yellow"/>
            <w:lang w:eastAsia="zh-CN"/>
          </w:rPr>
          <w:t>non-3GPP access (e.g</w:t>
        </w:r>
        <w:r w:rsidR="00772531">
          <w:rPr>
            <w:lang w:eastAsia="zh-CN"/>
          </w:rPr>
          <w:t xml:space="preserve"> </w:t>
        </w:r>
      </w:ins>
      <w:ins w:id="92" w:author="LTHM1" w:date="2025-01-22T09:01:00Z" w16du:dateUtc="2025-01-22T08:01:00Z">
        <w:r w:rsidRPr="00823EEC">
          <w:rPr>
            <w:lang w:eastAsia="zh-CN"/>
          </w:rPr>
          <w:t>N3IWF</w:t>
        </w:r>
      </w:ins>
      <w:ins w:id="93" w:author="LTHM2" w:date="2025-01-22T09:05:00Z" w16du:dateUtc="2025-01-22T08:05:00Z">
        <w:r w:rsidR="00772531">
          <w:rPr>
            <w:lang w:eastAsia="zh-CN"/>
          </w:rPr>
          <w:t>)</w:t>
        </w:r>
      </w:ins>
      <w:ins w:id="94" w:author="LTHM1" w:date="2025-01-22T09:01:00Z" w16du:dateUtc="2025-01-22T08:01:00Z">
        <w:r w:rsidRPr="00823EEC">
          <w:rPr>
            <w:lang w:eastAsia="zh-CN"/>
          </w:rPr>
          <w:t xml:space="preserve"> of the HPLMN, the UE cannot be served simultaneously by the 3GPP access via Indirect Network Sharing and </w:t>
        </w:r>
        <w:r w:rsidRPr="00823EEC">
          <w:rPr>
            <w:lang w:eastAsia="zh-CN"/>
            <w:rPrChange w:id="95" w:author="LTHM1" w:date="2025-01-22T09:00:00Z" w16du:dateUtc="2025-01-22T08:00:00Z">
              <w:rPr>
                <w:highlight w:val="magenta"/>
                <w:lang w:eastAsia="zh-CN"/>
              </w:rPr>
            </w:rPrChange>
          </w:rPr>
          <w:t xml:space="preserve">non-3GPP access </w:t>
        </w:r>
        <w:del w:id="96" w:author="LTHM2" w:date="2025-01-22T09:05:00Z" w16du:dateUtc="2025-01-22T08:05:00Z">
          <w:r w:rsidRPr="00823EEC" w:rsidDel="00772531">
            <w:rPr>
              <w:lang w:eastAsia="zh-CN"/>
              <w:rPrChange w:id="97" w:author="LTHM1" w:date="2025-01-22T09:00:00Z" w16du:dateUtc="2025-01-22T08:00:00Z">
                <w:rPr>
                  <w:highlight w:val="magenta"/>
                  <w:lang w:eastAsia="zh-CN"/>
                </w:rPr>
              </w:rPrChange>
            </w:rPr>
            <w:delText>using</w:delText>
          </w:r>
          <w:r w:rsidRPr="00823EEC" w:rsidDel="00772531">
            <w:rPr>
              <w:lang w:eastAsia="zh-CN"/>
            </w:rPr>
            <w:delText xml:space="preserve"> the N3IWF </w:delText>
          </w:r>
        </w:del>
        <w:r w:rsidRPr="00823EEC">
          <w:rPr>
            <w:lang w:eastAsia="zh-CN"/>
          </w:rPr>
          <w:t xml:space="preserve">of the </w:t>
        </w:r>
        <w:r w:rsidRPr="00823EEC">
          <w:rPr>
            <w:lang w:eastAsia="zh-CN"/>
            <w:rPrChange w:id="98" w:author="LTHM1" w:date="2025-01-22T09:00:00Z" w16du:dateUtc="2025-01-22T08:00:00Z">
              <w:rPr>
                <w:highlight w:val="green"/>
                <w:lang w:eastAsia="zh-CN"/>
              </w:rPr>
            </w:rPrChange>
          </w:rPr>
          <w:t>H</w:t>
        </w:r>
        <w:r w:rsidRPr="00823EEC">
          <w:rPr>
            <w:lang w:eastAsia="zh-CN"/>
          </w:rPr>
          <w:t>PLMN.  </w:t>
        </w:r>
      </w:ins>
    </w:p>
    <w:p w14:paraId="58D9C238" w14:textId="7DDFF0E5" w:rsidR="00823EEC" w:rsidRPr="00823EEC" w:rsidRDefault="00823EEC" w:rsidP="00823EEC">
      <w:pPr>
        <w:pStyle w:val="NO"/>
        <w:ind w:firstLine="0"/>
        <w:rPr>
          <w:ins w:id="99" w:author="LTHM1" w:date="2025-01-22T09:01:00Z" w16du:dateUtc="2025-01-22T08:01:00Z"/>
          <w:lang w:eastAsia="zh-CN"/>
        </w:rPr>
      </w:pPr>
      <w:ins w:id="100" w:author="LTHM1" w:date="2025-01-22T09:01:00Z" w16du:dateUtc="2025-01-22T08:01:00Z">
        <w:r w:rsidRPr="00823EEC">
          <w:rPr>
            <w:lang w:eastAsia="zh-CN"/>
          </w:rPr>
          <w:t xml:space="preserve">To avoid this case, if the participating operator plans to deploy the Indirect Network Sharing and </w:t>
        </w:r>
      </w:ins>
      <w:ins w:id="101" w:author="LTHM2" w:date="2025-01-22T09:05:00Z" w16du:dateUtc="2025-01-22T08:05:00Z">
        <w:r w:rsidR="00E334B8" w:rsidRPr="0003102C">
          <w:rPr>
            <w:highlight w:val="yellow"/>
            <w:lang w:eastAsia="zh-CN"/>
          </w:rPr>
          <w:t>non-3GPP access (e.g.</w:t>
        </w:r>
        <w:r w:rsidR="00E334B8">
          <w:rPr>
            <w:lang w:eastAsia="zh-CN"/>
          </w:rPr>
          <w:t xml:space="preserve"> </w:t>
        </w:r>
      </w:ins>
      <w:ins w:id="102" w:author="LTHM1" w:date="2025-01-22T09:01:00Z" w16du:dateUtc="2025-01-22T08:01:00Z">
        <w:r w:rsidRPr="00823EEC">
          <w:rPr>
            <w:lang w:eastAsia="zh-CN"/>
          </w:rPr>
          <w:t>N3IWF</w:t>
        </w:r>
      </w:ins>
      <w:ins w:id="103" w:author="LTHM2" w:date="2025-01-22T09:05:00Z" w16du:dateUtc="2025-01-22T08:05:00Z">
        <w:r w:rsidR="00E334B8">
          <w:rPr>
            <w:lang w:eastAsia="zh-CN"/>
          </w:rPr>
          <w:t>)</w:t>
        </w:r>
      </w:ins>
      <w:ins w:id="104" w:author="LTHM1" w:date="2025-01-22T09:01:00Z" w16du:dateUtc="2025-01-22T08:01:00Z">
        <w:r w:rsidRPr="00823EEC">
          <w:rPr>
            <w:lang w:eastAsia="zh-CN"/>
          </w:rPr>
          <w:t xml:space="preserve"> simultaneously, it is recommended that one of following measures </w:t>
        </w:r>
        <w:r w:rsidRPr="00823EEC">
          <w:rPr>
            <w:rFonts w:hint="eastAsia"/>
            <w:lang w:eastAsia="zh-CN"/>
          </w:rPr>
          <w:t>is</w:t>
        </w:r>
        <w:r w:rsidRPr="00823EEC">
          <w:rPr>
            <w:lang w:eastAsia="zh-CN"/>
          </w:rPr>
          <w:t xml:space="preserve"> used</w:t>
        </w:r>
        <w:r w:rsidRPr="00823EEC">
          <w:rPr>
            <w:rFonts w:hint="eastAsia"/>
            <w:lang w:eastAsia="zh-CN"/>
          </w:rPr>
          <w:t>:</w:t>
        </w:r>
        <w:r w:rsidRPr="00823EEC">
          <w:rPr>
            <w:lang w:eastAsia="zh-CN"/>
          </w:rPr>
          <w:t> </w:t>
        </w:r>
      </w:ins>
    </w:p>
    <w:p w14:paraId="34FCB304" w14:textId="3EFE5072" w:rsidR="00823EEC" w:rsidRPr="00823EEC" w:rsidRDefault="00823EEC" w:rsidP="00823EEC">
      <w:pPr>
        <w:pStyle w:val="NO"/>
        <w:ind w:firstLine="0"/>
        <w:rPr>
          <w:ins w:id="105" w:author="LTHM1" w:date="2025-01-22T09:01:00Z" w16du:dateUtc="2025-01-22T08:01:00Z"/>
          <w:lang w:eastAsia="zh-CN"/>
        </w:rPr>
      </w:pPr>
      <w:ins w:id="106" w:author="LTHM1" w:date="2025-01-22T09:01:00Z" w16du:dateUtc="2025-01-22T08:01:00Z">
        <w:r w:rsidRPr="00823EEC">
          <w:rPr>
            <w:lang w:eastAsia="zh-CN"/>
          </w:rPr>
          <w:t xml:space="preserve">1) the shared RAN broadcasts a PLMN ID different from </w:t>
        </w:r>
        <w:r w:rsidRPr="00823EEC">
          <w:rPr>
            <w:lang w:eastAsia="zh-CN"/>
            <w:rPrChange w:id="107" w:author="LTHM1" w:date="2025-01-22T09:00:00Z" w16du:dateUtc="2025-01-22T08:00:00Z">
              <w:rPr>
                <w:highlight w:val="magenta"/>
                <w:lang w:eastAsia="zh-CN"/>
              </w:rPr>
            </w:rPrChange>
          </w:rPr>
          <w:t>the</w:t>
        </w:r>
        <w:r w:rsidRPr="00823EEC">
          <w:rPr>
            <w:rFonts w:hint="eastAsia"/>
            <w:lang w:eastAsia="zh-CN"/>
          </w:rPr>
          <w:t xml:space="preserve"> </w:t>
        </w:r>
        <w:r w:rsidRPr="00823EEC">
          <w:rPr>
            <w:lang w:eastAsia="zh-CN"/>
          </w:rPr>
          <w:t>HPLMN ID of the participating operator</w:t>
        </w:r>
        <w:del w:id="108" w:author="LTHM2" w:date="2025-01-22T09:06:00Z" w16du:dateUtc="2025-01-22T08:06:00Z">
          <w:r w:rsidRPr="00823EEC" w:rsidDel="00E334B8">
            <w:rPr>
              <w:rFonts w:hint="eastAsia"/>
              <w:lang w:eastAsia="zh-CN"/>
            </w:rPr>
            <w:delText xml:space="preserve"> </w:delText>
          </w:r>
          <w:r w:rsidRPr="00823EEC" w:rsidDel="00E334B8">
            <w:rPr>
              <w:lang w:eastAsia="zh-CN"/>
              <w:rPrChange w:id="109" w:author="LTHM1" w:date="2025-01-22T09:00:00Z" w16du:dateUtc="2025-01-22T08:00:00Z">
                <w:rPr>
                  <w:highlight w:val="yellow"/>
                  <w:lang w:eastAsia="zh-CN"/>
                </w:rPr>
              </w:rPrChange>
            </w:rPr>
            <w:delText>(e.g. the shared RAN broadcasts the EHPLMN ID or the PLMN ID representing participating operator which is different from HPLMN ID and EHPLMN ID(s)</w:delText>
          </w:r>
        </w:del>
        <w:r w:rsidRPr="00823EEC">
          <w:rPr>
            <w:lang w:eastAsia="zh-CN"/>
            <w:rPrChange w:id="110" w:author="LTHM1" w:date="2025-01-22T09:00:00Z" w16du:dateUtc="2025-01-22T08:00:00Z">
              <w:rPr>
                <w:highlight w:val="yellow"/>
                <w:lang w:eastAsia="zh-CN"/>
              </w:rPr>
            </w:rPrChange>
          </w:rPr>
          <w:t>).</w:t>
        </w:r>
        <w:r w:rsidRPr="00823EEC">
          <w:rPr>
            <w:rFonts w:hint="eastAsia"/>
            <w:lang w:eastAsia="zh-CN"/>
          </w:rPr>
          <w:t xml:space="preserve"> </w:t>
        </w:r>
      </w:ins>
    </w:p>
    <w:p w14:paraId="5D6C5DAB" w14:textId="29CFC603" w:rsidR="00823EEC" w:rsidRPr="00823EEC" w:rsidRDefault="00823EEC" w:rsidP="00823EEC">
      <w:pPr>
        <w:pStyle w:val="NO"/>
        <w:ind w:firstLine="0"/>
        <w:rPr>
          <w:ins w:id="111" w:author="LTHM1" w:date="2025-01-22T09:01:00Z" w16du:dateUtc="2025-01-22T08:01:00Z"/>
          <w:lang w:eastAsia="zh-CN"/>
          <w:rPrChange w:id="112" w:author="LTHM1" w:date="2025-01-22T09:00:00Z" w16du:dateUtc="2025-01-22T08:00:00Z">
            <w:rPr>
              <w:ins w:id="113" w:author="LTHM1" w:date="2025-01-22T09:01:00Z" w16du:dateUtc="2025-01-22T08:01:00Z"/>
              <w:highlight w:val="green"/>
              <w:lang w:eastAsia="zh-CN"/>
            </w:rPr>
          </w:rPrChange>
        </w:rPr>
      </w:pPr>
      <w:ins w:id="114" w:author="LTHM1" w:date="2025-01-22T09:01:00Z" w16du:dateUtc="2025-01-22T08:01:00Z">
        <w:r w:rsidRPr="00823EEC">
          <w:rPr>
            <w:lang w:eastAsia="zh-CN"/>
          </w:rPr>
          <w:t>2) the N2 interface is deployed between the AMF(s) of the hosting PLMN supporting Indirect Network Sharing and the </w:t>
        </w:r>
      </w:ins>
      <w:ins w:id="115" w:author="LTHM2" w:date="2025-01-22T09:06:00Z" w16du:dateUtc="2025-01-22T08:06:00Z">
        <w:r w:rsidR="00E334B8" w:rsidRPr="0003102C">
          <w:rPr>
            <w:highlight w:val="yellow"/>
            <w:lang w:eastAsia="zh-CN"/>
          </w:rPr>
          <w:t>non-3GPP access (e.g.</w:t>
        </w:r>
        <w:r w:rsidR="00E334B8">
          <w:rPr>
            <w:lang w:eastAsia="zh-CN"/>
          </w:rPr>
          <w:t xml:space="preserve"> </w:t>
        </w:r>
      </w:ins>
      <w:ins w:id="116" w:author="LTHM1" w:date="2025-01-22T09:01:00Z" w16du:dateUtc="2025-01-22T08:01:00Z">
        <w:r w:rsidRPr="00823EEC">
          <w:rPr>
            <w:lang w:eastAsia="zh-CN"/>
          </w:rPr>
          <w:t>N3IWF(s)</w:t>
        </w:r>
      </w:ins>
      <w:ins w:id="117" w:author="LTHM2" w:date="2025-01-22T09:06:00Z" w16du:dateUtc="2025-01-22T08:06:00Z">
        <w:r w:rsidR="00E334B8">
          <w:rPr>
            <w:lang w:eastAsia="zh-CN"/>
          </w:rPr>
          <w:t>)</w:t>
        </w:r>
      </w:ins>
      <w:ins w:id="118" w:author="LTHM1" w:date="2025-01-22T09:01:00Z" w16du:dateUtc="2025-01-22T08:01:00Z">
        <w:r w:rsidRPr="00823EEC">
          <w:rPr>
            <w:lang w:eastAsia="zh-CN"/>
          </w:rPr>
          <w:t xml:space="preserve"> of the </w:t>
        </w:r>
        <w:r w:rsidRPr="00823EEC">
          <w:rPr>
            <w:lang w:eastAsia="zh-CN"/>
            <w:rPrChange w:id="119" w:author="LTHM1" w:date="2025-01-22T09:00:00Z" w16du:dateUtc="2025-01-22T08:00:00Z">
              <w:rPr>
                <w:highlight w:val="green"/>
                <w:lang w:eastAsia="zh-CN"/>
              </w:rPr>
            </w:rPrChange>
          </w:rPr>
          <w:t>H</w:t>
        </w:r>
        <w:r w:rsidRPr="00823EEC">
          <w:rPr>
            <w:lang w:eastAsia="zh-CN"/>
          </w:rPr>
          <w:t>PLMN.  </w:t>
        </w:r>
      </w:ins>
    </w:p>
    <w:p w14:paraId="21525253" w14:textId="3028B334" w:rsidR="00823EEC" w:rsidRPr="007E07B9" w:rsidRDefault="00772531" w:rsidP="00772531">
      <w:pPr>
        <w:pStyle w:val="EditorsNote"/>
        <w:rPr>
          <w:ins w:id="120" w:author="LTHM1" w:date="2025-01-22T09:01:00Z" w16du:dateUtc="2025-01-22T08:01:00Z"/>
          <w:lang w:eastAsia="zh-CN"/>
        </w:rPr>
        <w:pPrChange w:id="121" w:author="LTHM2" w:date="2025-01-22T09:04:00Z" w16du:dateUtc="2025-01-22T08:04:00Z">
          <w:pPr>
            <w:pStyle w:val="NO"/>
            <w:ind w:firstLine="0"/>
          </w:pPr>
        </w:pPrChange>
      </w:pPr>
      <w:ins w:id="122" w:author="LTHM2" w:date="2025-01-22T09:04:00Z" w16du:dateUtc="2025-01-22T08:04:00Z">
        <w:r>
          <w:rPr>
            <w:lang w:eastAsia="zh-CN"/>
          </w:rPr>
          <w:t xml:space="preserve">Editor’s Note: </w:t>
        </w:r>
      </w:ins>
      <w:ins w:id="123" w:author="LTHM1" w:date="2025-01-22T09:01:00Z" w16du:dateUtc="2025-01-22T08:01:00Z">
        <w:r w:rsidR="00823EEC" w:rsidRPr="00823EEC">
          <w:rPr>
            <w:lang w:eastAsia="zh-CN"/>
            <w:rPrChange w:id="124" w:author="LTHM1" w:date="2025-01-22T09:00:00Z" w16du:dateUtc="2025-01-22T08:00:00Z">
              <w:rPr>
                <w:highlight w:val="yellow"/>
                <w:lang w:eastAsia="zh-CN"/>
              </w:rPr>
            </w:rPrChange>
          </w:rPr>
          <w:t>If none of these two options listed above can be used, the participating operator network can reject the UE access via N3IWF of HPLMN with an existing cause value that will not allow access to HPLMN via N3IWF when it detects the UE has been registered to its HPLMN ID via Indirect Network Sharing.</w:t>
        </w:r>
        <w:r w:rsidR="00823EEC" w:rsidRPr="00E02184">
          <w:t xml:space="preserve"> </w:t>
        </w:r>
      </w:ins>
    </w:p>
    <w:p w14:paraId="45458938" w14:textId="77777777" w:rsidR="00823EEC" w:rsidRDefault="00823EEC" w:rsidP="00125684">
      <w:pPr>
        <w:pStyle w:val="NO"/>
        <w:rPr>
          <w:ins w:id="125" w:author="LTHM1" w:date="2025-01-21T11:44:00Z"/>
          <w:lang w:eastAsia="zh-CN"/>
        </w:rPr>
      </w:pPr>
    </w:p>
    <w:p w14:paraId="369DD998" w14:textId="77777777" w:rsidR="007E47D7" w:rsidRPr="00E219EA" w:rsidRDefault="007E47D7" w:rsidP="00AF66B6">
      <w:pPr>
        <w:pStyle w:val="StartEndofChange"/>
        <w:rPr>
          <w:lang w:eastAsia="zh-CN"/>
        </w:rPr>
      </w:pPr>
      <w:r>
        <w:t xml:space="preserve">End of </w:t>
      </w:r>
      <w:r w:rsidRPr="00E219EA">
        <w:t>CHANGE</w:t>
      </w:r>
      <w:r>
        <w:t>S</w:t>
      </w:r>
    </w:p>
    <w:p w14:paraId="4C095D1E" w14:textId="77777777" w:rsidR="00AB2DC3" w:rsidRPr="00125684" w:rsidRDefault="00AB2DC3" w:rsidP="008A1D31"/>
    <w:sectPr w:rsidR="00AB2DC3" w:rsidRPr="00125684" w:rsidSect="00263DF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F24F72" w14:textId="77777777" w:rsidR="00572438" w:rsidRDefault="00572438">
      <w:r>
        <w:separator/>
      </w:r>
    </w:p>
  </w:endnote>
  <w:endnote w:type="continuationSeparator" w:id="0">
    <w:p w14:paraId="18B2ECE9" w14:textId="77777777" w:rsidR="00572438" w:rsidRDefault="00572438">
      <w:r>
        <w:continuationSeparator/>
      </w:r>
    </w:p>
  </w:endnote>
  <w:endnote w:type="continuationNotice" w:id="1">
    <w:p w14:paraId="1D836932" w14:textId="77777777" w:rsidR="00572438" w:rsidRDefault="005724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213CF0" w14:textId="77777777" w:rsidR="00572438" w:rsidRDefault="00572438">
      <w:r>
        <w:separator/>
      </w:r>
    </w:p>
  </w:footnote>
  <w:footnote w:type="continuationSeparator" w:id="0">
    <w:p w14:paraId="3F8717F4" w14:textId="77777777" w:rsidR="00572438" w:rsidRDefault="00572438">
      <w:r>
        <w:continuationSeparator/>
      </w:r>
    </w:p>
  </w:footnote>
  <w:footnote w:type="continuationNotice" w:id="1">
    <w:p w14:paraId="19A6BCAA" w14:textId="77777777" w:rsidR="00572438" w:rsidRDefault="005724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15:restartNumberingAfterBreak="0">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46D291C"/>
    <w:multiLevelType w:val="hybridMultilevel"/>
    <w:tmpl w:val="54AE280C"/>
    <w:lvl w:ilvl="0" w:tplc="0AD60BA6">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7"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8"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16cid:durableId="30692606">
    <w:abstractNumId w:val="7"/>
  </w:num>
  <w:num w:numId="2" w16cid:durableId="1164469936">
    <w:abstractNumId w:val="6"/>
  </w:num>
  <w:num w:numId="3" w16cid:durableId="1068959457">
    <w:abstractNumId w:val="0"/>
  </w:num>
  <w:num w:numId="4" w16cid:durableId="1306861583">
    <w:abstractNumId w:val="8"/>
  </w:num>
  <w:num w:numId="5" w16cid:durableId="1463963485">
    <w:abstractNumId w:val="5"/>
  </w:num>
  <w:num w:numId="6" w16cid:durableId="1251619898">
    <w:abstractNumId w:val="3"/>
  </w:num>
  <w:num w:numId="7" w16cid:durableId="1802378170">
    <w:abstractNumId w:val="4"/>
  </w:num>
  <w:num w:numId="8" w16cid:durableId="900408293">
    <w:abstractNumId w:val="2"/>
  </w:num>
  <w:num w:numId="9" w16cid:durableId="122548306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U-Tianqi Xing-SA2#166AHE">
    <w15:presenceInfo w15:providerId="None" w15:userId="CU-Tianqi Xing-SA2#166AHE"/>
  </w15:person>
  <w15:person w15:author="LTHM1">
    <w15:presenceInfo w15:providerId="None" w15:userId="LTHM1"/>
  </w15:person>
  <w15:person w15:author="Microsoft 帐户">
    <w15:presenceInfo w15:providerId="Windows Live" w15:userId="91c5816025fc7716"/>
  </w15:person>
  <w15:person w15:author="CU-Tianqi Xing">
    <w15:presenceInfo w15:providerId="None" w15:userId="CU-Tianqi Xing"/>
  </w15:person>
  <w15:person w15:author="Ericsson_CQ">
    <w15:presenceInfo w15:providerId="None" w15:userId="Ericsson_CQ"/>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4E7B"/>
    <w:rsid w:val="00005AA4"/>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E21"/>
    <w:rsid w:val="00040FE1"/>
    <w:rsid w:val="00041638"/>
    <w:rsid w:val="00041EF7"/>
    <w:rsid w:val="00042928"/>
    <w:rsid w:val="00043F47"/>
    <w:rsid w:val="00047861"/>
    <w:rsid w:val="00050A8C"/>
    <w:rsid w:val="00053412"/>
    <w:rsid w:val="00054E41"/>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62D"/>
    <w:rsid w:val="000C5CEE"/>
    <w:rsid w:val="000C6598"/>
    <w:rsid w:val="000D1E9B"/>
    <w:rsid w:val="000D2211"/>
    <w:rsid w:val="000D269B"/>
    <w:rsid w:val="000D26E5"/>
    <w:rsid w:val="000D44B3"/>
    <w:rsid w:val="000D465A"/>
    <w:rsid w:val="000D466E"/>
    <w:rsid w:val="000D4DC1"/>
    <w:rsid w:val="000D53E9"/>
    <w:rsid w:val="000D6144"/>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38F5"/>
    <w:rsid w:val="00125684"/>
    <w:rsid w:val="001313E3"/>
    <w:rsid w:val="00131A6C"/>
    <w:rsid w:val="001334AC"/>
    <w:rsid w:val="001335D3"/>
    <w:rsid w:val="00133964"/>
    <w:rsid w:val="0013498B"/>
    <w:rsid w:val="00141389"/>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93E"/>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6442"/>
    <w:rsid w:val="00226622"/>
    <w:rsid w:val="00226CBA"/>
    <w:rsid w:val="00226E25"/>
    <w:rsid w:val="0022751A"/>
    <w:rsid w:val="00227A2A"/>
    <w:rsid w:val="00230C94"/>
    <w:rsid w:val="00230F38"/>
    <w:rsid w:val="00233BF8"/>
    <w:rsid w:val="00240909"/>
    <w:rsid w:val="00241350"/>
    <w:rsid w:val="002435DA"/>
    <w:rsid w:val="00250634"/>
    <w:rsid w:val="002510DD"/>
    <w:rsid w:val="00252819"/>
    <w:rsid w:val="0025439E"/>
    <w:rsid w:val="0026004D"/>
    <w:rsid w:val="00262A1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29C1"/>
    <w:rsid w:val="002F67DF"/>
    <w:rsid w:val="00300B56"/>
    <w:rsid w:val="00301CF2"/>
    <w:rsid w:val="003041F4"/>
    <w:rsid w:val="00304347"/>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40576"/>
    <w:rsid w:val="003414EA"/>
    <w:rsid w:val="0034367A"/>
    <w:rsid w:val="003440ED"/>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2E28"/>
    <w:rsid w:val="003A5CF1"/>
    <w:rsid w:val="003A6231"/>
    <w:rsid w:val="003A67AC"/>
    <w:rsid w:val="003B11DC"/>
    <w:rsid w:val="003B1255"/>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5B1"/>
    <w:rsid w:val="003D7E1E"/>
    <w:rsid w:val="003E1A36"/>
    <w:rsid w:val="003E2602"/>
    <w:rsid w:val="003E37CC"/>
    <w:rsid w:val="003E4703"/>
    <w:rsid w:val="003E4838"/>
    <w:rsid w:val="003E7CE4"/>
    <w:rsid w:val="003F03F7"/>
    <w:rsid w:val="003F164F"/>
    <w:rsid w:val="003F2F71"/>
    <w:rsid w:val="003F3823"/>
    <w:rsid w:val="003F581E"/>
    <w:rsid w:val="003F6030"/>
    <w:rsid w:val="003F60CF"/>
    <w:rsid w:val="003F7DC8"/>
    <w:rsid w:val="00400E37"/>
    <w:rsid w:val="004011E5"/>
    <w:rsid w:val="00402FA1"/>
    <w:rsid w:val="00403091"/>
    <w:rsid w:val="00404489"/>
    <w:rsid w:val="00405111"/>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04B4"/>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8B9"/>
    <w:rsid w:val="00465D18"/>
    <w:rsid w:val="00467A2A"/>
    <w:rsid w:val="00467FE1"/>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A6E9E"/>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08F6"/>
    <w:rsid w:val="005323CD"/>
    <w:rsid w:val="00532C2D"/>
    <w:rsid w:val="005437F2"/>
    <w:rsid w:val="0054394B"/>
    <w:rsid w:val="00547111"/>
    <w:rsid w:val="00547BBC"/>
    <w:rsid w:val="00550F57"/>
    <w:rsid w:val="00553449"/>
    <w:rsid w:val="00555EF0"/>
    <w:rsid w:val="00560142"/>
    <w:rsid w:val="005607A7"/>
    <w:rsid w:val="00560C9E"/>
    <w:rsid w:val="0056157F"/>
    <w:rsid w:val="00563A8E"/>
    <w:rsid w:val="0056463A"/>
    <w:rsid w:val="00565CE1"/>
    <w:rsid w:val="00565FC7"/>
    <w:rsid w:val="00566E5E"/>
    <w:rsid w:val="00567E62"/>
    <w:rsid w:val="005701DE"/>
    <w:rsid w:val="00572438"/>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4AB"/>
    <w:rsid w:val="005B4DC6"/>
    <w:rsid w:val="005B5B04"/>
    <w:rsid w:val="005B6A30"/>
    <w:rsid w:val="005B6DEF"/>
    <w:rsid w:val="005B74F2"/>
    <w:rsid w:val="005C0FBD"/>
    <w:rsid w:val="005C21C9"/>
    <w:rsid w:val="005C238F"/>
    <w:rsid w:val="005C3680"/>
    <w:rsid w:val="005C6A0A"/>
    <w:rsid w:val="005C7650"/>
    <w:rsid w:val="005D031C"/>
    <w:rsid w:val="005D1718"/>
    <w:rsid w:val="005D28EB"/>
    <w:rsid w:val="005D36F9"/>
    <w:rsid w:val="005D58E6"/>
    <w:rsid w:val="005D6510"/>
    <w:rsid w:val="005D79B2"/>
    <w:rsid w:val="005E1D27"/>
    <w:rsid w:val="005E2116"/>
    <w:rsid w:val="005E28C5"/>
    <w:rsid w:val="005E2B78"/>
    <w:rsid w:val="005E2C44"/>
    <w:rsid w:val="005E37B6"/>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4470"/>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57ED"/>
    <w:rsid w:val="00626565"/>
    <w:rsid w:val="00627E45"/>
    <w:rsid w:val="0063010C"/>
    <w:rsid w:val="00631DE3"/>
    <w:rsid w:val="00633667"/>
    <w:rsid w:val="00634D8F"/>
    <w:rsid w:val="00641612"/>
    <w:rsid w:val="00641685"/>
    <w:rsid w:val="00642044"/>
    <w:rsid w:val="006426EF"/>
    <w:rsid w:val="006445ED"/>
    <w:rsid w:val="0064474B"/>
    <w:rsid w:val="00645D7F"/>
    <w:rsid w:val="00647C87"/>
    <w:rsid w:val="00650332"/>
    <w:rsid w:val="0065176F"/>
    <w:rsid w:val="00652C7B"/>
    <w:rsid w:val="006532F1"/>
    <w:rsid w:val="00653C11"/>
    <w:rsid w:val="00653DE4"/>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5808"/>
    <w:rsid w:val="00697096"/>
    <w:rsid w:val="00697D77"/>
    <w:rsid w:val="006A0D01"/>
    <w:rsid w:val="006A1E9E"/>
    <w:rsid w:val="006A2649"/>
    <w:rsid w:val="006A33F0"/>
    <w:rsid w:val="006A38DD"/>
    <w:rsid w:val="006A3BB4"/>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6F72"/>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19C"/>
    <w:rsid w:val="00724280"/>
    <w:rsid w:val="00724FDC"/>
    <w:rsid w:val="007256C9"/>
    <w:rsid w:val="007257A7"/>
    <w:rsid w:val="007277AE"/>
    <w:rsid w:val="0073105D"/>
    <w:rsid w:val="00731268"/>
    <w:rsid w:val="0073280E"/>
    <w:rsid w:val="007329E7"/>
    <w:rsid w:val="00735CA8"/>
    <w:rsid w:val="00743BF6"/>
    <w:rsid w:val="00743F14"/>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67310"/>
    <w:rsid w:val="007709BE"/>
    <w:rsid w:val="00772531"/>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7D1C"/>
    <w:rsid w:val="007B512A"/>
    <w:rsid w:val="007B5F8C"/>
    <w:rsid w:val="007B6327"/>
    <w:rsid w:val="007B6510"/>
    <w:rsid w:val="007B681B"/>
    <w:rsid w:val="007B6F73"/>
    <w:rsid w:val="007B705A"/>
    <w:rsid w:val="007C0113"/>
    <w:rsid w:val="007C1420"/>
    <w:rsid w:val="007C2097"/>
    <w:rsid w:val="007C2438"/>
    <w:rsid w:val="007C4392"/>
    <w:rsid w:val="007C5835"/>
    <w:rsid w:val="007C5FDC"/>
    <w:rsid w:val="007C7D8C"/>
    <w:rsid w:val="007D0493"/>
    <w:rsid w:val="007D08FC"/>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1992"/>
    <w:rsid w:val="008040A8"/>
    <w:rsid w:val="0080723E"/>
    <w:rsid w:val="008136E9"/>
    <w:rsid w:val="00813DD2"/>
    <w:rsid w:val="00813EF4"/>
    <w:rsid w:val="00815815"/>
    <w:rsid w:val="00815FD0"/>
    <w:rsid w:val="008171D4"/>
    <w:rsid w:val="00820D53"/>
    <w:rsid w:val="00820EE7"/>
    <w:rsid w:val="00822EED"/>
    <w:rsid w:val="00823EEC"/>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80552"/>
    <w:rsid w:val="008807FB"/>
    <w:rsid w:val="008844E8"/>
    <w:rsid w:val="00885626"/>
    <w:rsid w:val="008863B9"/>
    <w:rsid w:val="00886DB4"/>
    <w:rsid w:val="00887980"/>
    <w:rsid w:val="00891A3C"/>
    <w:rsid w:val="00891B2C"/>
    <w:rsid w:val="00891BE9"/>
    <w:rsid w:val="0089238B"/>
    <w:rsid w:val="00892D49"/>
    <w:rsid w:val="00893CF7"/>
    <w:rsid w:val="0089547C"/>
    <w:rsid w:val="0089674F"/>
    <w:rsid w:val="008A0C1E"/>
    <w:rsid w:val="008A1D31"/>
    <w:rsid w:val="008A217A"/>
    <w:rsid w:val="008A45A6"/>
    <w:rsid w:val="008A51A5"/>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725"/>
    <w:rsid w:val="008F099A"/>
    <w:rsid w:val="008F0F94"/>
    <w:rsid w:val="008F27F3"/>
    <w:rsid w:val="008F2813"/>
    <w:rsid w:val="008F2CF3"/>
    <w:rsid w:val="008F2F42"/>
    <w:rsid w:val="008F3789"/>
    <w:rsid w:val="008F4894"/>
    <w:rsid w:val="008F4B01"/>
    <w:rsid w:val="008F5FC6"/>
    <w:rsid w:val="008F686C"/>
    <w:rsid w:val="008F6F53"/>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24C"/>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374"/>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1E9E"/>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19D"/>
    <w:rsid w:val="00A23AE8"/>
    <w:rsid w:val="00A24024"/>
    <w:rsid w:val="00A2461D"/>
    <w:rsid w:val="00A246B6"/>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33F1"/>
    <w:rsid w:val="00AA4EFB"/>
    <w:rsid w:val="00AA577E"/>
    <w:rsid w:val="00AA7238"/>
    <w:rsid w:val="00AA7558"/>
    <w:rsid w:val="00AB054E"/>
    <w:rsid w:val="00AB16B1"/>
    <w:rsid w:val="00AB1C1C"/>
    <w:rsid w:val="00AB26AA"/>
    <w:rsid w:val="00AB2DC3"/>
    <w:rsid w:val="00AB3330"/>
    <w:rsid w:val="00AB58CC"/>
    <w:rsid w:val="00AC1C0F"/>
    <w:rsid w:val="00AC1F15"/>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B05"/>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CE8"/>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2346"/>
    <w:rsid w:val="00B43275"/>
    <w:rsid w:val="00B44898"/>
    <w:rsid w:val="00B47ACF"/>
    <w:rsid w:val="00B507C5"/>
    <w:rsid w:val="00B50F2C"/>
    <w:rsid w:val="00B51669"/>
    <w:rsid w:val="00B532DB"/>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3F91"/>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69A4"/>
    <w:rsid w:val="00BC6C6E"/>
    <w:rsid w:val="00BC6E73"/>
    <w:rsid w:val="00BD0639"/>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5A1"/>
    <w:rsid w:val="00BF1790"/>
    <w:rsid w:val="00BF2A17"/>
    <w:rsid w:val="00BF371E"/>
    <w:rsid w:val="00BF465D"/>
    <w:rsid w:val="00BF4EC7"/>
    <w:rsid w:val="00BF5E1C"/>
    <w:rsid w:val="00BF60D3"/>
    <w:rsid w:val="00BF64E5"/>
    <w:rsid w:val="00BF7B6B"/>
    <w:rsid w:val="00C01DA6"/>
    <w:rsid w:val="00C025CE"/>
    <w:rsid w:val="00C029DE"/>
    <w:rsid w:val="00C02BB9"/>
    <w:rsid w:val="00C03344"/>
    <w:rsid w:val="00C03473"/>
    <w:rsid w:val="00C03636"/>
    <w:rsid w:val="00C056AB"/>
    <w:rsid w:val="00C0769E"/>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57DF"/>
    <w:rsid w:val="00C75C03"/>
    <w:rsid w:val="00C76590"/>
    <w:rsid w:val="00C76876"/>
    <w:rsid w:val="00C812F8"/>
    <w:rsid w:val="00C823CD"/>
    <w:rsid w:val="00C8467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C7FDD"/>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FBB"/>
    <w:rsid w:val="00D11F40"/>
    <w:rsid w:val="00D12C73"/>
    <w:rsid w:val="00D13AE9"/>
    <w:rsid w:val="00D15191"/>
    <w:rsid w:val="00D15497"/>
    <w:rsid w:val="00D1595F"/>
    <w:rsid w:val="00D15AE7"/>
    <w:rsid w:val="00D17E19"/>
    <w:rsid w:val="00D23744"/>
    <w:rsid w:val="00D24515"/>
    <w:rsid w:val="00D24991"/>
    <w:rsid w:val="00D24BCE"/>
    <w:rsid w:val="00D2660F"/>
    <w:rsid w:val="00D2697C"/>
    <w:rsid w:val="00D27F85"/>
    <w:rsid w:val="00D34A0A"/>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078"/>
    <w:rsid w:val="00D9047E"/>
    <w:rsid w:val="00DA0AA9"/>
    <w:rsid w:val="00DA3324"/>
    <w:rsid w:val="00DA3870"/>
    <w:rsid w:val="00DB0DC8"/>
    <w:rsid w:val="00DB1F4F"/>
    <w:rsid w:val="00DB20E5"/>
    <w:rsid w:val="00DB4189"/>
    <w:rsid w:val="00DB4702"/>
    <w:rsid w:val="00DB730B"/>
    <w:rsid w:val="00DC041D"/>
    <w:rsid w:val="00DC2090"/>
    <w:rsid w:val="00DC3231"/>
    <w:rsid w:val="00DC4B28"/>
    <w:rsid w:val="00DC4CD4"/>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279"/>
    <w:rsid w:val="00DE1428"/>
    <w:rsid w:val="00DE1DA3"/>
    <w:rsid w:val="00DE310E"/>
    <w:rsid w:val="00DE34CF"/>
    <w:rsid w:val="00DE3556"/>
    <w:rsid w:val="00DE44B8"/>
    <w:rsid w:val="00DE53C5"/>
    <w:rsid w:val="00DE5FA7"/>
    <w:rsid w:val="00DF001D"/>
    <w:rsid w:val="00DF0B10"/>
    <w:rsid w:val="00DF0F3D"/>
    <w:rsid w:val="00DF17A6"/>
    <w:rsid w:val="00DF1EA4"/>
    <w:rsid w:val="00DF464A"/>
    <w:rsid w:val="00DF7CB0"/>
    <w:rsid w:val="00E00527"/>
    <w:rsid w:val="00E005B0"/>
    <w:rsid w:val="00E00BE3"/>
    <w:rsid w:val="00E00EA7"/>
    <w:rsid w:val="00E00F65"/>
    <w:rsid w:val="00E02184"/>
    <w:rsid w:val="00E02375"/>
    <w:rsid w:val="00E024A2"/>
    <w:rsid w:val="00E0380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3220"/>
    <w:rsid w:val="00E25134"/>
    <w:rsid w:val="00E25ED1"/>
    <w:rsid w:val="00E268B3"/>
    <w:rsid w:val="00E27ED1"/>
    <w:rsid w:val="00E30705"/>
    <w:rsid w:val="00E307A0"/>
    <w:rsid w:val="00E31240"/>
    <w:rsid w:val="00E31307"/>
    <w:rsid w:val="00E319CB"/>
    <w:rsid w:val="00E32550"/>
    <w:rsid w:val="00E329ED"/>
    <w:rsid w:val="00E334B8"/>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5C47"/>
    <w:rsid w:val="00E95CCD"/>
    <w:rsid w:val="00E974E8"/>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5B0E"/>
    <w:rsid w:val="00F06FC6"/>
    <w:rsid w:val="00F07A51"/>
    <w:rsid w:val="00F1178B"/>
    <w:rsid w:val="00F12B69"/>
    <w:rsid w:val="00F12D9C"/>
    <w:rsid w:val="00F1378A"/>
    <w:rsid w:val="00F14573"/>
    <w:rsid w:val="00F14619"/>
    <w:rsid w:val="00F14F30"/>
    <w:rsid w:val="00F1734C"/>
    <w:rsid w:val="00F17A85"/>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C94"/>
    <w:rsid w:val="00F665D9"/>
    <w:rsid w:val="00F713A1"/>
    <w:rsid w:val="00F716A1"/>
    <w:rsid w:val="00F72C46"/>
    <w:rsid w:val="00F735B6"/>
    <w:rsid w:val="00F7406C"/>
    <w:rsid w:val="00F74681"/>
    <w:rsid w:val="00F756B6"/>
    <w:rsid w:val="00F76BBB"/>
    <w:rsid w:val="00F776A6"/>
    <w:rsid w:val="00F8256D"/>
    <w:rsid w:val="00F837DE"/>
    <w:rsid w:val="00F83F6D"/>
    <w:rsid w:val="00F840B9"/>
    <w:rsid w:val="00F85A95"/>
    <w:rsid w:val="00F85F1A"/>
    <w:rsid w:val="00F85F7D"/>
    <w:rsid w:val="00F86C39"/>
    <w:rsid w:val="00F8784D"/>
    <w:rsid w:val="00F9006B"/>
    <w:rsid w:val="00F910C7"/>
    <w:rsid w:val="00F927AF"/>
    <w:rsid w:val="00F93183"/>
    <w:rsid w:val="00F93191"/>
    <w:rsid w:val="00F9566A"/>
    <w:rsid w:val="00F969C4"/>
    <w:rsid w:val="00FA1595"/>
    <w:rsid w:val="00FA1E03"/>
    <w:rsid w:val="00FA2A9E"/>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6E0"/>
    <w:rsid w:val="00FD609C"/>
    <w:rsid w:val="00FD7288"/>
    <w:rsid w:val="00FE0466"/>
    <w:rsid w:val="00FE07D4"/>
    <w:rsid w:val="00FE0EB5"/>
    <w:rsid w:val="00FE4EB7"/>
    <w:rsid w:val="00FE676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8E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ListParagraph">
    <w:name w:val="List Paragraph"/>
    <w:basedOn w:val="Normal"/>
    <w:uiPriority w:val="34"/>
    <w:qFormat/>
    <w:rsid w:val="004849D4"/>
    <w:pPr>
      <w:ind w:left="720"/>
      <w:contextualSpacing/>
    </w:pPr>
  </w:style>
  <w:style w:type="table" w:styleId="TableGrid">
    <w:name w:val="Table Grid"/>
    <w:basedOn w:val="TableNormal"/>
    <w:rsid w:val="006E080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3604">
      <w:bodyDiv w:val="1"/>
      <w:marLeft w:val="0"/>
      <w:marRight w:val="0"/>
      <w:marTop w:val="0"/>
      <w:marBottom w:val="0"/>
      <w:divBdr>
        <w:top w:val="none" w:sz="0" w:space="0" w:color="auto"/>
        <w:left w:val="none" w:sz="0" w:space="0" w:color="auto"/>
        <w:bottom w:val="none" w:sz="0" w:space="0" w:color="auto"/>
        <w:right w:val="none" w:sz="0" w:space="0" w:color="auto"/>
      </w:divBdr>
    </w:div>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470564796">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47E30A-D7D4-4D48-B178-93D02BF1A81F}">
  <ds:schemaRefs>
    <ds:schemaRef ds:uri="http://schemas.openxmlformats.org/officeDocument/2006/bibliography"/>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4.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5.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1</Pages>
  <Words>1621</Words>
  <Characters>9240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3</cp:revision>
  <cp:lastPrinted>1900-01-02T02:00:00Z</cp:lastPrinted>
  <dcterms:created xsi:type="dcterms:W3CDTF">2025-01-22T07:48:00Z</dcterms:created>
  <dcterms:modified xsi:type="dcterms:W3CDTF">2025-01-22T08:06:00Z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ies>
</file>