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2F45" w14:textId="5AB447D9" w:rsidR="00D23E88" w:rsidRPr="00953931" w:rsidRDefault="00D23E8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S2-2500008</w:t>
      </w:r>
    </w:p>
    <w:p w14:paraId="69E34720" w14:textId="77777777" w:rsidR="00D23E88" w:rsidRPr="00953931" w:rsidRDefault="00D23E8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D533410" w14:textId="4F2C8764" w:rsidR="00BC6F54" w:rsidRPr="00953931" w:rsidRDefault="00BC6F54" w:rsidP="00BC6F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S2-2411281</w:t>
      </w:r>
    </w:p>
    <w:p w14:paraId="4C00F68B" w14:textId="77777777" w:rsidR="00BC6F54" w:rsidRPr="00953931" w:rsidRDefault="00BC6F54" w:rsidP="00BC6F5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7F33850E" w14:textId="77777777" w:rsidR="008F3D39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  <w:t>S2-2409595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219F4A9A" w14:textId="77777777" w:rsidR="008F3D39" w:rsidRDefault="008F3D3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</w:p>
    <w:p w14:paraId="22CEEE1F" w14:textId="6F4E1598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</w:t>
      </w:r>
      <w:r w:rsidR="00F34EE0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1525CE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FS_Ambient_IoT_solutions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7A54B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  <w:t>RAN2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BC6F54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BC6F54">
        <w:rPr>
          <w:rFonts w:ascii="Arial" w:hAnsi="Arial" w:cs="Arial"/>
          <w:b/>
          <w:lang w:eastAsia="en-US"/>
        </w:rPr>
        <w:t>E-mail Address:</w:t>
      </w:r>
      <w:r w:rsidRPr="00BC6F54">
        <w:rPr>
          <w:rFonts w:ascii="Arial" w:hAnsi="Arial" w:cs="Arial"/>
          <w:bCs/>
          <w:lang w:eastAsia="en-US"/>
        </w:rPr>
        <w:tab/>
        <w:t>nathan.tenny@mediatek.com</w:t>
      </w:r>
    </w:p>
    <w:p w14:paraId="460815C3" w14:textId="77777777" w:rsidR="00E46E5C" w:rsidRPr="00BC6F54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B596CC2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70AE2949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lastRenderedPageBreak/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AIoT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ED54" w14:textId="77777777" w:rsidR="00A87389" w:rsidRDefault="00A87389">
      <w:pPr>
        <w:spacing w:after="0"/>
      </w:pPr>
      <w:r>
        <w:separator/>
      </w:r>
    </w:p>
  </w:endnote>
  <w:endnote w:type="continuationSeparator" w:id="0">
    <w:p w14:paraId="51CF1FB2" w14:textId="77777777" w:rsidR="00A87389" w:rsidRDefault="00A87389">
      <w:pPr>
        <w:spacing w:after="0"/>
      </w:pPr>
      <w:r>
        <w:continuationSeparator/>
      </w:r>
    </w:p>
  </w:endnote>
  <w:endnote w:type="continuationNotice" w:id="1">
    <w:p w14:paraId="1D7A84AF" w14:textId="77777777" w:rsidR="00A87389" w:rsidRDefault="00A87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97033" w14:textId="77777777" w:rsidR="00A87389" w:rsidRDefault="00A87389">
      <w:pPr>
        <w:spacing w:after="0"/>
      </w:pPr>
      <w:r>
        <w:separator/>
      </w:r>
    </w:p>
  </w:footnote>
  <w:footnote w:type="continuationSeparator" w:id="0">
    <w:p w14:paraId="4CED10C6" w14:textId="77777777" w:rsidR="00A87389" w:rsidRDefault="00A87389">
      <w:pPr>
        <w:spacing w:after="0"/>
      </w:pPr>
      <w:r>
        <w:continuationSeparator/>
      </w:r>
    </w:p>
  </w:footnote>
  <w:footnote w:type="continuationNotice" w:id="1">
    <w:p w14:paraId="26183A8D" w14:textId="77777777" w:rsidR="00A87389" w:rsidRDefault="00A873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389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6F54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3E88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2F30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2080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23.501CR5807R10: Correction of Implementation 5.50.2</cp:lastModifiedBy>
  <cp:revision>5</cp:revision>
  <cp:lastPrinted>2017-05-08T10:55:00Z</cp:lastPrinted>
  <dcterms:created xsi:type="dcterms:W3CDTF">2024-09-23T12:47:00Z</dcterms:created>
  <dcterms:modified xsi:type="dcterms:W3CDTF">2024-12-29T09:29:00Z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